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cd9b2" w14:paraId="87cd9b2" w:rsidRDefault="005C04B6" w:rsidP="00910611" w:rsidR="005C04B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04B6" w:rsidP="00910611" w:rsidR="005C04B6">
      <w:r>
        <w:rPr>
          <w:rFonts w:eastAsia="MS Mincho"/>
          <w:szCs w:val="24"/>
        </w:rPr>
        <w:t>REPUBLIKA HRVATSKA</w:t>
      </w:r>
    </w:p>
    <w:p w:rsidRDefault="005C04B6" w:rsidP="00910611" w:rsidR="005C04B6">
      <w:r>
        <w:rPr>
          <w:rFonts w:eastAsia="MS Mincho"/>
          <w:szCs w:val="24"/>
        </w:rPr>
        <w:t>TRGOVAČKI SUD U RIJECI</w:t>
      </w:r>
    </w:p>
    <w:p w:rsidRDefault="005C04B6" w:rsidR="005C04B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>
      <w:pPr>
        <w:ind w:hanging="2880" w:left="2880"/>
        <w:jc w:val="center"/>
        <w:rPr>
          <w:sz w:val="24"/>
          <w:szCs w:val="24"/>
        </w:rPr>
      </w:pPr>
    </w:p>
    <w:p w:rsidRDefault="00C31925" w:rsidP="00A25491" w:rsidR="00C31925" w:rsidRPr="00FE347A">
      <w:pPr>
        <w:overflowPunct/>
        <w:jc w:val="both"/>
        <w:textAlignment w:val="auto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A25491" w:rsidRPr="00A25491">
        <w:rPr>
          <w:rFonts w:eastAsiaTheme="minorHAnsi"/>
          <w:sz w:val="24"/>
          <w:szCs w:val="24"/>
          <w:lang w:eastAsia="en-US"/>
        </w:rPr>
        <w:t>UDRUGA ŠTOVATELJA MAKEDONSKIH VINA, OBICAJA I TRADICIJA "MAKEDONSKI VINSKI KLUB" Ive Marinkovica 2, Rijeka</w:t>
      </w:r>
      <w:r w:rsidRPr="00A25491">
        <w:rPr>
          <w:sz w:val="24"/>
          <w:szCs w:val="24"/>
        </w:rPr>
        <w:t xml:space="preserve">, </w:t>
      </w:r>
      <w:r w:rsidR="00A25491" w:rsidRPr="00A25491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A25491" w:rsidRPr="00A25491">
        <w:rPr>
          <w:rFonts w:eastAsiaTheme="minorHAnsi"/>
          <w:sz w:val="24"/>
          <w:szCs w:val="24"/>
          <w:lang w:eastAsia="en-US"/>
        </w:rPr>
        <w:t>08003756</w:t>
      </w:r>
      <w:r w:rsidR="00FE347A" w:rsidRPr="00A25491">
        <w:rPr>
          <w:sz w:val="24"/>
          <w:szCs w:val="24"/>
        </w:rPr>
        <w:t xml:space="preserve">, </w:t>
      </w:r>
      <w:r w:rsidR="00A25491" w:rsidRPr="00A25491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A25491" w:rsidRPr="00A25491">
        <w:rPr>
          <w:rFonts w:eastAsiaTheme="minorHAnsi"/>
          <w:sz w:val="24"/>
          <w:szCs w:val="24"/>
          <w:lang w:eastAsia="en-US"/>
        </w:rPr>
        <w:t>81115324950</w:t>
      </w:r>
      <w:r w:rsidRPr="00BF318E">
        <w:rPr>
          <w:sz w:val="24"/>
          <w:szCs w:val="24"/>
        </w:rPr>
        <w:t xml:space="preserve">, </w:t>
      </w:r>
      <w:r w:rsidR="00FE347A">
        <w:rPr>
          <w:sz w:val="24"/>
          <w:szCs w:val="24"/>
        </w:rPr>
        <w:t>2.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A25491" w:rsidR="00A25491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A25491" w:rsidRPr="00A25491">
        <w:rPr>
          <w:rFonts w:eastAsiaTheme="minorHAnsi"/>
          <w:sz w:val="24"/>
          <w:szCs w:val="24"/>
          <w:lang w:eastAsia="en-US"/>
        </w:rPr>
        <w:t>UDRUGA ŠTOVATELJA MAKEDONSKIH VINA, OBICAJA I TRADICIJA "MAKEDONSKI VINSKI KLUB" Ive Marinkovica 2, Rijeka</w:t>
      </w:r>
      <w:r w:rsidR="00A25491" w:rsidRPr="00A25491">
        <w:rPr>
          <w:sz w:val="24"/>
          <w:szCs w:val="24"/>
        </w:rPr>
        <w:t xml:space="preserve">, </w:t>
      </w:r>
      <w:r w:rsidR="00A25491" w:rsidRPr="00A25491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A25491" w:rsidRPr="00A25491">
        <w:rPr>
          <w:rFonts w:eastAsiaTheme="minorHAnsi"/>
          <w:sz w:val="24"/>
          <w:szCs w:val="24"/>
          <w:lang w:eastAsia="en-US"/>
        </w:rPr>
        <w:t>08003756</w:t>
      </w:r>
      <w:r w:rsidR="00A25491" w:rsidRPr="00A25491">
        <w:rPr>
          <w:sz w:val="24"/>
          <w:szCs w:val="24"/>
        </w:rPr>
        <w:t xml:space="preserve">, </w:t>
      </w:r>
      <w:r w:rsidR="00A25491" w:rsidRPr="00A25491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A25491" w:rsidRPr="00A25491">
        <w:rPr>
          <w:rFonts w:eastAsiaTheme="minorHAnsi"/>
          <w:sz w:val="24"/>
          <w:szCs w:val="24"/>
          <w:lang w:eastAsia="en-US"/>
        </w:rPr>
        <w:t>81115324950</w:t>
      </w:r>
      <w:r w:rsidR="00466C48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A25491" w:rsidRPr="00A25491">
        <w:rPr>
          <w:rFonts w:eastAsiaTheme="minorHAnsi"/>
          <w:sz w:val="24"/>
          <w:szCs w:val="24"/>
          <w:lang w:eastAsia="en-US"/>
        </w:rPr>
        <w:t>UDRUGA ŠTOVATELJA MAKEDONSKIH VINA, OBICAJA I TRADICIJA "MAKEDONSKI VINSKI KLUB" Ive Marinkovica 2, Rijeka</w:t>
      </w:r>
      <w:r w:rsidR="00A25491" w:rsidRPr="00A25491">
        <w:rPr>
          <w:sz w:val="24"/>
          <w:szCs w:val="24"/>
        </w:rPr>
        <w:t xml:space="preserve">, </w:t>
      </w:r>
      <w:r w:rsidR="00A25491" w:rsidRPr="00A25491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A25491" w:rsidRPr="00A25491">
        <w:rPr>
          <w:rFonts w:eastAsiaTheme="minorHAnsi"/>
          <w:sz w:val="24"/>
          <w:szCs w:val="24"/>
          <w:lang w:eastAsia="en-US"/>
        </w:rPr>
        <w:t>08003756</w:t>
      </w:r>
      <w:r w:rsidR="00A25491" w:rsidRPr="00A25491">
        <w:rPr>
          <w:sz w:val="24"/>
          <w:szCs w:val="24"/>
        </w:rPr>
        <w:t xml:space="preserve">, </w:t>
      </w:r>
      <w:r w:rsidR="00A25491" w:rsidRPr="00A25491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A25491" w:rsidRPr="00A25491">
        <w:rPr>
          <w:rFonts w:eastAsiaTheme="minorHAnsi"/>
          <w:sz w:val="24"/>
          <w:szCs w:val="24"/>
          <w:lang w:eastAsia="en-US"/>
        </w:rPr>
        <w:t>81115324950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FE347A">
        <w:rPr>
          <w:sz w:val="24"/>
          <w:szCs w:val="24"/>
        </w:rPr>
        <w:t>2. veljače 2016</w:t>
      </w:r>
      <w:r w:rsidRPr="00BF318E">
        <w:rPr>
          <w:sz w:val="24"/>
          <w:szCs w:val="24"/>
        </w:rPr>
        <w:t>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743A" w:rsidP="00C31925" w:rsidR="00F6743A">
      <w:r>
        <w:separator/>
      </w:r>
    </w:p>
  </w:endnote>
  <w:endnote w:id="0" w:type="continuationSeparator">
    <w:p w:rsidRDefault="00F6743A" w:rsidP="00C31925" w:rsidR="00F67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5491" w:rsidR="00A2549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04B6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5491" w:rsidR="00A2549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743A" w:rsidP="00C31925" w:rsidR="00F6743A">
      <w:r>
        <w:separator/>
      </w:r>
    </w:p>
  </w:footnote>
  <w:footnote w:id="0" w:type="continuationSeparator">
    <w:p w:rsidRDefault="00F6743A" w:rsidP="00C31925" w:rsidR="00F67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5491" w:rsidR="00A2549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FE347A">
      <w:rPr>
        <w:sz w:val="24"/>
        <w:szCs w:val="24"/>
      </w:rPr>
      <w:t>17</w:t>
    </w:r>
    <w:r w:rsidR="00A25491">
      <w:rPr>
        <w:sz w:val="24"/>
        <w:szCs w:val="24"/>
      </w:rPr>
      <w:t>1</w:t>
    </w:r>
    <w:r w:rsidR="00FE347A">
      <w:rPr>
        <w:sz w:val="24"/>
        <w:szCs w:val="24"/>
      </w:rPr>
      <w:t>/2016</w:t>
    </w:r>
    <w:r w:rsidRPr="00C31925">
      <w:rPr>
        <w:sz w:val="24"/>
        <w:szCs w:val="24"/>
      </w:rPr>
      <w:t>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5491" w:rsidR="00A2549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19678A"/>
    <w:rsid w:val="002F3D4B"/>
    <w:rsid w:val="00466C48"/>
    <w:rsid w:val="004F6C16"/>
    <w:rsid w:val="00590F41"/>
    <w:rsid w:val="005C04B6"/>
    <w:rsid w:val="00942A0F"/>
    <w:rsid w:val="009D2A8B"/>
    <w:rsid w:val="00A25491"/>
    <w:rsid w:val="00BA3EB5"/>
    <w:rsid w:val="00C31925"/>
    <w:rsid w:val="00E518D1"/>
    <w:rsid w:val="00E95BF9"/>
    <w:rsid w:val="00F6743A"/>
    <w:rsid w:val="00FA5078"/>
    <w:rsid w:val="00FE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04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4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4B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4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4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04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4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4B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4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4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3052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060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75156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3114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7891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9538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0407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409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449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6943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8909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3082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12151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20080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46574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81329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55172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7613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0044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3594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0878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8447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St-171/2016</izvorni_sadrzaj>
    <derivirana_varijabla naziv="DomainObject.Predmet.OznakaBroj_1">St-171/2016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štovatelja makedonskih vina, običaja i tradicija MAKEDONSKI VINSKI KLUB</izvorni_sadrzaj>
    <derivirana_varijabla naziv="DomainObject.Predmet.ProtustrankaFormated_1">  Udruga štovatelja makedonskih vina, običaja i tradicija MAKEDONSKI VINSKI KLUB</derivirana_varijabla>
  </DomainObject.Predmet.ProtustrankaFormated>
  <DomainObject.Predmet.ProtustrankaFormatedOIB>
    <izvorni_sadrzaj>  Udruga štovatelja makedonskih vina, običaja i tradicija MAKEDONSKI VINSKI KLUB, OIB 81115324950</izvorni_sadrzaj>
    <derivirana_varijabla naziv="DomainObject.Predmet.ProtustrankaFormatedOIB_1">  Udruga štovatelja makedonskih vina, običaja i tradicija MAKEDONSKI VINSKI KLUB, OIB 81115324950</derivirana_varijabla>
  </DomainObject.Predmet.ProtustrankaFormatedOIB>
  <DomainObject.Predmet.ProtustrankaFormatedWithAdress>
    <izvorni_sadrzaj> Udruga štovatelja makedonskih vina, običaja i tradicija MAKEDONSKI VINSKI KLUB, Ive Marinkovića 2, 51000 Rijeka</izvorni_sadrzaj>
    <derivirana_varijabla naziv="DomainObject.Predmet.ProtustrankaFormatedWithAdress_1"> Udruga štovatelja makedonskih vina, običaja i tradicija MAKEDONSKI VINSKI KLUB, Ive Marinkovića 2, 51000 Rijeka</derivirana_varijabla>
  </DomainObject.Predmet.ProtustrankaFormatedWithAdress>
  <DomainObject.Predmet.ProtustrankaFormatedWithAdressOIB>
    <izvorni_sadrzaj> Udruga štovatelja makedonskih vina, običaja i tradicija MAKEDONSKI VINSKI KLUB, OIB 81115324950, Ive Marinkovića 2, 51000 Rijeka</izvorni_sadrzaj>
    <derivirana_varijabla naziv="DomainObject.Predmet.ProtustrankaFormatedWithAdressOIB_1"> Udruga štovatelja makedonskih vina, običaja i tradicija MAKEDONSKI VINSKI KLUB, OIB 81115324950, Ive Marinkovića 2, 51000 Rijeka</derivirana_varijabla>
  </DomainObject.Predmet.ProtustrankaFormatedWithAdressOIB>
  <DomainObject.Predmet.ProtustrankaWithAdress>
    <izvorni_sadrzaj>Udruga štovatelja makedonskih vina, običaja i tradicija MAKEDONSKI VINSKI KLUB Ive Marinkovića 2, 51000 Rijeka</izvorni_sadrzaj>
    <derivirana_varijabla naziv="DomainObject.Predmet.ProtustrankaWithAdress_1">Udruga štovatelja makedonskih vina, običaja i tradicija MAKEDONSKI VINSKI KLUB Ive Marinkovića 2, 51000 Rijeka</derivirana_varijabla>
  </DomainObject.Predmet.ProtustrankaWithAdress>
  <DomainObject.Predmet.ProtustrankaWithAdressOIB>
    <izvorni_sadrzaj>Udruga štovatelja makedonskih vina, običaja i tradicija MAKEDONSKI VINSKI KLUB, OIB 81115324950, Ive Marinkovića 2, 51000 Rijeka</izvorni_sadrzaj>
    <derivirana_varijabla naziv="DomainObject.Predmet.ProtustrankaWithAdressOIB_1">Udruga štovatelja makedonskih vina, običaja i tradicija MAKEDONSKI VINSKI KLUB, OIB 81115324950, Ive Marinkovića 2, 51000 Rijeka</derivirana_varijabla>
  </DomainObject.Predmet.ProtustrankaWithAdressOIB>
  <DomainObject.Predmet.ProtustrankaNazivFormated>
    <izvorni_sadrzaj>Udruga štovatelja makedonskih vina, običaja i tradicija MAKEDONSKI VINSKI KLUB</izvorni_sadrzaj>
    <derivirana_varijabla naziv="DomainObject.Predmet.ProtustrankaNazivFormated_1">Udruga štovatelja makedonskih vina, običaja i tradicija MAKEDONSKI VINSKI KLUB</derivirana_varijabla>
  </DomainObject.Predmet.ProtustrankaNazivFormated>
  <DomainObject.Predmet.ProtustrankaNazivFormatedOIB>
    <izvorni_sadrzaj>Udruga štovatelja makedonskih vina, običaja i tradicija MAKEDONSKI VINSKI KLUB, OIB 81115324950</izvorni_sadrzaj>
    <derivirana_varijabla naziv="DomainObject.Predmet.ProtustrankaNazivFormatedOIB_1">Udruga štovatelja makedonskih vina, običaja i tradicija MAKEDONSKI VINSKI KLUB, OIB 81115324950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štovatelja makedonskih vina, običaja i tradicija MAKEDONSKI VINSKI KLUB</item>
    </izvorni_sadrzaj>
    <derivirana_varijabla naziv="DomainObject.Predmet.ProtuStrankaListFormated_1">
      <item>Udruga štovatelja makedonskih vina, običaja i tradicija MAKEDONSKI VINSKI KLUB</item>
    </derivirana_varijabla>
  </DomainObject.Predmet.ProtuStrankaListFormated>
  <DomainObject.Predmet.ProtuStrankaListFormatedOIB>
    <izvorni_sadrzaj>
      <item>Udruga štovatelja makedonskih vina, običaja i tradicija MAKEDONSKI VINSKI KLUB, OIB 81115324950</item>
    </izvorni_sadrzaj>
    <derivirana_varijabla naziv="DomainObject.Predmet.ProtuStrankaListFormatedOIB_1">
      <item>Udruga štovatelja makedonskih vina, običaja i tradicija MAKEDONSKI VINSKI KLUB, OIB 81115324950</item>
    </derivirana_varijabla>
  </DomainObject.Predmet.ProtuStrankaListFormatedOIB>
  <DomainObject.Predmet.ProtuStrankaListFormatedWithAdress>
    <izvorni_sadrzaj>
      <item>Udruga štovatelja makedonskih vina, običaja i tradicija MAKEDONSKI VINSKI KLUB, Ive Marinkovića 2, 51000 Rijeka</item>
    </izvorni_sadrzaj>
    <derivirana_varijabla naziv="DomainObject.Predmet.ProtuStrankaListFormatedWithAdress_1">
      <item>Udruga štovatelja makedonskih vina, običaja i tradicija MAKEDONSKI VINSKI KLUB, Ive Marinkovića 2, 51000 Rijeka</item>
    </derivirana_varijabla>
  </DomainObject.Predmet.ProtuStrankaListFormatedWithAdress>
  <DomainObject.Predmet.ProtuStrankaListFormatedWithAdressOIB>
    <izvorni_sadrzaj>
      <item>Udruga štovatelja makedonskih vina, običaja i tradicija MAKEDONSKI VINSKI KLUB, OIB 81115324950, Ive Marinkovića 2, 51000 Rijeka</item>
    </izvorni_sadrzaj>
    <derivirana_varijabla naziv="DomainObject.Predmet.ProtuStrankaListFormatedWithAdressOIB_1">
      <item>Udruga štovatelja makedonskih vina, običaja i tradicija MAKEDONSKI VINSKI KLUB, OIB 81115324950, Ive Marinkovića 2, 51000 Rijeka</item>
    </derivirana_varijabla>
  </DomainObject.Predmet.ProtuStrankaListFormatedWithAdressOIB>
  <DomainObject.Predmet.ProtuStrankaListNazivFormated>
    <izvorni_sadrzaj>
      <item>Udruga štovatelja makedonskih vina, običaja i tradicija MAKEDONSKI VINSKI KLUB</item>
    </izvorni_sadrzaj>
    <derivirana_varijabla naziv="DomainObject.Predmet.ProtuStrankaListNazivFormated_1">
      <item>Udruga štovatelja makedonskih vina, običaja i tradicija MAKEDONSKI VINSKI KLUB</item>
    </derivirana_varijabla>
  </DomainObject.Predmet.ProtuStrankaListNazivFormated>
  <DomainObject.Predmet.ProtuStrankaListNazivFormatedOIB>
    <izvorni_sadrzaj>
      <item>Udruga štovatelja makedonskih vina, običaja i tradicija MAKEDONSKI VINSKI KLUB, OIB 81115324950</item>
    </izvorni_sadrzaj>
    <derivirana_varijabla naziv="DomainObject.Predmet.ProtuStrankaListNazivFormatedOIB_1">
      <item>Udruga štovatelja makedonskih vina, običaja i tradicija MAKEDONSKI VINSKI KLUB, OIB 81115324950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štovatelja makedonskih vina, običaja i tradicija MAKEDONSKI VINSKI KLUB</izvorni_sadrzaj>
    <derivirana_varijabla naziv="DomainObject.Predmet.ProtustrankaIDrugi_1">Udruga štovatelja makedonskih vina, običaja i tradicija MAKEDONSKI VINSKI KLUB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štovatelja makedonskih vina, običaja i tradicija MAKEDONSKI VINSKI KLUB, OIB 81115324950, Ive Marinkovića 2, 51000 Rijeka</izvorni_sadrzaj>
    <derivirana_varijabla naziv="DomainObject.Predmet.ProtustrankaIDrugiAdressOIB_1">Udruga štovatelja makedonskih vina, običaja i tradicija MAKEDONSKI VINSKI KLUB, OIB 81115324950, Ive Marinkovića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štovatelja makedonskih vina, običaja i tradicija MAKEDONSKI VINSKI KLUB</item>
    </izvorni_sadrzaj>
    <derivirana_varijabla naziv="DomainObject.Predmet.SudioniciListNaziv_1">
      <item>FINA  Rijeka</item>
      <item>Udruga štovatelja makedonskih vina, običaja i tradicija MAKEDONSKI VINSKI KLUB</item>
    </derivirana_varijabla>
  </DomainObject.Predmet.SudioniciListNaziv>
  <DomainObject.Predmet.SudioniciListAdressOIB>
    <izvorni_sadrzaj>
      <item>FINA  Rijeka, OIB 85821130368, Frana Kurelca 8,51000 Rijeka</item>
      <item>Udruga štovatelja makedonskih vina, običaja i tradicija MAKEDONSKI VINSKI KLUB, OIB 81115324950, Ive Marinkovića 2,51000 Rijeka</item>
    </izvorni_sadrzaj>
    <derivirana_varijabla naziv="DomainObject.Predmet.SudioniciListAdressOIB_1">
      <item>FINA  Rijeka, OIB 85821130368, Frana Kurelca 8,51000 Rijeka</item>
      <item>Udruga štovatelja makedonskih vina, običaja i tradicija MAKEDONSKI VINSKI KLUB, OIB 81115324950, Ive Marinkovića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81115324950</item>
    </izvorni_sadrzaj>
    <derivirana_varijabla naziv="DomainObject.Predmet.SudioniciListNazivOIB_1">
      <item>, OIB 85821130368</item>
      <item>, OIB 81115324950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2114</properties:Characters>
  <properties:Lines>56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2016-02-02T07:39:00Z</dcterms:created>
  <dc:creator>Vera Jelenović</dc:creator>
  <cp:lastModifiedBy>Danijela Fumić</cp:lastModifiedBy>
  <cp:lastPrinted>2016-02-02T07:39:00Z</cp:lastPrinted>
  <dcterms:modified xmlns:xsi="http://www.w3.org/2001/XMLSchema-instance" xsi:type="dcterms:W3CDTF">2016-02-02T07:40:00Z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