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04ff" w14:paraId="30404ff" w:rsidRDefault="00320C76" w:rsidP="001940FB" w:rsidR="00320C76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320C76" w:rsidR="001065A0" w:rsidRPr="00320C76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770F95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20C76" w:rsidP="00AA6BCF" w:rsidR="00320C76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320C76" w:rsidP="00320C76" w:rsidR="00320C7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320C76" w:rsidP="00320C76" w:rsidR="00320C76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320C76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20C76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F05162">
        <w:rPr>
          <w:rFonts w:cs="Calibri" w:eastAsia="Arial Unicode MS" w:hAnsi="Calibri" w:ascii="Calibri"/>
          <w:kern w:val="1"/>
          <w:lang w:eastAsia="ar-SA" w:val="hr-HR"/>
        </w:rPr>
        <w:t>MARIJA VODANOVIĆ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320C76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F05162">
        <w:rPr>
          <w:rFonts w:cs="Calibri" w:eastAsia="Arial Unicode MS" w:hAnsi="Calibri" w:ascii="Calibri"/>
          <w:kern w:val="1"/>
          <w:lang w:eastAsia="ar-SA" w:val="hr-HR"/>
        </w:rPr>
        <w:t>149.710,04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</w:t>
      </w:r>
      <w:r w:rsidR="00F05162">
        <w:rPr>
          <w:rFonts w:cs="Calibri" w:hAnsi="Calibri" w:ascii="Calibri"/>
        </w:rPr>
        <w:t>39</w:t>
      </w:r>
      <w:r w:rsidR="001D182A" w:rsidRPr="001D182A">
        <w:rPr>
          <w:rFonts w:cs="Calibri" w:hAnsi="Calibri" w:ascii="Calibri"/>
        </w:rPr>
        <w:t>.</w:t>
      </w:r>
      <w:r w:rsidR="00F05162">
        <w:rPr>
          <w:rFonts w:cs="Calibri" w:hAnsi="Calibri" w:ascii="Calibri"/>
        </w:rPr>
        <w:t>010</w:t>
      </w:r>
      <w:r w:rsidR="001D182A" w:rsidRPr="001D182A">
        <w:rPr>
          <w:rFonts w:cs="Calibri" w:hAnsi="Calibri" w:ascii="Calibri"/>
        </w:rPr>
        <w:t>,</w:t>
      </w:r>
      <w:r w:rsidR="00F05162">
        <w:rPr>
          <w:rFonts w:cs="Calibri" w:hAnsi="Calibri" w:ascii="Calibri"/>
        </w:rPr>
        <w:t>04</w:t>
      </w:r>
      <w:r w:rsidR="001D182A" w:rsidRPr="001D182A">
        <w:rPr>
          <w:rFonts w:cs="Calibri" w:hAnsi="Calibri" w:ascii="Calibri"/>
        </w:rPr>
        <w:t xml:space="preserve"> kn</w:t>
      </w:r>
      <w:r w:rsidR="00320C76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10.</w:t>
      </w:r>
      <w:r w:rsidR="00F05162">
        <w:rPr>
          <w:rFonts w:cs="Calibri" w:hAnsi="Calibri" w:ascii="Calibri"/>
        </w:rPr>
        <w:t>7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320C76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320C76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320C76" w:rsidRPr="00320C76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320C76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320C76" w:rsidP="00AA6BCF" w:rsidR="00320C76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320C76" w:rsidP="00AA6BCF" w:rsidR="00320C7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05162" w:rsidP="00F0516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MARIJA VODANOVIĆ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 xml:space="preserve">Uz račić 5, Bol, Brač,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26842696625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05162" w:rsidP="00F05162" w:rsidR="00F05162" w:rsidRPr="00F05162">
            <w:pPr>
              <w:rPr>
                <w:rFonts w:cs="Calibri" w:hAnsi="Calibri" w:ascii="Calibri"/>
              </w:rPr>
            </w:pPr>
            <w:r w:rsidRPr="00F05162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182A" w:rsidP="00F0516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F05162">
              <w:rPr>
                <w:rFonts w:cs="Calibri" w:hAnsi="Calibri" w:ascii="Calibri"/>
              </w:rPr>
              <w:t>49.710,04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F0516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</w:t>
            </w:r>
            <w:r w:rsidR="00F05162">
              <w:rPr>
                <w:rFonts w:cs="Calibri" w:hAnsi="Calibri" w:ascii="Calibri"/>
              </w:rPr>
              <w:t>39</w:t>
            </w:r>
            <w:r w:rsidRPr="001D182A">
              <w:rPr>
                <w:rFonts w:cs="Calibri" w:hAnsi="Calibri" w:ascii="Calibri"/>
              </w:rPr>
              <w:t>.</w:t>
            </w:r>
            <w:r w:rsidR="00F05162">
              <w:rPr>
                <w:rFonts w:cs="Calibri" w:hAnsi="Calibri" w:ascii="Calibri"/>
              </w:rPr>
              <w:t>010</w:t>
            </w:r>
            <w:r w:rsidRPr="001D182A">
              <w:rPr>
                <w:rFonts w:cs="Calibri" w:hAnsi="Calibri" w:ascii="Calibri"/>
              </w:rPr>
              <w:t>,</w:t>
            </w:r>
            <w:r w:rsidR="00F05162">
              <w:rPr>
                <w:rFonts w:cs="Calibri" w:hAnsi="Calibri" w:ascii="Calibri"/>
              </w:rPr>
              <w:t>04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F05162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10.</w:t>
            </w:r>
            <w:r w:rsidR="00F05162">
              <w:rPr>
                <w:rFonts w:cs="Calibri" w:hAnsi="Calibri" w:ascii="Calibri"/>
              </w:rPr>
              <w:t>7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320C76" w:rsidP="00320C76" w:rsidR="00320C7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30EE9" w:rsidP="00320C76" w:rsidR="00030EE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503A7" w:rsidP="00030EE9" w:rsidR="00030EE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EE9" w:rsidP="00030EE9" w:rsidR="00030EE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30EE9" w:rsidP="00030EE9" w:rsidR="00030EE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30EE9" w:rsidP="00030EE9" w:rsidR="00030EE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75C" w:rsidR="00BD175C">
      <w:pPr>
        <w:spacing w:after="0"/>
      </w:pPr>
      <w:r>
        <w:separator/>
      </w:r>
    </w:p>
  </w:endnote>
  <w:endnote w:id="0" w:type="continuationSeparator">
    <w:p w:rsidRDefault="00BD175C" w:rsidR="00BD17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A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75C" w:rsidR="00BD175C">
      <w:pPr>
        <w:spacing w:after="0"/>
      </w:pPr>
      <w:r>
        <w:separator/>
      </w:r>
    </w:p>
  </w:footnote>
  <w:footnote w:id="0" w:type="continuationSeparator">
    <w:p w:rsidRDefault="00BD175C" w:rsidR="00BD175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A5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4C142358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0EE9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D6B1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2A57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0C76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56EF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0F95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175C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0741F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03A7"/>
    <w:rsid w:val="00D51C39"/>
    <w:rsid w:val="00D53F10"/>
    <w:rsid w:val="00D6033C"/>
    <w:rsid w:val="00D61502"/>
    <w:rsid w:val="00D622A8"/>
    <w:rsid w:val="00D645C9"/>
    <w:rsid w:val="00D74220"/>
    <w:rsid w:val="00D8191D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6B3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1985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6D0C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5162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D2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A5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A5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A5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A5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D2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A5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A5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A5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A5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D5ED7-855B-4315-8D81-A061089217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262</properties:Words>
  <properties:Characters>1449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St-651/2017-232 / Podnesak - Podnesak (-232.docx)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