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38a1e" w14:paraId="e938a1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type="dxa" w:w="6800"/>
        <w:tblInd w:type="dxa" w:w="93"/>
        <w:tblLook w:val="04A0" w:noVBand="1" w:noHBand="0" w:lastColumn="0" w:firstColumn="1" w:lastRow="0" w:firstRow="1"/>
      </w:tblPr>
      <w:tblGrid>
        <w:gridCol w:w="4580"/>
        <w:gridCol w:w="1394"/>
        <w:gridCol w:w="960"/>
      </w:tblGrid>
      <w:tr w:rsidTr="00A43FBA" w:rsidR="00A43FBA" w:rsidRPr="00A43FBA">
        <w:trPr>
          <w:trHeight w:val="300"/>
        </w:trPr>
        <w:tc>
          <w:tcPr>
            <w:tcW w:type="dxa" w:w="4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A43FBA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Mesoprerada</w:t>
            </w:r>
            <w:proofErr w:type="spellEnd"/>
            <w:r w:rsidRPr="00A43FBA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d.o.o.</w:t>
            </w: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A43FBA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31.12.2018.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A43FBA" w:rsidR="00A43FBA" w:rsidRPr="00A43FBA">
        <w:trPr>
          <w:trHeight w:val="288"/>
        </w:trPr>
        <w:tc>
          <w:tcPr>
            <w:tcW w:type="dxa" w:w="4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A43FBA" w:rsidR="00A43FBA" w:rsidRPr="00A43FBA">
        <w:trPr>
          <w:trHeight w:val="300"/>
        </w:trPr>
        <w:tc>
          <w:tcPr>
            <w:tcW w:type="dxa" w:w="4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A43FBA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ZALIHE ROBE:</w:t>
            </w:r>
          </w:p>
        </w:tc>
        <w:tc>
          <w:tcPr>
            <w:tcW w:type="dxa" w:w="1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A43FBA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Vrijednost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A43FBA" w:rsidR="00A43FBA" w:rsidRPr="00A43FBA">
        <w:trPr>
          <w:trHeight w:val="300"/>
        </w:trPr>
        <w:tc>
          <w:tcPr>
            <w:tcW w:type="dxa" w:w="4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A43FB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zamrznuto meso za preradu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A43FB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155.294,23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A43FBA" w:rsidR="00A43FBA" w:rsidRPr="00A43FBA">
        <w:trPr>
          <w:trHeight w:val="288"/>
        </w:trPr>
        <w:tc>
          <w:tcPr>
            <w:tcW w:type="dxa" w:w="4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A43FB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ambalaža, omotači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A43FB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362.599,94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A43FBA" w:rsidR="00A43FBA" w:rsidRPr="00A43FBA">
        <w:trPr>
          <w:trHeight w:val="288"/>
        </w:trPr>
        <w:tc>
          <w:tcPr>
            <w:tcW w:type="dxa" w:w="4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A43FB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začini, aditivi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A43FB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82.232,55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A43FBA" w:rsidR="00A43FBA" w:rsidRPr="00A43FBA">
        <w:trPr>
          <w:trHeight w:val="300"/>
        </w:trPr>
        <w:tc>
          <w:tcPr>
            <w:tcW w:type="dxa" w:w="4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A43FBA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Ukupno sirovine i materijal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A43FBA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600.126,72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A43FBA" w:rsidR="00A43FBA" w:rsidRPr="00A43FBA">
        <w:trPr>
          <w:trHeight w:val="300"/>
        </w:trPr>
        <w:tc>
          <w:tcPr>
            <w:tcW w:type="dxa" w:w="4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A43FB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meso za preradu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A43FB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161.253,82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A43FBA" w:rsidR="00A43FBA" w:rsidRPr="00A43FBA">
        <w:trPr>
          <w:trHeight w:val="288"/>
        </w:trPr>
        <w:tc>
          <w:tcPr>
            <w:tcW w:type="dxa" w:w="4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A43FB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svježe meso u </w:t>
            </w:r>
            <w:proofErr w:type="spellStart"/>
            <w:r w:rsidRPr="00A43FB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lodnama</w:t>
            </w:r>
            <w:proofErr w:type="spellEnd"/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A43FB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251.609,26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A43FBA" w:rsidR="00A43FBA" w:rsidRPr="00A43FBA">
        <w:trPr>
          <w:trHeight w:val="288"/>
        </w:trPr>
        <w:tc>
          <w:tcPr>
            <w:tcW w:type="dxa" w:w="4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A43FB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 xml:space="preserve">nedovršena </w:t>
            </w:r>
            <w:proofErr w:type="spellStart"/>
            <w:r w:rsidRPr="00A43FB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proizv</w:t>
            </w:r>
            <w:proofErr w:type="spellEnd"/>
            <w:r w:rsidRPr="00A43FB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. - suhomesnati proizvodi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A43FB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1.124.927,35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A43FBA" w:rsidR="00A43FBA" w:rsidRPr="00A43FBA">
        <w:trPr>
          <w:trHeight w:val="300"/>
        </w:trPr>
        <w:tc>
          <w:tcPr>
            <w:tcW w:type="dxa" w:w="4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A43FBA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Ukupno proizvodnja u tijeku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A43FBA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1.537.790,43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A43FBA" w:rsidR="00A43FBA" w:rsidRPr="00A43FBA">
        <w:trPr>
          <w:trHeight w:val="300"/>
        </w:trPr>
        <w:tc>
          <w:tcPr>
            <w:tcW w:type="dxa" w:w="4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A43FB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gotovi proizvodi prerade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A43FB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125.815,54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A43FBA" w:rsidR="00A43FBA" w:rsidRPr="00A43FBA">
        <w:trPr>
          <w:trHeight w:val="300"/>
        </w:trPr>
        <w:tc>
          <w:tcPr>
            <w:tcW w:type="dxa" w:w="4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A43FB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proizvodi u mesnicama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A43FB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91.022,46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A43FBA" w:rsidR="00A43FBA" w:rsidRPr="00A43FBA">
        <w:trPr>
          <w:trHeight w:val="300"/>
        </w:trPr>
        <w:tc>
          <w:tcPr>
            <w:tcW w:type="dxa" w:w="4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A43FBA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Ukupno gotovi proizvodi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A43FBA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216.838,00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A43FBA" w:rsidR="00A43FBA" w:rsidRPr="00A43FBA">
        <w:trPr>
          <w:trHeight w:val="288"/>
        </w:trPr>
        <w:tc>
          <w:tcPr>
            <w:tcW w:type="dxa" w:w="4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A43FB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roba na skladištu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A43FB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12.041,95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A43FBA" w:rsidR="00A43FBA" w:rsidRPr="00A43FBA">
        <w:trPr>
          <w:trHeight w:val="300"/>
        </w:trPr>
        <w:tc>
          <w:tcPr>
            <w:tcW w:type="dxa" w:w="4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A43FB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roba u mesnicama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jc w:val="right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A43FB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21.627,05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A43FBA" w:rsidR="00A43FBA" w:rsidRPr="00A43FBA">
        <w:trPr>
          <w:trHeight w:val="288"/>
        </w:trPr>
        <w:tc>
          <w:tcPr>
            <w:tcW w:type="dxa" w:w="4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A43FBA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Ukupno trgovačka roba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A43FBA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33.669,00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A43FBA" w:rsidR="00A43FBA" w:rsidRPr="00A43FBA">
        <w:trPr>
          <w:trHeight w:val="300"/>
        </w:trPr>
        <w:tc>
          <w:tcPr>
            <w:tcW w:type="dxa" w:w="4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A43FB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A43FB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A43FBA" w:rsidR="00A43FBA" w:rsidRPr="00A43FBA">
        <w:trPr>
          <w:trHeight w:val="300"/>
        </w:trPr>
        <w:tc>
          <w:tcPr>
            <w:tcW w:type="dxa" w:w="4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A43FBA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SVEUKUPNO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A43FBA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2.388.424,15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A43FBA" w:rsidR="00A43FBA" w:rsidRPr="00A43FBA">
        <w:trPr>
          <w:trHeight w:val="288"/>
        </w:trPr>
        <w:tc>
          <w:tcPr>
            <w:tcW w:type="dxa" w:w="4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A43FBA" w:rsidR="00A43FBA" w:rsidRPr="00A43FBA">
        <w:trPr>
          <w:trHeight w:val="288"/>
        </w:trPr>
        <w:tc>
          <w:tcPr>
            <w:tcW w:type="dxa" w:w="4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2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A43FBA" w:rsidR="00A43FBA" w:rsidRPr="00A43FBA">
        <w:trPr>
          <w:trHeight w:val="300"/>
        </w:trPr>
        <w:tc>
          <w:tcPr>
            <w:tcW w:type="dxa" w:w="4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A43FB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Goran Kovač, direktor</w:t>
            </w:r>
          </w:p>
        </w:tc>
        <w:tc>
          <w:tcPr>
            <w:tcW w:type="dxa" w:w="12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A43FB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43FBA" w:rsidP="00A43FBA" w:rsidR="00A43FBA" w:rsidRPr="00A43FBA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A43FBA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 </w:t>
            </w:r>
          </w:p>
        </w:tc>
      </w:tr>
    </w:tbl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3FBA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555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2019.</izvorni_sadrzaj>
    <derivirana_varijabla naziv="DomainObject.DatumDonosenjaOdluke_1">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St-55/2019-4</izvorni_sadrzaj>
    <derivirana_varijabla naziv="DomainObject.Oznaka_1">St-55/2019-4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2019.</izvorni_sadrzaj>
    <derivirana_varijabla naziv="DomainObject.Predmet.DatumOsnivanja_1">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St-55/2019</izvorni_sadrzaj>
    <derivirana_varijabla naziv="DomainObject.Predmet.OznakaBroj_1">St-55/2019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MESOPRERADA društvo s ograničenom odgovornošću za djelatnost stočarstva, klanje stoke i preradu mesa te trgovinu</izvorni_sadrzaj>
    <derivirana_varijabla naziv="DomainObject.Predmet.StrankaFormated_1">  MESOPRERADA društvo s ograničenom odgovornošću za djelatnost stočarstva, klanje stoke i preradu mesa te trgovinu</derivirana_varijabla>
  </DomainObject.Predmet.StrankaFormated>
  <DomainObject.Predmet.StrankaFormatedOIB>
    <izvorni_sadrzaj>  MESOPRERADA društvo s ograničenom odgovornošću za djelatnost stočarstva, klanje stoke i preradu mesa te trgovinu, OIB 55769571592</izvorni_sadrzaj>
    <derivirana_varijabla naziv="DomainObject.Predmet.StrankaFormatedOIB_1">  MESOPRERADA društvo s ograničenom odgovornošću za djelatnost stočarstva, klanje stoke i preradu mesa te trgovinu, OIB 55769571592</derivirana_varijabla>
  </DomainObject.Predmet.StrankaFormatedOIB>
  <DomainObject.Predmet.StrankaFormatedWithAdress>
    <izvorni_sadrzaj> MESOPRERADA društvo s ograničenom odgovornošću za djelatnost stočarstva, klanje stoke i preradu mesa te trgovinu, Industrijska 5, 33520 Slatina</izvorni_sadrzaj>
    <derivirana_varijabla naziv="DomainObject.Predmet.StrankaFormatedWithAdress_1"> MESOPRERADA društvo s ograničenom odgovornošću za djelatnost stočarstva, klanje stoke i preradu mesa te trgovinu, Industrijska 5, 33520 Slatina</derivirana_varijabla>
  </DomainObject.Predmet.StrankaFormatedWithAdress>
  <DomainObject.Predmet.StrankaFormatedWithAdressOIB>
    <izvorni_sadrzaj> MESOPRERADA društvo s ograničenom odgovornošću za djelatnost stočarstva, klanje stoke i preradu mesa te trgovinu, OIB 55769571592, Industrijska 5, 33520 Slatina</izvorni_sadrzaj>
    <derivirana_varijabla naziv="DomainObject.Predmet.StrankaFormatedWithAdressOIB_1"> MESOPRERADA društvo s ograničenom odgovornošću za djelatnost stočarstva, klanje stoke i preradu mesa te trgovinu, OIB 55769571592, Industrijska 5, 33520 Slatina</derivirana_varijabla>
  </DomainObject.Predmet.StrankaFormatedWithAdressOIB>
  <DomainObject.Predmet.StrankaWithAdress>
    <izvorni_sadrzaj>MESOPRERADA društvo s ograničenom odgovornošću za djelatnost stočarstva, klanje stoke i preradu mesa te trgovinu Industrijska 5,33520 Slatina</izvorni_sadrzaj>
    <derivirana_varijabla naziv="DomainObject.Predmet.StrankaWithAdress_1">MESOPRERADA društvo s ograničenom odgovornošću za djelatnost stočarstva, klanje stoke i preradu mesa te trgovinu Industrijska 5,33520 Slatina</derivirana_varijabla>
  </DomainObject.Predmet.StrankaWithAdress>
  <DomainObject.Predmet.StrankaWithAdressOIB>
    <izvorni_sadrzaj>MESOPRERADA društvo s ograničenom odgovornošću za djelatnost stočarstva, klanje stoke i preradu mesa te trgovinu, OIB 55769571592, Industrijska 5,33520 Slatina</izvorni_sadrzaj>
    <derivirana_varijabla naziv="DomainObject.Predmet.StrankaWithAdressOIB_1">MESOPRERADA društvo s ograničenom odgovornošću za djelatnost stočarstva, klanje stoke i preradu mesa te trgovinu, OIB 55769571592, Industrijska 5,33520 Slatina</derivirana_varijabla>
  </DomainObject.Predmet.StrankaWithAdressOIB>
  <DomainObject.Predmet.StrankaNazivFormated>
    <izvorni_sadrzaj>MESOPRERADA društvo s ograničenom odgovornošću za djelatnost stočarstva, klanje stoke i preradu mesa te trgovinu</izvorni_sadrzaj>
    <derivirana_varijabla naziv="DomainObject.Predmet.StrankaNazivFormated_1">MESOPRERADA društvo s ograničenom odgovornošću za djelatnost stočarstva, klanje stoke i preradu mesa te trgovinu</derivirana_varijabla>
  </DomainObject.Predmet.StrankaNazivFormated>
  <DomainObject.Predmet.StrankaNazivFormatedOIB>
    <izvorni_sadrzaj>MESOPRERADA društvo s ograničenom odgovornošću za djelatnost stočarstva, klanje stoke i preradu mesa te trgovinu, OIB 55769571592</izvorni_sadrzaj>
    <derivirana_varijabla naziv="DomainObject.Predmet.StrankaNazivFormatedOIB_1">MESOPRERADA društvo s ograničenom odgovornošću za djelatnost stočarstva, klanje stoke i preradu mesa te trgovinu, OIB 55769571592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MESOPRERADA društvo s ograničenom odgovornošću za djelatnost stočarstva, klanje stoke i preradu mesa te trgovinu</item>
    </izvorni_sadrzaj>
    <derivirana_varijabla naziv="DomainObject.Predmet.StrankaListFormated_1">
      <item>MESOPRERADA društvo s ograničenom odgovornošću za djelatnost stočarstva, klanje stoke i preradu mesa te trgovinu</item>
    </derivirana_varijabla>
  </DomainObject.Predmet.StrankaListFormated>
  <DomainObject.Predmet.StrankaListFormatedOIB>
    <izvorni_sadrzaj>
      <item>MESOPRERADA društvo s ograničenom odgovornošću za djelatnost stočarstva, klanje stoke i preradu mesa te trgovinu, OIB 55769571592</item>
    </izvorni_sadrzaj>
    <derivirana_varijabla naziv="DomainObject.Predmet.StrankaListFormatedOIB_1">
      <item>MESOPRERADA društvo s ograničenom odgovornošću za djelatnost stočarstva, klanje stoke i preradu mesa te trgovinu, OIB 55769571592</item>
    </derivirana_varijabla>
  </DomainObject.Predmet.StrankaListFormatedOIB>
  <DomainObject.Predmet.StrankaListFormatedWithAdress>
    <izvorni_sadrzaj>
      <item>MESOPRERADA društvo s ograničenom odgovornošću za djelatnost stočarstva, klanje stoke i preradu mesa te trgovinu, Industrijska 5, 33520 Slatina</item>
    </izvorni_sadrzaj>
    <derivirana_varijabla naziv="DomainObject.Predmet.StrankaListFormatedWithAdress_1">
      <item>MESOPRERADA društvo s ograničenom odgovornošću za djelatnost stočarstva, klanje stoke i preradu mesa te trgovinu, Industrijska 5, 33520 Slatina</item>
    </derivirana_varijabla>
  </DomainObject.Predmet.StrankaListFormatedWithAdress>
  <DomainObject.Predmet.StrankaListFormatedWithAdressOIB>
    <izvorni_sadrzaj>
      <item>MESOPRERADA društvo s ograničenom odgovornošću za djelatnost stočarstva, klanje stoke i preradu mesa te trgovinu, OIB 55769571592, Industrijska 5, 33520 Slatina</item>
    </izvorni_sadrzaj>
    <derivirana_varijabla naziv="DomainObject.Predmet.StrankaListFormatedWithAdressOIB_1">
      <item>MESOPRERADA društvo s ograničenom odgovornošću za djelatnost stočarstva, klanje stoke i preradu mesa te trgovinu, OIB 55769571592, Industrijska 5, 33520 Slatina</item>
    </derivirana_varijabla>
  </DomainObject.Predmet.StrankaListFormatedWithAdressOIB>
  <DomainObject.Predmet.StrankaListNazivFormated>
    <izvorni_sadrzaj>
      <item>MESOPRERADA društvo s ograničenom odgovornošću za djelatnost stočarstva, klanje stoke i preradu mesa te trgovinu</item>
    </izvorni_sadrzaj>
    <derivirana_varijabla naziv="DomainObject.Predmet.StrankaListNazivFormated_1">
      <item>MESOPRERADA društvo s ograničenom odgovornošću za djelatnost stočarstva, klanje stoke i preradu mesa te trgovinu</item>
    </derivirana_varijabla>
  </DomainObject.Predmet.StrankaListNazivFormated>
  <DomainObject.Predmet.StrankaListNazivFormatedOIB>
    <izvorni_sadrzaj>
      <item>MESOPRERADA društvo s ograničenom odgovornošću za djelatnost stočarstva, klanje stoke i preradu mesa te trgovinu, OIB 55769571592</item>
    </izvorni_sadrzaj>
    <derivirana_varijabla naziv="DomainObject.Predmet.StrankaListNazivFormatedOIB_1">
      <item>MESOPRERADA društvo s ograničenom odgovornošću za djelatnost stočarstva, klanje stoke i preradu mesa te trgovinu, OIB 55769571592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2019.</izvorni_sadrzaj>
    <derivirana_varijabla naziv="DomainObject.Datum_1">8. ožujka 2019.</derivirana_varijabla>
  </DomainObject.Datum>
  <DomainObject.PoslovniBrojDokumenta>
    <izvorni_sadrzaj>St-55/2019-4</izvorni_sadrzaj>
    <derivirana_varijabla naziv="DomainObject.PoslovniBrojDokumenta_1">St-55/2019-4</derivirana_varijabla>
  </DomainObject.PoslovniBrojDokumenta>
  <DomainObject.Predmet.StrankaIDrugi>
    <izvorni_sadrzaj>MESOPRERADA društvo s ograničenom odgovornošću za djelatnost stočarstva, klanje stoke i preradu mesa te trgovinu</izvorni_sadrzaj>
    <derivirana_varijabla naziv="DomainObject.Predmet.StrankaIDrugi_1">MESOPRERADA društvo s ograničenom odgovornošću za djelatnost stočarstva, klanje stoke i preradu mesa te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MESOPRERADA društvo s ograničenom odgovornošću za djelatnost stočarstva, klanje stoke i preradu mesa te trgovinu, OIB 55769571592, Industrijska 5, 33520 Slatina</izvorni_sadrzaj>
    <derivirana_varijabla naziv="DomainObject.Predmet.StrankaIDrugiAdressOIB_1">MESOPRERADA društvo s ograničenom odgovornošću za djelatnost stočarstva, klanje stoke i preradu mesa te trgovinu, OIB 55769571592, Industrijska 5,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MESOPRERADA društvo s ograničenom odgovornošću za djelatnost stočarstva, klanje stoke i preradu mesa te trgovinu</item>
    </izvorni_sadrzaj>
    <derivirana_varijabla naziv="DomainObject.Predmet.SudioniciListNaziv_1">
      <item>MESOPRERADA društvo s ograničenom odgovornošću za djelatnost stočarstva, klanje stoke i preradu mesa te trgovinu</item>
    </derivirana_varijabla>
  </DomainObject.Predmet.SudioniciListNaziv>
  <DomainObject.Predmet.SudioniciListAdressOIB>
    <izvorni_sadrzaj>
      <item>MESOPRERADA društvo s ograničenom odgovornošću za djelatnost stočarstva, klanje stoke i preradu mesa te trgovinu, OIB 55769571592, Industrijska 5,33520 Slatina</item>
    </izvorni_sadrzaj>
    <derivirana_varijabla naziv="DomainObject.Predmet.SudioniciListAdressOIB_1">
      <item>MESOPRERADA društvo s ograničenom odgovornošću za djelatnost stočarstva, klanje stoke i preradu mesa te trgovinu, OIB 55769571592, Industrijska 5,33520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A3FD9D-0DB6-476C-8603-375B9054EF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71</properties:Words>
  <properties:Characters>507</properties:Characters>
  <properties:Lines>68</properties:Lines>
  <properties:Paragraphs>35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2019-03-08T07:13:00Z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St-55/2019-4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