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3a51" w14:paraId="7153a51" w:rsidRDefault="00EB0366" w:rsidP="00EB0366" w:rsidR="00263EAB" w:rsidRPr="00EB0366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924A9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eastAsia="en-US" w:val="en-US"/>
        </w:rPr>
        <w:tab/>
      </w:r>
      <w:r>
        <w:rPr>
          <w:lang w:eastAsia="en-US" w:val="en-US"/>
        </w:rPr>
        <w:tab/>
      </w:r>
    </w:p>
    <w:p w:rsidRDefault="00EB0366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</w:t>
      </w:r>
      <w:r w:rsidR="00157C9F" w:rsidRPr="005175F0">
        <w:rPr>
          <w:lang w:eastAsia="en-US"/>
        </w:rPr>
        <w:t>REPUBLIKA HRVATSKA</w:t>
      </w:r>
    </w:p>
    <w:p w:rsidRDefault="00157C9F" w:rsidP="00157C9F" w:rsidR="00157C9F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TRGOVAČKI SUD U ZAGREBU                                                                  </w:t>
      </w:r>
    </w:p>
    <w:p w:rsidRDefault="00EB0366" w:rsidP="00157C9F" w:rsidR="00157C9F" w:rsidRPr="005175F0">
      <w:pPr>
        <w:jc w:val="both"/>
        <w:rPr>
          <w:lang w:eastAsia="en-US"/>
        </w:rPr>
      </w:pPr>
      <w:r>
        <w:rPr>
          <w:lang w:eastAsia="en-US"/>
        </w:rPr>
        <w:t xml:space="preserve">      </w:t>
      </w:r>
      <w:r w:rsidR="00157C9F" w:rsidRPr="005175F0">
        <w:rPr>
          <w:lang w:eastAsia="en-US"/>
        </w:rPr>
        <w:t>Zagreb, Amruše</w:t>
      </w:r>
      <w:r w:rsidR="00426358" w:rsidRPr="005175F0">
        <w:rPr>
          <w:lang w:eastAsia="en-US"/>
        </w:rPr>
        <w:t>va 2/II</w:t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</w:r>
      <w:r w:rsidR="00426358" w:rsidRPr="005175F0">
        <w:rPr>
          <w:lang w:eastAsia="en-US"/>
        </w:rPr>
        <w:tab/>
        <w:t xml:space="preserve">                 </w:t>
      </w:r>
      <w:r w:rsidR="0050116F">
        <w:rPr>
          <w:lang w:eastAsia="en-US"/>
        </w:rPr>
        <w:t>67. St-</w:t>
      </w:r>
      <w:r w:rsidR="007622A6">
        <w:rPr>
          <w:lang w:eastAsia="en-US"/>
        </w:rPr>
        <w:t>22</w:t>
      </w:r>
      <w:r w:rsidR="0050116F">
        <w:rPr>
          <w:lang w:eastAsia="en-US"/>
        </w:rPr>
        <w:t>6</w:t>
      </w:r>
      <w:r w:rsidR="007622A6">
        <w:rPr>
          <w:lang w:eastAsia="en-US"/>
        </w:rPr>
        <w:t>2</w:t>
      </w:r>
      <w:r w:rsidR="0050116F">
        <w:rPr>
          <w:lang w:eastAsia="en-US"/>
        </w:rPr>
        <w:t>/18</w:t>
      </w:r>
      <w:r>
        <w:rPr>
          <w:lang w:eastAsia="en-US"/>
        </w:rPr>
        <w:t>-9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157C9F" w:rsidP="00924A9B" w:rsidR="00157C9F" w:rsidRPr="005175F0">
      <w:pPr>
        <w:jc w:val="center"/>
        <w:rPr>
          <w:lang w:eastAsia="en-US"/>
        </w:rPr>
      </w:pPr>
      <w:r w:rsidRPr="005175F0">
        <w:rPr>
          <w:lang w:eastAsia="en-US"/>
        </w:rPr>
        <w:t>Z A K L J U Č A K</w:t>
      </w:r>
    </w:p>
    <w:p w:rsidRDefault="00157C9F" w:rsidP="00157C9F" w:rsidR="00157C9F" w:rsidRPr="005175F0">
      <w:pPr>
        <w:ind w:firstLine="708"/>
        <w:jc w:val="both"/>
        <w:rPr>
          <w:lang w:eastAsia="en-US"/>
        </w:rPr>
      </w:pPr>
    </w:p>
    <w:p w:rsidRDefault="0050116F" w:rsidP="00157C9F" w:rsidR="00157C9F" w:rsidRPr="005175F0">
      <w:pPr>
        <w:ind w:firstLine="708"/>
        <w:jc w:val="both"/>
        <w:rPr>
          <w:lang w:eastAsia="en-US"/>
        </w:rPr>
      </w:pPr>
      <w:r w:rsidRPr="0050116F">
        <w:rPr>
          <w:lang w:eastAsia="en-US" w:val="pt-BR"/>
        </w:rPr>
        <w:t xml:space="preserve">Trgovački sud u Zagrebu, po sucu Gordanu Zubaku, u stečajnom postupku u povodu prijedloga predlagatelja FINANCIJSKE AGENCIJE, Zagreb, Ulica grada Vukovara 70, OIB: </w:t>
      </w:r>
      <w:r w:rsidRPr="0050116F">
        <w:rPr>
          <w:lang w:eastAsia="en-US"/>
        </w:rPr>
        <w:t>85821130368</w:t>
      </w:r>
      <w:r w:rsidRPr="0050116F">
        <w:rPr>
          <w:lang w:eastAsia="en-US" w:val="pt-BR"/>
        </w:rPr>
        <w:t xml:space="preserve">, za otvaranje stečajnog postupka nad dužnikom </w:t>
      </w:r>
      <w:r w:rsidR="007622A6" w:rsidRPr="007622A6">
        <w:rPr>
          <w:lang w:eastAsia="en-US" w:val="pt-BR"/>
        </w:rPr>
        <w:t>AROMASANJA j.d.o.o., Zagreb, Kraljice Jelene 4, OIB: 58997343043</w:t>
      </w:r>
      <w:r>
        <w:rPr>
          <w:lang w:eastAsia="en-US" w:val="pt-BR"/>
        </w:rPr>
        <w:t xml:space="preserve">, </w:t>
      </w:r>
      <w:r w:rsidR="007622A6">
        <w:rPr>
          <w:lang w:eastAsia="en-US" w:val="pt-BR"/>
        </w:rPr>
        <w:t>11. listopada</w:t>
      </w:r>
      <w:r>
        <w:rPr>
          <w:lang w:eastAsia="en-US" w:val="pt-BR"/>
        </w:rPr>
        <w:t xml:space="preserve"> 2018.</w:t>
      </w:r>
      <w:r w:rsidR="00157C9F" w:rsidRPr="005175F0">
        <w:rPr>
          <w:lang w:eastAsia="en-US"/>
        </w:rPr>
        <w:t>,</w:t>
      </w:r>
    </w:p>
    <w:p w:rsidRDefault="006A20F5" w:rsidP="009A181D" w:rsidR="006A20F5" w:rsidRPr="005175F0">
      <w:pPr>
        <w:ind w:firstLine="708"/>
        <w:jc w:val="both"/>
      </w:pPr>
    </w:p>
    <w:p w:rsidRDefault="00DD6BFE" w:rsidP="00DD6BFE" w:rsidR="00DD6BFE" w:rsidRPr="005175F0">
      <w:pPr>
        <w:jc w:val="center"/>
      </w:pPr>
      <w:r w:rsidRPr="005175F0">
        <w:t>z a k l j u č i o        j e</w:t>
      </w:r>
    </w:p>
    <w:p w:rsidRDefault="00DD6BFE" w:rsidP="00DD6BFE" w:rsidR="00DD6BFE" w:rsidRPr="005175F0">
      <w:pPr>
        <w:jc w:val="both"/>
      </w:pPr>
    </w:p>
    <w:p w:rsidRDefault="00A16E86" w:rsidP="00D11261" w:rsidR="00D11261" w:rsidRPr="005175F0">
      <w:pPr>
        <w:ind w:firstLine="708"/>
        <w:jc w:val="both"/>
      </w:pPr>
      <w:r w:rsidRPr="00A16E86">
        <w:t xml:space="preserve">Poziva se treća osoba – EUROAGRAM TIS d.o.o., Zagreb, Ul. grada Vukovara 282,  u roku 15 dana dostaviti sudu podatak o tome je li dužnik </w:t>
      </w:r>
      <w:r w:rsidRPr="00A16E86">
        <w:rPr>
          <w:lang w:val="pt-BR"/>
        </w:rPr>
        <w:t>AROMASANJA j.d.o.o., Zagreb, Kraljice Jelene 4, OIB: 58997343043</w:t>
      </w:r>
      <w:r w:rsidRPr="00A16E86">
        <w:t xml:space="preserve">, </w:t>
      </w:r>
      <w:r w:rsidRPr="00A16E86">
        <w:rPr>
          <w:lang w:val="pt-BR"/>
        </w:rPr>
        <w:t>u vašim evidencijama evidentiran kao vlasnik motornih vozila</w:t>
      </w:r>
      <w:r w:rsidR="00597C1F" w:rsidRPr="005175F0">
        <w:t>.</w:t>
      </w: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5175F0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5175F0">
        <w:rPr>
          <w:lang w:eastAsia="en-US"/>
        </w:rPr>
        <w:t xml:space="preserve">U </w:t>
      </w:r>
      <w:r w:rsidR="00B47451" w:rsidRPr="005175F0">
        <w:rPr>
          <w:lang w:eastAsia="en-US"/>
        </w:rPr>
        <w:t>Zagrebu</w:t>
      </w:r>
      <w:r w:rsidRPr="005175F0">
        <w:rPr>
          <w:color w:val="000000"/>
          <w:lang w:eastAsia="en-US"/>
        </w:rPr>
        <w:t xml:space="preserve"> </w:t>
      </w:r>
      <w:r w:rsidR="007622A6" w:rsidRPr="007622A6">
        <w:rPr>
          <w:color w:val="000000"/>
          <w:lang w:eastAsia="en-US" w:val="pt-BR"/>
        </w:rPr>
        <w:t xml:space="preserve">11. listopada </w:t>
      </w:r>
      <w:r w:rsidR="0050116F" w:rsidRPr="0050116F">
        <w:rPr>
          <w:color w:val="000000"/>
          <w:lang w:eastAsia="en-US" w:val="pt-BR"/>
        </w:rPr>
        <w:t>2018</w:t>
      </w:r>
      <w:r w:rsidR="00D37728">
        <w:rPr>
          <w:color w:val="000000"/>
          <w:lang w:eastAsia="en-US"/>
        </w:rPr>
        <w:t xml:space="preserve">. </w:t>
      </w:r>
    </w:p>
    <w:p w:rsidRDefault="00795B21" w:rsidP="00795B21" w:rsidR="00B47451" w:rsidRPr="005175F0">
      <w:pPr>
        <w:jc w:val="both"/>
        <w:rPr>
          <w:color w:val="000000"/>
          <w:lang w:eastAsia="en-US"/>
        </w:rPr>
      </w:pP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</w:t>
      </w:r>
      <w:r w:rsidR="00D375CB" w:rsidRPr="005175F0">
        <w:rPr>
          <w:color w:val="000000"/>
          <w:lang w:eastAsia="en-US"/>
        </w:rPr>
        <w:tab/>
        <w:t xml:space="preserve">         </w:t>
      </w:r>
      <w:r w:rsidRPr="005175F0">
        <w:rPr>
          <w:color w:val="000000"/>
          <w:lang w:eastAsia="en-US"/>
        </w:rPr>
        <w:tab/>
      </w:r>
      <w:r w:rsidRPr="005175F0">
        <w:rPr>
          <w:color w:val="000000"/>
          <w:lang w:eastAsia="en-US"/>
        </w:rPr>
        <w:tab/>
      </w:r>
    </w:p>
    <w:p w:rsidRDefault="00B47451" w:rsidP="00426358" w:rsidR="00D375CB" w:rsidRPr="005175F0">
      <w:pPr>
        <w:jc w:val="right"/>
        <w:rPr>
          <w:lang w:eastAsia="en-US"/>
        </w:rPr>
      </w:pPr>
      <w:r w:rsidRPr="005175F0">
        <w:rPr>
          <w:color w:val="000000"/>
          <w:lang w:eastAsia="en-US"/>
        </w:rPr>
        <w:t xml:space="preserve">                                                            </w:t>
      </w:r>
      <w:r w:rsidR="00795B21" w:rsidRPr="005175F0">
        <w:rPr>
          <w:color w:val="000000"/>
          <w:lang w:eastAsia="en-US"/>
        </w:rPr>
        <w:tab/>
      </w:r>
      <w:r w:rsidR="00D375CB" w:rsidRPr="005175F0">
        <w:rPr>
          <w:color w:val="000000"/>
          <w:lang w:eastAsia="en-US"/>
        </w:rPr>
        <w:t xml:space="preserve">        S U D A C:</w:t>
      </w:r>
    </w:p>
    <w:p w:rsidRDefault="00D375CB" w:rsidP="00426358" w:rsidR="00D375CB" w:rsidRPr="005175F0">
      <w:pPr>
        <w:suppressAutoHyphens/>
        <w:autoSpaceDN w:val="false"/>
        <w:jc w:val="right"/>
        <w:textAlignment w:val="baseline"/>
        <w:rPr>
          <w:lang w:eastAsia="en-US"/>
        </w:rPr>
      </w:pP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Pr="005175F0">
        <w:rPr>
          <w:lang w:eastAsia="en-US"/>
        </w:rPr>
        <w:tab/>
      </w:r>
      <w:r w:rsidR="00B47451" w:rsidRPr="005175F0">
        <w:rPr>
          <w:lang w:eastAsia="en-US"/>
        </w:rPr>
        <w:t xml:space="preserve">   </w:t>
      </w:r>
      <w:r w:rsidRPr="005175F0">
        <w:rPr>
          <w:lang w:eastAsia="en-US"/>
        </w:rPr>
        <w:tab/>
        <w:t xml:space="preserve">       </w:t>
      </w:r>
      <w:r w:rsidR="00157C9F" w:rsidRPr="005175F0">
        <w:rPr>
          <w:lang w:eastAsia="en-US"/>
        </w:rPr>
        <w:t>Gordan Zubak</w:t>
      </w:r>
      <w:r w:rsidR="00CA24AD">
        <w:rPr>
          <w:lang w:eastAsia="en-US"/>
        </w:rPr>
        <w:t>,v.r.</w:t>
      </w:r>
    </w:p>
    <w:p w:rsidRDefault="00B47451" w:rsidP="00795B21" w:rsidR="00B47451" w:rsidRPr="005175F0">
      <w:pPr>
        <w:jc w:val="both"/>
      </w:pPr>
    </w:p>
    <w:p w:rsidRDefault="00B47451" w:rsidP="00795B21" w:rsidR="00795B21" w:rsidRPr="005175F0">
      <w:pPr>
        <w:jc w:val="both"/>
      </w:pPr>
      <w:r w:rsidRPr="005175F0">
        <w:t>Uputa o pravnom lijeku</w:t>
      </w:r>
      <w:r w:rsidR="00795B21" w:rsidRPr="005175F0">
        <w:t>:</w:t>
      </w:r>
    </w:p>
    <w:p w:rsidRDefault="00795B21" w:rsidP="00795B21" w:rsidR="00795B21" w:rsidRPr="005175F0">
      <w:pPr>
        <w:jc w:val="both"/>
        <w:rPr>
          <w:lang w:eastAsia="en-US"/>
        </w:rPr>
      </w:pPr>
      <w:r w:rsidRPr="005175F0">
        <w:rPr>
          <w:lang w:eastAsia="en-US"/>
        </w:rPr>
        <w:t xml:space="preserve">Protiv ovog </w:t>
      </w:r>
      <w:r w:rsidR="00DD6BFE" w:rsidRPr="005175F0">
        <w:rPr>
          <w:lang w:eastAsia="en-US"/>
        </w:rPr>
        <w:t>zaključka</w:t>
      </w:r>
      <w:r w:rsidRPr="005175F0">
        <w:rPr>
          <w:lang w:eastAsia="en-US"/>
        </w:rPr>
        <w:t xml:space="preserve"> </w:t>
      </w:r>
      <w:r w:rsidR="00A6611E" w:rsidRPr="005175F0">
        <w:rPr>
          <w:lang w:eastAsia="en-US"/>
        </w:rPr>
        <w:t>nije dopuštena žalba.</w:t>
      </w:r>
      <w:r w:rsidRPr="005175F0">
        <w:rPr>
          <w:lang w:eastAsia="en-US"/>
        </w:rPr>
        <w:t xml:space="preserve"> </w:t>
      </w:r>
    </w:p>
    <w:p w:rsidRDefault="008D74ED" w:rsidP="008D74ED" w:rsidR="00691D50" w:rsidRPr="005175F0">
      <w:r w:rsidRPr="005175F0">
        <w:t xml:space="preserve">  </w:t>
      </w:r>
    </w:p>
    <w:p w:rsidRDefault="00B47451" w:rsidP="00284F66" w:rsidR="00B47451" w:rsidRPr="005175F0"/>
    <w:p w:rsidRDefault="00CA24AD" w:rsidP="00400817" w:rsidR="00CA24A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A24AD" w:rsidP="00400817" w:rsidR="00CA24AD" w:rsidRPr="00400817">
      <w:pPr>
        <w:ind w:left="5664"/>
      </w:pPr>
      <w:r w:rsidRPr="00400817">
        <w:t xml:space="preserve">        Dijana Hadžić</w:t>
      </w:r>
    </w:p>
    <w:p w:rsidRDefault="00A16E86" w:rsidP="00CA24AD" w:rsidR="00A16E86">
      <w:pPr>
        <w:pStyle w:val="Odlomakpopisa"/>
        <w:jc w:val="both"/>
      </w:pPr>
    </w:p>
    <w:p w:rsidRDefault="00CA24AD" w:rsidP="00CA24AD" w:rsidR="00CA24AD" w:rsidRPr="005175F0">
      <w:pPr>
        <w:pStyle w:val="Odlomakpopisa"/>
        <w:jc w:val="both"/>
      </w:pPr>
    </w:p>
    <w:sectPr w:rsidSect="00EB0366" w:rsidR="00CA24AD" w:rsidRPr="005175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A24AD"/>
    <w:rsid w:val="00CA3ED4"/>
    <w:rsid w:val="00CB1327"/>
    <w:rsid w:val="00D11261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B0366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4A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4A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4A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4A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4A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4A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4A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4A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St-2262/2018</izvorni_sadrzaj>
    <derivirana_varijabla naziv="DomainObject.Predmet.OznakaBroj_1">St-2262/2018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AROMASANJA jednostavno društvo s ograničenom odgovornošću za trgovinu i usluge zastupanog po punomoćniku Sanja Petrović</izvorni_sadrzaj>
    <derivirana_varijabla naziv="DomainObject.Predmet.ProtustrankaFormated_1">  AROMASANJA jednostavno društvo s ograničenom odgovornošću za trgovinu i usluge zastupanog po punomoćniku Sanja Petrović</derivirana_varijabla>
  </DomainObject.Predmet.ProtustrankaFormated>
  <DomainObject.Predmet.ProtustrankaFormatedOIB>
    <izvorni_sadrzaj>  AROMASANJA jednostavno društvo s ograničenom odgovornošću za trgovinu i usluge, OIB 58997343043 zastupanog po punomoćniku Sanja Petrović</izvorni_sadrzaj>
    <derivirana_varijabla naziv="DomainObject.Predmet.ProtustrankaFormatedOIB_1">  AROMASANJA jednostavno društvo s ograničenom odgovornošću za trgovinu i usluge, OIB 58997343043 zastupanog po punomoćniku Sanja Petrović</derivirana_varijabla>
  </DomainObject.Predmet.ProtustrankaFormatedOIB>
  <DomainObject.Predmet.ProtustrankaFormatedWithAdress>
    <izvorni_sadrzaj> AROMASANJA jednostavno društvo s ograničenom odgovornošću za trgovinu i usluge, Kraljice Jelene 4, 10000 Zagreb zastupanog po punomoćniku Sanja Petrović</izvorni_sadrzaj>
    <derivirana_varijabla naziv="DomainObject.Predmet.ProtustrankaFormatedWithAdress_1"> AROMASANJA jednostavno društvo s ograničenom odgovornošću za trgovinu i usluge, Kraljice Jelene 4, 10000 Zagreb zastupanog po punomoćniku Sanja Petrović</derivirana_varijabla>
  </DomainObject.Predmet.ProtustrankaFormatedWithAdress>
  <DomainObject.Predmet.ProtustrankaFormatedWithAdressOIB>
    <izvorni_sadrzaj> AROMASANJA jednostavno društvo s ograničenom odgovornošću za trgovinu i usluge, OIB 58997343043, Kraljice Jelene 4, 10000 Zagreb zastupanog po punomoćniku Sanja Petrović</izvorni_sadrzaj>
    <derivirana_varijabla naziv="DomainObject.Predmet.ProtustrankaFormatedWithAdressOIB_1"> AROMASANJA jednostavno društvo s ograničenom odgovornošću za trgovinu i usluge, OIB 58997343043, Kraljice Jelene 4, 10000 Zagreb zastupanog po punomoćniku Sanja Petrović</derivirana_varijabla>
  </DomainObject.Predmet.ProtustrankaFormatedWithAdressOIB>
  <DomainObject.Predmet.ProtustrankaWithAdress>
    <izvorni_sadrzaj>AROMASANJA jednostavno društvo s ograničenom odgovornošću za trgovinu i usluge Kraljice Jelene 4, 10000 Zagreb</izvorni_sadrzaj>
    <derivirana_varijabla naziv="DomainObject.Predmet.ProtustrankaWithAdress_1">AROMASANJA jednostavno društvo s ograničenom odgovornošću za trgovinu i usluge Kraljice Jelene 4, 10000 Zagreb</derivirana_varijabla>
  </DomainObject.Predmet.ProtustrankaWithAdress>
  <DomainObject.Predmet.ProtustrankaWithAdressOIB>
    <izvorni_sadrzaj>AROMASANJA jednostavno društvo s ograničenom odgovornošću za trgovinu i usluge, OIB 58997343043, Kraljice Jelene 4, 10000 Zagreb</izvorni_sadrzaj>
    <derivirana_varijabla naziv="DomainObject.Predmet.ProtustrankaWithAdressOIB_1">AROMASANJA jednostavno društvo s ograničenom odgovornošću za trgovinu i usluge, OIB 58997343043, Kraljice Jelene 4, 10000 Zagreb</derivirana_varijabla>
  </DomainObject.Predmet.ProtustrankaWithAdressOIB>
  <DomainObject.Predmet.ProtustrankaNazivFormated>
    <izvorni_sadrzaj>AROMASANJA jednostavno društvo s ograničenom odgovornošću za trgovinu i usluge</izvorni_sadrzaj>
    <derivirana_varijabla naziv="DomainObject.Predmet.ProtustrankaNazivFormated_1">AROMASANJA jednostavno društvo s ograničenom odgovornošću za trgovinu i usluge</derivirana_varijabla>
  </DomainObject.Predmet.ProtustrankaNazivFormated>
  <DomainObject.Predmet.ProtustrankaNazivFormatedOIB>
    <izvorni_sadrzaj>AROMASANJA jednostavno društvo s ograničenom odgovornošću za trgovinu i usluge, OIB 58997343043</izvorni_sadrzaj>
    <derivirana_varijabla naziv="DomainObject.Predmet.ProtustrankaNazivFormatedOIB_1">AROMASANJA jednostavno društvo s ograničenom odgovornošću za trgovinu i usluge, OIB 58997343043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AROMASANJA jednostavno društvo s ograničenom odgovornošću za trgovinu i usluge zastupanog po punomoćniku Sanja Petrović</item>
    </izvorni_sadrzaj>
    <derivirana_varijabla naziv="DomainObject.Predmet.ProtuStrankaListFormated_1">
      <item>AROMASANJA jednostavno društvo s ograničenom odgovornošću za trgovinu i usluge zastupanog po punomoćniku Sanja Petrović</item>
    </derivirana_varijabla>
  </DomainObject.Predmet.ProtuStrankaListFormated>
  <DomainObject.Predmet.ProtuStrankaListFormatedOIB>
    <izvorni_sadrzaj>
      <item>AROMASANJA jednostavno društvo s ograničenom odgovornošću za trgovinu i usluge, OIB 58997343043 zastupanog po punomoćniku Sanja Petrović</item>
    </izvorni_sadrzaj>
    <derivirana_varijabla naziv="DomainObject.Predmet.ProtuStrankaListFormatedOIB_1">
      <item>AROMASANJA jednostavno društvo s ograničenom odgovornošću za trgovinu i usluge, OIB 58997343043 zastupanog po punomoćniku Sanja Petrović</item>
    </derivirana_varijabla>
  </DomainObject.Predmet.ProtuStrankaListFormatedOIB>
  <DomainObject.Predmet.ProtuStrankaListFormatedWithAdress>
    <izvorni_sadrzaj>
      <item>AROMASANJA jednostavno društvo s ograničenom odgovornošću za trgovinu i usluge, Kraljice Jelene 4, 10000 Zagreb zastupanog po punomoćniku Sanja Petrović</item>
    </izvorni_sadrzaj>
    <derivirana_varijabla naziv="DomainObject.Predmet.ProtuStrankaListFormatedWithAdress_1">
      <item>AROMASANJA jednostavno društvo s ograničenom odgovornošću za trgovinu i usluge, Kraljice Jelene 4, 10000 Zagreb zastupanog po punomoćniku Sanja Petrović</item>
    </derivirana_varijabla>
  </DomainObject.Predmet.ProtuStrankaListFormatedWithAdress>
  <DomainObject.Predmet.ProtuStrankaListFormatedWithAdressOIB>
    <izvorni_sadrzaj>
      <item>AROMASANJA jednostavno društvo s ograničenom odgovornošću za trgovinu i usluge, OIB 58997343043, Kraljice Jelene 4, 10000 Zagreb zastupanog po punomoćniku Sanja Petrović</item>
    </izvorni_sadrzaj>
    <derivirana_varijabla naziv="DomainObject.Predmet.ProtuStrankaListFormatedWithAdressOIB_1">
      <item>AROMASANJA jednostavno društvo s ograničenom odgovornošću za trgovinu i usluge, OIB 58997343043, Kraljice Jelene 4, 10000 Zagreb zastupanog po punomoćniku Sanja Petrović</item>
    </derivirana_varijabla>
  </DomainObject.Predmet.ProtuStrankaListFormatedWithAdressOIB>
  <DomainObject.Predmet.ProtuStrankaListNazivFormated>
    <izvorni_sadrzaj>
      <item>AROMASANJA jednostavno društvo s ograničenom odgovornošću za trgovinu i usluge</item>
    </izvorni_sadrzaj>
    <derivirana_varijabla naziv="DomainObject.Predmet.ProtuStrankaListNazivFormated_1">
      <item>AROMASANJA jednostavno društvo s ograničenom odgovornošću za trgovinu i usluge</item>
    </derivirana_varijabla>
  </DomainObject.Predmet.ProtuStrankaListNazivFormated>
  <DomainObject.Predmet.ProtuStrankaListNazivFormatedOIB>
    <izvorni_sadrzaj>
      <item>AROMASANJA jednostavno društvo s ograničenom odgovornošću za trgovinu i usluge, OIB 58997343043</item>
    </izvorni_sadrzaj>
    <derivirana_varijabla naziv="DomainObject.Predmet.ProtuStrankaListNazivFormatedOIB_1">
      <item>AROMASANJA jednostavno društvo s ograničenom odgovornošću za trgovinu i usluge, OIB 58997343043</item>
    </derivirana_varijabla>
  </DomainObject.Predmet.ProtuStrankaListNazivFormatedOIB>
  <DomainObject.Predmet.OstaliListFormated>
    <izvorni_sadrzaj>
      <item>Sanja Petrović punomoćnik sudionika u postupku AROMASANJA jednostavno društvo s ograničenom odgovornošću za trgovinu i usluge</item>
      <item>Raiffeisenbank Austrija d.d.</item>
    </izvorni_sadrzaj>
    <derivirana_varijabla naziv="DomainObject.Predmet.OstaliListFormated_1">
      <item>Sanja Petrović punomoćnik sudionika u postupku AROMASANJA jednostavno društvo s ograničenom odgovornošću za trgovinu i usluge</item>
      <item>Raiffeisenbank Austrija d.d.</item>
    </derivirana_varijabla>
  </DomainObject.Predmet.OstaliListFormated>
  <DomainObject.Predmet.OstaliListFormatedOIB>
    <izvorni_sadrzaj>
      <item>Sanja Petrović, OIB 14122532508 punomoćnik sudionika u postupku AROMASANJA jednostavno društvo s ograničenom odgovornošću za trgovinu i usluge</item>
      <item>Raiffeisenbank Austrija d.d.</item>
    </izvorni_sadrzaj>
    <derivirana_varijabla naziv="DomainObject.Predmet.OstaliListFormatedOIB_1">
      <item>Sanja Petrović, OIB 14122532508 punomoćnik sudionika u postupku AROMASANJA jednostavno društvo s ograničenom odgovornošću za trgovinu i usluge</item>
      <item>Raiffeisenbank Austrija d.d.</item>
    </derivirana_varijabla>
  </DomainObject.Predmet.OstaliListFormatedOIB>
  <DomainObject.Predmet.OstaliListFormatedWithAdress>
    <izvorni_sadrzaj>
      <item>Sanja Petrović,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_1">
      <item>Sanja Petrović,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>
  <DomainObject.Predmet.OstaliListFormatedWithAdressOIB>
    <izvorni_sadrzaj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izvorni_sadrzaj>
    <derivirana_varijabla naziv="DomainObject.Predmet.OstaliListFormatedWithAdressOIB_1">
      <item>Sanja Petrović, OIB 14122532508, Kraljice Jelene 4, 10000 Zagreb punomoćnik sudionika u postupku AROMASANJA jednostavno društvo s ograničenom odgovornošću za trgovinu i usluge</item>
      <item>Raiffeisenbank Austrija d.d., Petrinjska 59, 10000 Zagreb</item>
    </derivirana_varijabla>
  </DomainObject.Predmet.OstaliListFormatedWithAdressOIB>
  <DomainObject.Predmet.OstaliListNazivFormated>
    <izvorni_sadrzaj>
      <item>Sanja Petrović</item>
      <item>Raiffeisenbank Austrija d.d.</item>
    </izvorni_sadrzaj>
    <derivirana_varijabla naziv="DomainObject.Predmet.OstaliListNazivFormated_1">
      <item>Sanja Petrović</item>
      <item>Raiffeisenbank Austrija d.d.</item>
    </derivirana_varijabla>
  </DomainObject.Predmet.OstaliListNazivFormated>
  <DomainObject.Predmet.OstaliListNazivFormatedOIB>
    <izvorni_sadrzaj>
      <item>Sanja Petrović, OIB 14122532508</item>
      <item>Raiffeisenbank Austrija d.d.</item>
    </izvorni_sadrzaj>
    <derivirana_varijabla naziv="DomainObject.Predmet.OstaliListNazivFormatedOIB_1">
      <item>Sanja Petrović, OIB 14122532508</item>
      <item>Raiffeisenbank Austrija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AROMASANJA jednostavno društvo s ograničenom odgovornošću za trgovinu i usluge</izvorni_sadrzaj>
    <derivirana_varijabla naziv="DomainObject.Predmet.ProtustrankaIDrugi_1">AROMASANJA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AROMASANJA jednostavno društvo s ograničenom odgovornošću za trgovinu i usluge, OIB 58997343043, Kraljice Jelene 4, 10000 Zagreb</izvorni_sadrzaj>
    <derivirana_varijabla naziv="DomainObject.Predmet.ProtustrankaIDrugiAdressOIB_1">AROMASANJA jednostavno društvo s ograničenom odgovornošću za trgovinu i usluge, OIB 58997343043, Kraljice Jelene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AROMASANJA jednostavno društvo s ograničenom odgovornošću za trgovinu i usluge</item>
      <item>Sanja Petrović</item>
      <item>Raiffeisenbank Austrija d.d.</item>
    </izvorni_sadrzaj>
    <derivirana_varijabla naziv="DomainObject.Predmet.SudioniciListNaziv_1">
      <item>FINA Regionalni centar Zagreb</item>
      <item>AROMASANJA jednostavno društvo s ograničenom odgovornošću za trgovinu i usluge</item>
      <item>Sanja Petrović</item>
      <item>Raiffeisenbank Austrija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izvorni_sadrzaj>
    <derivirana_varijabla naziv="DomainObject.Predmet.SudioniciListAdressOIB_1">
      <item>FINA Regionalni centar Zagreb, OIB 85821130368, Trg svibanjskih žrtava 1995. 1,10000 Zagreb</item>
      <item>AROMASANJA jednostavno društvo s ograničenom odgovornošću za trgovinu i usluge, OIB 58997343043, Kraljice Jelene 4,10000 Zagreb</item>
      <item>Sanja Petrović, OIB 14122532508, Kraljice Jelene 4,10000 Zagreb</item>
      <item>Raiffeisenbank Austrija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58997343043</item>
      <item>, OIB 14122532508</item>
      <item>, OIB null</item>
    </izvorni_sadrzaj>
    <derivirana_varijabla naziv="DomainObject.Predmet.SudioniciListNazivOIB_1">
      <item>, OIB 85821130368</item>
      <item>, OIB 58997343043</item>
      <item>, OIB 14122532508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St-2262/2018-2</izvorni_sadrzaj>
    <derivirana_varijabla naziv="DomainObject.PredzadnjaOdlukaIzPredmeta.Oznaka_1">St-2262/2018-2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793F0-2BBE-46C7-9DE8-6632E928E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141</properties:Words>
  <properties:Characters>736</properties:Characters>
  <properties:Lines>33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2018-10-11T11:41:00Z</dcterms:created>
  <dc:creator>Jelena Čuveljak</dc:creator>
  <cp:lastModifiedBy>Dijana Hadžić</cp:lastModifiedBy>
  <cp:lastPrinted>2016-06-02T08:17:00Z</cp:lastPrinted>
  <dcterms:modified xmlns:xsi="http://www.w3.org/2001/XMLSchema-instance" xsi:type="dcterms:W3CDTF">2018-10-11T12:04:00Z</dcterms:modified>
  <cp:revision>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zaključak - SZP.docx)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