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B03B2D" w:rsidR="005344FD" w:rsidRPr="00E003B6">
            <w:pPr>
              <w:jc w:val="right"/>
              <w:rPr>
                <w:noProof/>
                <w:sz w:val="24"/>
                <w:szCs w:val="24"/>
              </w:rPr>
            </w:pPr>
            <w:r>
              <w:rPr>
                <w:noProof/>
                <w:sz w:val="24"/>
                <w:szCs w:val="24"/>
              </w:rPr>
              <w:t>Poslovni broj: 11.St-</w:t>
            </w:r>
            <w:r w:rsidR="00B03B2D">
              <w:rPr>
                <w:noProof/>
                <w:sz w:val="24"/>
                <w:szCs w:val="24"/>
              </w:rPr>
              <w:t>521</w:t>
            </w:r>
            <w:r w:rsidR="003D6917">
              <w:rPr>
                <w:noProof/>
                <w:sz w:val="24"/>
                <w:szCs w:val="24"/>
              </w:rPr>
              <w:t>/2018-1</w:t>
            </w:r>
            <w:r w:rsidR="00B03B2D">
              <w:rPr>
                <w:noProof/>
                <w:sz w:val="24"/>
                <w:szCs w:val="24"/>
              </w:rPr>
              <w:t>1</w:t>
            </w:r>
          </w:p>
        </w:tc>
      </w:tr>
    </w:tbl>
    <w:p w14:textId="ef57c9f" w14:paraId="ef57c9f" w:rsidRDefault="005344FD" w:rsidP="00A6411C" w:rsidR="005344FD">
      <w:pPr>
        <w:pStyle w:val="Naslov1"/>
        <w:spacing w:after="200" w:before="200"/>
        <w15:collapsed w:val="false"/>
        <w:rPr>
          <w:b w:val="false"/>
        </w:rPr>
      </w:pP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B03B2D" w:rsidRPr="00B03B2D">
        <w:rPr>
          <w:szCs w:val="24"/>
          <w:lang w:val="hr-HR"/>
        </w:rPr>
        <w:t>AQUA OPUS j.d.o.o., OIB: 91194852490, Split, Pujanke 1</w:t>
      </w:r>
      <w:r w:rsidR="005A14B9">
        <w:rPr>
          <w:szCs w:val="24"/>
          <w:lang w:val="hr-HR"/>
        </w:rPr>
        <w:t xml:space="preserve">, </w:t>
      </w:r>
      <w:r w:rsidR="0027538E">
        <w:rPr>
          <w:szCs w:val="24"/>
          <w:lang w:val="hr-HR"/>
        </w:rPr>
        <w:t>13. prosinca</w:t>
      </w:r>
      <w:r w:rsidR="003D6917" w:rsidRPr="003D6917">
        <w:rPr>
          <w:szCs w:val="24"/>
          <w:lang w:val="hr-HR"/>
        </w:rPr>
        <w:t xml:space="preserv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B03B2D"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B03B2D">
        <w:rPr>
          <w:lang w:val="hr-HR"/>
        </w:rPr>
        <w:t xml:space="preserve">Vesna Bernat, OIB: 79560270306, </w:t>
      </w:r>
      <w:r w:rsidR="00B03B2D" w:rsidRPr="00B03B2D">
        <w:rPr>
          <w:lang w:val="hr-HR"/>
        </w:rPr>
        <w:t xml:space="preserve">Split, Pujanke 1 </w:t>
      </w:r>
      <w:r w:rsidR="003D6917" w:rsidRPr="003D6917">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B03B2D">
        <w:rPr>
          <w:lang w:val="hr-HR"/>
        </w:rPr>
        <w:t>521</w:t>
      </w:r>
      <w:r w:rsidR="003D6917">
        <w:rPr>
          <w:lang w:val="hr-HR"/>
        </w:rPr>
        <w:t>-2018</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B03B2D">
        <w:t>521</w:t>
      </w:r>
      <w:r w:rsidR="003D6917">
        <w:t>-2018</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lastRenderedPageBreak/>
        <w:t>Obrazloženje</w:t>
      </w:r>
    </w:p>
    <w:p w:rsidRDefault="00B03B2D" w:rsidP="00B03B2D" w:rsidR="00B03B2D">
      <w:pPr>
        <w:spacing w:before="40"/>
        <w:ind w:firstLine="709"/>
        <w:jc w:val="both"/>
        <w:rPr>
          <w:szCs w:val="24"/>
        </w:rPr>
      </w:pPr>
      <w:r>
        <w:rPr>
          <w:szCs w:val="24"/>
        </w:rPr>
        <w:t>Financijska agencija, Regionalni centar Split, Podružnica Split, podnijela je ovom sudu 20. veljače 2018. zahtjev za provedbu skraćenog stečajnog postupka nad dužnikom</w:t>
      </w:r>
      <w:r w:rsidRPr="002D403D">
        <w:t xml:space="preserve"> </w:t>
      </w:r>
      <w:r>
        <w:t>AQUA OPUS j.d.o.o., OIB: 91194852490, Split, Pujanke 1</w:t>
      </w:r>
      <w:r>
        <w:rPr>
          <w:szCs w:val="24"/>
        </w:rPr>
        <w:t xml:space="preserve">. </w:t>
      </w:r>
      <w:r w:rsidRPr="00C87988">
        <w:rPr>
          <w:szCs w:val="24"/>
        </w:rPr>
        <w:t xml:space="preserve">U </w:t>
      </w:r>
      <w:r>
        <w:rPr>
          <w:szCs w:val="24"/>
        </w:rPr>
        <w:t>zahtjevu</w:t>
      </w:r>
      <w:r w:rsidRPr="00C87988">
        <w:rPr>
          <w:szCs w:val="24"/>
        </w:rPr>
        <w:t xml:space="preserve"> se navodi da dužnik na dan </w:t>
      </w:r>
      <w:r>
        <w:rPr>
          <w:szCs w:val="24"/>
        </w:rPr>
        <w:t>16. veljače 2018. u Očevidniku redoslijeda osnova za plaćanje ima evidentirane neizvršene osnove za plaćanja u neprekinutom razdoblju od 120 dana, u ukupnom iznosu od 93.017,75 kn, kao i da prema podacima koji su dostavljeni od Hrvatskog zavoda za mirovinsko osiguranje, dužnik nema zaposlenih.</w:t>
      </w:r>
    </w:p>
    <w:p w:rsidRDefault="00B03B2D" w:rsidP="00B03B2D" w:rsidR="00B03B2D">
      <w:pPr>
        <w:spacing w:before="220"/>
        <w:ind w:firstLine="709"/>
        <w:jc w:val="both"/>
        <w:rPr>
          <w:rFonts w:cs="Times New Roman" w:eastAsia="Times New Roman"/>
          <w:szCs w:val="24"/>
          <w:lang w:eastAsia="hr-HR"/>
        </w:rPr>
      </w:pPr>
      <w:r>
        <w:rPr>
          <w:rFonts w:cs="Times New Roman" w:eastAsia="Times New Roman"/>
          <w:szCs w:val="24"/>
          <w:lang w:eastAsia="hr-HR"/>
        </w:rPr>
        <w:t xml:space="preserve">Utvrdivši da su u smislu odredbe članka 428. </w:t>
      </w:r>
      <w:r w:rsidRPr="00B03B2D">
        <w:rPr>
          <w:rFonts w:cs="Times New Roman" w:eastAsia="Times New Roman"/>
          <w:szCs w:val="24"/>
          <w:lang w:eastAsia="hr-HR"/>
        </w:rPr>
        <w:t>Stečajnog zakona („Narodne novine“ 71/15 i 104/17; dalje SZ)</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 stečajnog postupka, ovaj sud je 15. svibnja 2018.</w:t>
      </w:r>
      <w:r w:rsidRPr="00BA0EB6">
        <w:rPr>
          <w:rFonts w:cs="Times New Roman" w:eastAsia="Times New Roman"/>
          <w:szCs w:val="24"/>
          <w:lang w:eastAsia="hr-HR"/>
        </w:rPr>
        <w:t xml:space="preserve"> na mrežnoj stranici e-Oglasna ploča sudova objavio oglas</w:t>
      </w:r>
      <w:r>
        <w:rPr>
          <w:rFonts w:cs="Times New Roman" w:eastAsia="Times New Roman"/>
          <w:szCs w:val="24"/>
          <w:lang w:eastAsia="hr-HR"/>
        </w:rPr>
        <w:t xml:space="preserve"> poslovni broj 11.St-160/2018</w:t>
      </w:r>
      <w:r w:rsidRPr="00BA0EB6">
        <w:rPr>
          <w:rFonts w:cs="Times New Roman" w:eastAsia="Times New Roman"/>
          <w:szCs w:val="24"/>
          <w:lang w:eastAsia="hr-HR"/>
        </w:rPr>
        <w:t xml:space="preserve"> </w:t>
      </w:r>
      <w:r>
        <w:rPr>
          <w:rFonts w:cs="Times New Roman" w:eastAsia="Times New Roman"/>
          <w:szCs w:val="24"/>
          <w:lang w:eastAsia="hr-HR"/>
        </w:rPr>
        <w:t>u smislu odredbe članka 430. SZ-a.</w:t>
      </w:r>
    </w:p>
    <w:p w:rsidRDefault="00B03B2D" w:rsidP="00B03B2D" w:rsidR="00B03B2D">
      <w:pPr>
        <w:spacing w:before="220"/>
        <w:ind w:firstLine="709"/>
        <w:jc w:val="both"/>
        <w:rPr>
          <w:rFonts w:cs="Times New Roman" w:eastAsia="Times New Roman"/>
          <w:szCs w:val="24"/>
          <w:lang w:eastAsia="hr-HR"/>
        </w:rPr>
      </w:pPr>
      <w:r>
        <w:rPr>
          <w:rFonts w:cs="Times New Roman" w:eastAsia="Times New Roman"/>
          <w:szCs w:val="24"/>
          <w:lang w:eastAsia="hr-HR"/>
        </w:rPr>
        <w:t>Postupajući po predmetnom oglasu Republika Hrvatska, Ministarstvo financija, Porezna uprava, zastupana po Županijskom državnom odvjetništvu u Splitu, dostavila je 6. lipnja 2018. obrazac kojim je, kao vjerovnik, predložila nad dužnikom otvoriti stečaj, nakon čega je ovaj sud, temeljem odredbe članka 433. i 435. stavak</w:t>
      </w:r>
      <w:r w:rsidRPr="00374333">
        <w:rPr>
          <w:rFonts w:cs="Times New Roman" w:eastAsia="Times New Roman"/>
          <w:szCs w:val="24"/>
          <w:lang w:eastAsia="hr-HR"/>
        </w:rPr>
        <w:t xml:space="preserve"> 2. SZ-a rješenjem </w:t>
      </w:r>
      <w:r>
        <w:rPr>
          <w:rFonts w:cs="Times New Roman" w:eastAsia="Times New Roman"/>
          <w:szCs w:val="24"/>
          <w:lang w:eastAsia="hr-HR"/>
        </w:rPr>
        <w:t xml:space="preserve">poslovni broj 11.St-160/2018 </w:t>
      </w:r>
      <w:r w:rsidRPr="00374333">
        <w:rPr>
          <w:rFonts w:cs="Times New Roman" w:eastAsia="Times New Roman"/>
          <w:szCs w:val="24"/>
          <w:lang w:eastAsia="hr-HR"/>
        </w:rPr>
        <w:t xml:space="preserve">od </w:t>
      </w:r>
      <w:r>
        <w:rPr>
          <w:rFonts w:cs="Times New Roman" w:eastAsia="Times New Roman"/>
          <w:szCs w:val="24"/>
          <w:lang w:eastAsia="hr-HR"/>
        </w:rPr>
        <w:t>7. lipnja 2018.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p>
    <w:p w:rsidRDefault="00B03B2D" w:rsidP="00B03B2D" w:rsidR="00B03B2D">
      <w:pPr>
        <w:spacing w:before="22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 predmet pod poslovni broj St-521/2018.</w:t>
      </w:r>
    </w:p>
    <w:p w:rsidRDefault="003D6917" w:rsidP="003D6917" w:rsidR="003D6917" w:rsidRPr="003D6917">
      <w:pPr>
        <w:spacing w:before="200"/>
        <w:ind w:firstLine="708"/>
        <w:jc w:val="both"/>
        <w:rPr>
          <w:szCs w:val="24"/>
        </w:rPr>
      </w:pPr>
      <w:r w:rsidRPr="003D6917">
        <w:rPr>
          <w:szCs w:val="24"/>
        </w:rPr>
        <w:t>Rješenjem ovog suda</w:t>
      </w:r>
      <w:r w:rsidR="00F338FD">
        <w:rPr>
          <w:szCs w:val="24"/>
        </w:rPr>
        <w:t xml:space="preserve"> poslovni broj</w:t>
      </w:r>
      <w:r w:rsidRPr="003D6917">
        <w:rPr>
          <w:szCs w:val="24"/>
        </w:rPr>
        <w:t xml:space="preserve"> 11.St-</w:t>
      </w:r>
      <w:r w:rsidR="00B03B2D">
        <w:rPr>
          <w:szCs w:val="24"/>
        </w:rPr>
        <w:t>521</w:t>
      </w:r>
      <w:r w:rsidRPr="003D6917">
        <w:rPr>
          <w:szCs w:val="24"/>
        </w:rPr>
        <w:t>/2018</w:t>
      </w:r>
      <w:r w:rsidR="00F338FD">
        <w:rPr>
          <w:szCs w:val="24"/>
        </w:rPr>
        <w:t>-</w:t>
      </w:r>
      <w:r w:rsidR="00B03B2D">
        <w:rPr>
          <w:szCs w:val="24"/>
        </w:rPr>
        <w:t>6</w:t>
      </w:r>
      <w:r w:rsidRPr="003D6917">
        <w:rPr>
          <w:szCs w:val="24"/>
        </w:rPr>
        <w:t xml:space="preserve"> od </w:t>
      </w:r>
      <w:r w:rsidR="007E682E">
        <w:rPr>
          <w:szCs w:val="24"/>
        </w:rPr>
        <w:t>20. studenog</w:t>
      </w:r>
      <w:r w:rsidRPr="003D6917">
        <w:rPr>
          <w:szCs w:val="24"/>
        </w:rPr>
        <w:t xml:space="preserve"> 2018. pokrenut je prethodni postupak radi utvrđivanja pretpostavki za otvaranje stečajnog postupka nad dužnikom i određeno je ročište radi očitovanja o prijedlogu za otvaranje stečajnog postupka.</w:t>
      </w:r>
    </w:p>
    <w:p w:rsidRDefault="00F338FD" w:rsidP="00D821AC" w:rsidR="00F338FD">
      <w:pPr>
        <w:spacing w:before="200"/>
        <w:ind w:firstLine="708"/>
        <w:jc w:val="both"/>
        <w:rPr>
          <w:szCs w:val="24"/>
        </w:rPr>
      </w:pPr>
      <w:r w:rsidRPr="00F338FD">
        <w:rPr>
          <w:szCs w:val="24"/>
        </w:rPr>
        <w:t xml:space="preserve">Na ročište radi očitovanja o prijedlogu za otvaranje stečajnog postupka nad dužnikom, održano kod ovog suda </w:t>
      </w:r>
      <w:r>
        <w:rPr>
          <w:szCs w:val="24"/>
        </w:rPr>
        <w:t>13. prosinca 2018</w:t>
      </w:r>
      <w:r w:rsidRPr="00F338FD">
        <w:rPr>
          <w:szCs w:val="24"/>
        </w:rPr>
        <w:t>., nije pristupi</w:t>
      </w:r>
      <w:r w:rsidR="00B03B2D">
        <w:rPr>
          <w:szCs w:val="24"/>
        </w:rPr>
        <w:t>la zastupnica</w:t>
      </w:r>
      <w:r>
        <w:rPr>
          <w:szCs w:val="24"/>
        </w:rPr>
        <w:t xml:space="preserve"> </w:t>
      </w:r>
      <w:r w:rsidRPr="00F338FD">
        <w:rPr>
          <w:szCs w:val="24"/>
        </w:rPr>
        <w:t>po za</w:t>
      </w:r>
      <w:r w:rsidR="002759B1">
        <w:rPr>
          <w:szCs w:val="24"/>
        </w:rPr>
        <w:t>konu dužnika, niti je udovolji</w:t>
      </w:r>
      <w:r w:rsidR="00B03B2D">
        <w:rPr>
          <w:szCs w:val="24"/>
        </w:rPr>
        <w:t>la</w:t>
      </w:r>
      <w:r>
        <w:rPr>
          <w:szCs w:val="24"/>
        </w:rPr>
        <w:t xml:space="preserve"> </w:t>
      </w:r>
      <w:r w:rsidRPr="00F338FD">
        <w:rPr>
          <w:szCs w:val="24"/>
        </w:rPr>
        <w:t>nalogu suda iz</w:t>
      </w:r>
      <w:r w:rsidR="002759B1">
        <w:rPr>
          <w:szCs w:val="24"/>
        </w:rPr>
        <w:t xml:space="preserve"> rješenja poslovni broj 11.St-</w:t>
      </w:r>
      <w:r w:rsidR="00B03B2D">
        <w:rPr>
          <w:szCs w:val="24"/>
        </w:rPr>
        <w:t>521</w:t>
      </w:r>
      <w:r w:rsidRPr="00F338FD">
        <w:rPr>
          <w:szCs w:val="24"/>
        </w:rPr>
        <w:t>/2018-</w:t>
      </w:r>
      <w:r w:rsidR="00B03B2D">
        <w:rPr>
          <w:szCs w:val="24"/>
        </w:rPr>
        <w:t>6</w:t>
      </w:r>
      <w:r w:rsidRPr="00F338FD">
        <w:rPr>
          <w:szCs w:val="24"/>
        </w:rPr>
        <w:t xml:space="preserve"> od 20. studenog 2018. i u </w:t>
      </w:r>
      <w:r w:rsidR="00B03B2D">
        <w:rPr>
          <w:szCs w:val="24"/>
        </w:rPr>
        <w:t>spis u ostavljenom roku dostavila</w:t>
      </w:r>
      <w:r w:rsidRPr="00F338FD">
        <w:rPr>
          <w:szCs w:val="24"/>
        </w:rPr>
        <w:t xml:space="preserve"> pisano izvješće o financijsko-gospodarskom stanju dužnika te popis imovine i obveza dužnika</w:t>
      </w:r>
      <w:r>
        <w:rPr>
          <w:szCs w:val="24"/>
        </w:rPr>
        <w:t>.</w:t>
      </w:r>
    </w:p>
    <w:p w:rsidRDefault="008162BE" w:rsidP="00D821AC" w:rsidR="008162BE" w:rsidRPr="001003B7">
      <w:pPr>
        <w:spacing w:before="200"/>
        <w:ind w:firstLine="708"/>
        <w:jc w:val="both"/>
        <w:rPr>
          <w:b/>
          <w:color w:val="FF0000"/>
          <w:u w:val="single"/>
        </w:rPr>
      </w:pPr>
      <w:r w:rsidRPr="001003B7">
        <w:t>Odredbom čl</w:t>
      </w:r>
      <w:r w:rsidR="0025330A">
        <w:t>anka 114. stavka</w:t>
      </w:r>
      <w:r w:rsidRPr="001003B7">
        <w:t xml:space="preserve"> 1. </w:t>
      </w:r>
      <w:r w:rsidR="007E682E" w:rsidRPr="003526E1">
        <w:t>Stečajnog zakona („Narodne novine</w:t>
      </w:r>
      <w:r w:rsidR="007E682E">
        <w:t>“ 71/15 i 104/17; dalje SZ)</w:t>
      </w:r>
      <w:r w:rsidRPr="001003B7">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D821AC" w:rsidR="008162BE" w:rsidRPr="001003B7">
      <w:pPr>
        <w:spacing w:before="200"/>
        <w:ind w:firstLine="708"/>
        <w:jc w:val="both"/>
      </w:pPr>
      <w:r w:rsidRPr="001003B7">
        <w:t xml:space="preserve">Nadalje, odredbom </w:t>
      </w:r>
      <w:r w:rsidR="0025330A">
        <w:t>članka</w:t>
      </w:r>
      <w:r w:rsidRPr="001003B7">
        <w:t xml:space="preserve"> 113. </w:t>
      </w:r>
      <w:r w:rsidR="0025330A">
        <w:t>stavka</w:t>
      </w:r>
      <w:r w:rsidRPr="001003B7">
        <w:t xml:space="preserve"> 1. SZ-a propisano je da ako osobe iz članka 110. </w:t>
      </w:r>
      <w:r w:rsidR="0025330A">
        <w:t>stavka</w:t>
      </w:r>
      <w:r w:rsidRPr="001003B7">
        <w:t xml:space="preserve"> 2. tog Zakona ne podnesu prijedlog za otvaranje stečajnog postupka u propisanom roku, sud će im po službenoj dužnosti u slučajevima iz članka 114. </w:t>
      </w:r>
      <w:r w:rsidR="0025330A">
        <w:t>stavka</w:t>
      </w:r>
      <w:r w:rsidRPr="001003B7">
        <w:t xml:space="preserve"> 3. Zakona naložiti plaćanje predujma za namirenje troškova stečajnog postupka u roku od osam dana.</w:t>
      </w:r>
    </w:p>
    <w:p w:rsidRDefault="008162BE" w:rsidP="00D821AC" w:rsidR="008162BE" w:rsidRPr="001003B7">
      <w:pPr>
        <w:spacing w:before="200"/>
        <w:ind w:firstLine="708"/>
        <w:jc w:val="both"/>
      </w:pPr>
      <w:r w:rsidRPr="001003B7">
        <w:t xml:space="preserve">Prema </w:t>
      </w:r>
      <w:r w:rsidR="0025330A">
        <w:t>članka</w:t>
      </w:r>
      <w:r w:rsidRPr="001003B7">
        <w:t xml:space="preserve"> 110. </w:t>
      </w:r>
      <w:r w:rsidR="0025330A">
        <w:t>stavka</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w:t>
      </w:r>
      <w:r w:rsidRPr="001003B7">
        <w:lastRenderedPageBreak/>
        <w:t>moglo biti poznato postojanje stečajnog razloga i nepostojanje osoba ovlaštenih za zastupanje po zakonu.</w:t>
      </w:r>
    </w:p>
    <w:p w:rsidRDefault="008F7717" w:rsidP="00D821AC"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D8173C">
        <w:t xml:space="preserve">prema </w:t>
      </w:r>
      <w:r w:rsidR="005A14B9">
        <w:t>zahtjevu</w:t>
      </w:r>
      <w:r w:rsidR="00E552AD">
        <w:t xml:space="preserve"> </w:t>
      </w:r>
      <w:r w:rsidR="00EA22A2" w:rsidRPr="001003B7">
        <w:t>FIN</w:t>
      </w:r>
      <w:r w:rsidR="008F7717" w:rsidRPr="001003B7">
        <w:t>A</w:t>
      </w:r>
      <w:r w:rsidR="00EA22A2" w:rsidRPr="001003B7">
        <w:t xml:space="preserve">-e za </w:t>
      </w:r>
      <w:r w:rsidR="005A14B9">
        <w:t>provedbu skraćenog</w:t>
      </w:r>
      <w:r w:rsidR="00F53790">
        <w:t xml:space="preserve"> </w:t>
      </w:r>
      <w:r w:rsidR="00EA22A2" w:rsidRPr="001003B7">
        <w:t>stečajnog postupka zaprimljen</w:t>
      </w:r>
      <w:r w:rsidR="00F57002" w:rsidRPr="001003B7">
        <w:t>o</w:t>
      </w:r>
      <w:r w:rsidR="00E94CA7">
        <w:t>m</w:t>
      </w:r>
      <w:r w:rsidR="00D8173C">
        <w:t xml:space="preserve"> kod ovoga suda </w:t>
      </w:r>
      <w:r w:rsidR="00B03B2D">
        <w:t>20. veljače 2018</w:t>
      </w:r>
      <w:r w:rsidR="00D8173C">
        <w:t>. u</w:t>
      </w:r>
      <w:r w:rsidR="0025330A" w:rsidRPr="0025330A">
        <w:t xml:space="preserve"> razdoblju dužem od 60 dana ima evidentiran</w:t>
      </w:r>
      <w:r w:rsidR="0025330A">
        <w:t>e neizvršene osnove za plaćanje</w:t>
      </w:r>
    </w:p>
    <w:p w:rsidRDefault="00C74234" w:rsidP="003C22F8" w:rsidR="00D8229E" w:rsidRPr="001003B7">
      <w:pPr>
        <w:spacing w:before="60"/>
        <w:ind w:firstLine="709"/>
        <w:jc w:val="both"/>
      </w:pPr>
      <w:r w:rsidRPr="001003B7">
        <w:t xml:space="preserve">- </w:t>
      </w:r>
      <w:r w:rsidR="00864413" w:rsidRPr="001003B7">
        <w:t xml:space="preserve">da </w:t>
      </w:r>
      <w:r w:rsidR="00B03B2D">
        <w:t>Vesna Bernat</w:t>
      </w:r>
      <w:r w:rsidR="00F53790" w:rsidRPr="00F53790">
        <w:t>,</w:t>
      </w:r>
      <w:r w:rsidR="00B56F92" w:rsidRPr="001003B7">
        <w:t xml:space="preserve">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w:t>
      </w:r>
      <w:r w:rsidR="0025330A">
        <w:t xml:space="preserve">anka 110. stavka </w:t>
      </w:r>
      <w:r w:rsidR="008162BE" w:rsidRPr="001003B7">
        <w:t>2. SZ-a podn</w:t>
      </w:r>
      <w:r w:rsidR="00B03B2D">
        <w:t>ijela</w:t>
      </w:r>
      <w:r w:rsidR="002759B1">
        <w:t xml:space="preserve"> </w:t>
      </w:r>
      <w:r w:rsidR="008162BE" w:rsidRPr="001003B7">
        <w:t>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821AC">
        <w:t>prijedlog</w:t>
      </w:r>
      <w:r w:rsidR="00DB0070">
        <w:t xml:space="preserve"> za </w:t>
      </w:r>
      <w:r w:rsidR="00D821AC">
        <w:t>otvaranje</w:t>
      </w:r>
      <w:r w:rsidR="00A2746A" w:rsidRPr="001003B7">
        <w:t xml:space="preserve"> stečajnog postupka, po službenoj dužnosti,</w:t>
      </w:r>
      <w:r w:rsidR="00864413" w:rsidRPr="001003B7">
        <w:t xml:space="preserve"> </w:t>
      </w:r>
      <w:r w:rsidR="0025330A">
        <w:t>na temelju članka</w:t>
      </w:r>
      <w:r w:rsidR="00655821">
        <w:t xml:space="preserve"> </w:t>
      </w:r>
      <w:r w:rsidR="00D821AC">
        <w:t>110</w:t>
      </w:r>
      <w:r w:rsidR="00E552AD">
        <w:t>. st</w:t>
      </w:r>
      <w:r w:rsidR="0025330A">
        <w:t>avka</w:t>
      </w:r>
      <w:r w:rsidR="00E552AD">
        <w:t xml:space="preserve"> 1</w:t>
      </w:r>
      <w:r w:rsidR="00A2746A" w:rsidRPr="001003B7">
        <w:t>. SZ-a podnijela Financijska agencija</w:t>
      </w:r>
      <w:r w:rsidR="00864413" w:rsidRPr="001003B7">
        <w:t>, a</w:t>
      </w:r>
      <w:r w:rsidR="00A2746A" w:rsidRPr="001003B7">
        <w:t xml:space="preserve"> ko</w:t>
      </w:r>
      <w:r w:rsidR="0025330A">
        <w:t>ja je na temelju članka 114. stavka</w:t>
      </w:r>
      <w:r w:rsidR="00A2746A" w:rsidRPr="001003B7">
        <w:t xml:space="preserve"> 3. alineje 2. SZ-a oslobođena plaćanja predujma,</w:t>
      </w:r>
    </w:p>
    <w:p w:rsidRDefault="0013399A" w:rsidP="00750D06" w:rsidR="005F7B8A" w:rsidRPr="001003B7">
      <w:pPr>
        <w:spacing w:before="100"/>
        <w:jc w:val="both"/>
      </w:pPr>
      <w:r>
        <w:t>ovaj sud je</w:t>
      </w:r>
      <w:r w:rsidR="008162BE" w:rsidRPr="001003B7">
        <w:t xml:space="preserve"> pozvao </w:t>
      </w:r>
      <w:r w:rsidR="00B03B2D">
        <w:t>Vesnu Bernat</w:t>
      </w:r>
      <w:r w:rsidR="005A14B9">
        <w:t>,</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xml:space="preserve">, a sve sukladno odredbama </w:t>
      </w:r>
      <w:r w:rsidR="0025330A">
        <w:t>članka</w:t>
      </w:r>
      <w:r w:rsidR="004B677A" w:rsidRPr="001003B7">
        <w:t xml:space="preserve"> 113. </w:t>
      </w:r>
      <w:r w:rsidR="0025330A">
        <w:t>stavka</w:t>
      </w:r>
      <w:r w:rsidR="004B677A" w:rsidRPr="001003B7">
        <w:t xml:space="preserve"> 1</w:t>
      </w:r>
      <w:r w:rsidR="002F2EA3" w:rsidRPr="001003B7">
        <w:t>. i 3.</w:t>
      </w:r>
      <w:r w:rsidR="004B677A" w:rsidRPr="001003B7">
        <w:t xml:space="preserve"> SZ-a</w:t>
      </w:r>
      <w:r w:rsidR="002F2EA3" w:rsidRPr="001003B7">
        <w:t>.</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w:t>
      </w:r>
      <w:r w:rsidR="0025330A">
        <w:t>članka</w:t>
      </w:r>
      <w:r w:rsidR="0034057E" w:rsidRPr="001003B7">
        <w:t xml:space="preserve"> 112., 113. i 114. SZ-a te </w:t>
      </w:r>
      <w:r w:rsidR="0025330A">
        <w:t>članka</w:t>
      </w:r>
      <w:r w:rsidR="0034057E" w:rsidRPr="001003B7">
        <w:t xml:space="preserve">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U Splitu</w:t>
      </w:r>
      <w:r w:rsidR="00DB0070">
        <w:rPr>
          <w:szCs w:val="24"/>
        </w:rPr>
        <w:t xml:space="preserve"> </w:t>
      </w:r>
      <w:r w:rsidR="00D8173C">
        <w:rPr>
          <w:szCs w:val="24"/>
        </w:rPr>
        <w:t>13. prosinca</w:t>
      </w:r>
      <w:r w:rsidR="00E552AD">
        <w:rPr>
          <w:szCs w:val="24"/>
        </w:rPr>
        <w:t xml:space="preserve"> 2018</w:t>
      </w:r>
      <w:r w:rsidR="005344FD">
        <w:rPr>
          <w:szCs w:val="24"/>
        </w:rPr>
        <w:t>.</w:t>
      </w:r>
    </w:p>
    <w:p w:rsidRDefault="00381069" w:rsidP="00381069" w:rsidR="00381069" w:rsidRPr="001003B7">
      <w:pPr>
        <w:ind w:firstLine="708"/>
        <w:jc w:val="both"/>
        <w:rPr>
          <w:szCs w:val="24"/>
        </w:rPr>
      </w:pPr>
    </w:p>
    <w:p w:rsidRDefault="005344FD" w:rsidP="000D5CA4" w:rsidR="000D5CA4" w:rsidRPr="001003B7">
      <w:pPr>
        <w:ind w:left="6372"/>
        <w:jc w:val="center"/>
      </w:pPr>
      <w:r w:rsidRPr="001003B7">
        <w:t>Sutkinja</w:t>
      </w:r>
    </w:p>
    <w:p w:rsidRDefault="005344FD" w:rsidP="00DF0C3B" w:rsidR="00B62FE6" w:rsidRPr="00DF0C3B">
      <w:pPr>
        <w:jc w:val="right"/>
        <w:rPr>
          <w:rFonts w:eastAsia="Calibri"/>
          <w:szCs w:val="24"/>
        </w:rPr>
      </w:pPr>
      <w:r w:rsidRPr="001003B7">
        <w:t>Ana Golub Gruić</w:t>
      </w:r>
      <w:r w:rsidR="00B62FE6" w:rsidRPr="00DF0C3B">
        <w:rPr>
          <w:rFonts w:eastAsia="Calibri"/>
          <w:szCs w:val="24"/>
        </w:rPr>
        <w:t>, v.r.</w:t>
      </w:r>
    </w:p>
    <w:p w:rsidRDefault="00B62FE6" w:rsidP="00DF0C3B" w:rsidR="00B62FE6" w:rsidRPr="00DF0C3B">
      <w:pPr>
        <w:jc w:val="right"/>
        <w:rPr>
          <w:rFonts w:eastAsia="Calibri"/>
          <w:szCs w:val="24"/>
        </w:rPr>
      </w:pPr>
      <w:r w:rsidRPr="00DF0C3B">
        <w:rPr>
          <w:rFonts w:eastAsia="Calibri"/>
          <w:szCs w:val="24"/>
        </w:rPr>
        <w:t>za točnost otpravka – ovlašteni službenik</w:t>
      </w:r>
    </w:p>
    <w:p w:rsidRDefault="00B62FE6" w:rsidP="00DF0C3B" w:rsidR="00B62FE6" w:rsidRPr="00DF0C3B">
      <w:pPr>
        <w:ind w:firstLine="708" w:left="4956"/>
        <w:jc w:val="center"/>
        <w:rPr>
          <w:rFonts w:eastAsia="Calibri"/>
          <w:szCs w:val="24"/>
        </w:rPr>
      </w:pPr>
      <w:r w:rsidRPr="00DF0C3B">
        <w:rPr>
          <w:rFonts w:eastAsia="Calibri"/>
          <w:szCs w:val="24"/>
        </w:rPr>
        <w:t xml:space="preserve">Ana </w:t>
      </w:r>
      <w:r>
        <w:rPr>
          <w:rFonts w:eastAsia="Calibri"/>
          <w:szCs w:val="24"/>
        </w:rPr>
        <w:t>Bosančić</w:t>
      </w:r>
    </w:p>
    <w:p w:rsidRDefault="000D5CA4" w:rsidP="000D5CA4" w:rsidR="000D5CA4" w:rsidRPr="001003B7">
      <w:pPr>
        <w:ind w:left="6372"/>
        <w:jc w:val="center"/>
      </w:pP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sectPr w:rsidSect="000D5CA4" w:rsidR="00381069" w:rsidRPr="001003B7">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FE6" w:rsidP="0025330A" w:rsidR="00564E07">
    <w:pPr>
      <w:pStyle w:val="Zaglavlje"/>
      <w:ind w:firstLine="1416"/>
      <w:jc w:val="right"/>
    </w:pPr>
    <w:sdt>
      <w:sdtPr>
        <w:id w:val="-443998283"/>
        <w:docPartObj>
          <w:docPartGallery w:val="Page Numbers (Top of Page)"/>
          <w:docPartUnique/>
        </w:docPartObj>
      </w:sdtPr>
      <w:sdtEndPr/>
      <w:sdtContent>
        <w:r w:rsidR="00EF4412">
          <w:fldChar w:fldCharType="begin"/>
        </w:r>
        <w:r w:rsidR="00564E07">
          <w:instrText>PAGE   \* MERGEFORMAT</w:instrText>
        </w:r>
        <w:r w:rsidR="00EF4412">
          <w:fldChar w:fldCharType="separate"/>
        </w:r>
        <w:r>
          <w:rPr>
            <w:noProof/>
          </w:rPr>
          <w:t>3</w:t>
        </w:r>
        <w:r w:rsidR="00EF4412">
          <w:fldChar w:fldCharType="end"/>
        </w:r>
      </w:sdtContent>
    </w:sdt>
    <w:r w:rsidR="0025330A">
      <w:tab/>
    </w:r>
    <w:r w:rsidR="005344FD">
      <w:t xml:space="preserve">Poslovni broj: </w:t>
    </w:r>
    <w:r w:rsidR="00F501C7">
      <w:t>11.St-</w:t>
    </w:r>
    <w:r w:rsidR="00B03B2D">
      <w:t>521</w:t>
    </w:r>
    <w:r w:rsidR="00DD493B">
      <w:t>/2018-1</w:t>
    </w:r>
    <w:r w:rsidR="00B03B2D">
      <w:t>1</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B0B78"/>
    <w:rsid w:val="001B2797"/>
    <w:rsid w:val="001C2471"/>
    <w:rsid w:val="001D7998"/>
    <w:rsid w:val="001F320F"/>
    <w:rsid w:val="002022AD"/>
    <w:rsid w:val="00225B17"/>
    <w:rsid w:val="0024431B"/>
    <w:rsid w:val="002457EF"/>
    <w:rsid w:val="0025330A"/>
    <w:rsid w:val="002554C6"/>
    <w:rsid w:val="0027538E"/>
    <w:rsid w:val="002759B1"/>
    <w:rsid w:val="002A4AD2"/>
    <w:rsid w:val="002F2EA3"/>
    <w:rsid w:val="002F4D49"/>
    <w:rsid w:val="00302874"/>
    <w:rsid w:val="00315051"/>
    <w:rsid w:val="00326532"/>
    <w:rsid w:val="00334794"/>
    <w:rsid w:val="00335E2C"/>
    <w:rsid w:val="0034057E"/>
    <w:rsid w:val="00374A1A"/>
    <w:rsid w:val="00381069"/>
    <w:rsid w:val="003B4B67"/>
    <w:rsid w:val="003C22F8"/>
    <w:rsid w:val="003C2F22"/>
    <w:rsid w:val="003D6917"/>
    <w:rsid w:val="00414F96"/>
    <w:rsid w:val="00417EA6"/>
    <w:rsid w:val="00440194"/>
    <w:rsid w:val="00467720"/>
    <w:rsid w:val="00487D82"/>
    <w:rsid w:val="004A2805"/>
    <w:rsid w:val="004B421F"/>
    <w:rsid w:val="004B5A63"/>
    <w:rsid w:val="004B677A"/>
    <w:rsid w:val="004E6C78"/>
    <w:rsid w:val="005058A9"/>
    <w:rsid w:val="00514E7D"/>
    <w:rsid w:val="0053205D"/>
    <w:rsid w:val="005344FD"/>
    <w:rsid w:val="00537DED"/>
    <w:rsid w:val="0054341E"/>
    <w:rsid w:val="00547BB8"/>
    <w:rsid w:val="00564E07"/>
    <w:rsid w:val="00591011"/>
    <w:rsid w:val="0059759E"/>
    <w:rsid w:val="005A14B9"/>
    <w:rsid w:val="005A5E03"/>
    <w:rsid w:val="005A69DA"/>
    <w:rsid w:val="005A7F1C"/>
    <w:rsid w:val="005D3D52"/>
    <w:rsid w:val="005D67F6"/>
    <w:rsid w:val="005D6AD7"/>
    <w:rsid w:val="005F7B8A"/>
    <w:rsid w:val="00626AFC"/>
    <w:rsid w:val="00627F9B"/>
    <w:rsid w:val="006473CE"/>
    <w:rsid w:val="00655821"/>
    <w:rsid w:val="006563AD"/>
    <w:rsid w:val="0067251F"/>
    <w:rsid w:val="00685926"/>
    <w:rsid w:val="006B7A91"/>
    <w:rsid w:val="006F6711"/>
    <w:rsid w:val="007011D1"/>
    <w:rsid w:val="0071519E"/>
    <w:rsid w:val="00734E45"/>
    <w:rsid w:val="00750D06"/>
    <w:rsid w:val="007617B3"/>
    <w:rsid w:val="00794684"/>
    <w:rsid w:val="007A414A"/>
    <w:rsid w:val="007C0F76"/>
    <w:rsid w:val="007E682E"/>
    <w:rsid w:val="007F7A84"/>
    <w:rsid w:val="00814EDB"/>
    <w:rsid w:val="00815142"/>
    <w:rsid w:val="008162BE"/>
    <w:rsid w:val="00853B3E"/>
    <w:rsid w:val="00864413"/>
    <w:rsid w:val="0086618E"/>
    <w:rsid w:val="00871BB8"/>
    <w:rsid w:val="00891C1A"/>
    <w:rsid w:val="008B157B"/>
    <w:rsid w:val="008E6A35"/>
    <w:rsid w:val="008F5C36"/>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AF2305"/>
    <w:rsid w:val="00B03B2D"/>
    <w:rsid w:val="00B21B5C"/>
    <w:rsid w:val="00B43416"/>
    <w:rsid w:val="00B45681"/>
    <w:rsid w:val="00B51E65"/>
    <w:rsid w:val="00B56F92"/>
    <w:rsid w:val="00B62FE6"/>
    <w:rsid w:val="00B7506F"/>
    <w:rsid w:val="00B77512"/>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173C"/>
    <w:rsid w:val="00D821AC"/>
    <w:rsid w:val="00D8229E"/>
    <w:rsid w:val="00DA0FF8"/>
    <w:rsid w:val="00DA4B4E"/>
    <w:rsid w:val="00DB0070"/>
    <w:rsid w:val="00DC5471"/>
    <w:rsid w:val="00DD0D50"/>
    <w:rsid w:val="00DD493B"/>
    <w:rsid w:val="00E158F2"/>
    <w:rsid w:val="00E23CCA"/>
    <w:rsid w:val="00E52BEF"/>
    <w:rsid w:val="00E552AD"/>
    <w:rsid w:val="00E570A5"/>
    <w:rsid w:val="00E64D6A"/>
    <w:rsid w:val="00E814C7"/>
    <w:rsid w:val="00E8463F"/>
    <w:rsid w:val="00E94CA7"/>
    <w:rsid w:val="00EA0C54"/>
    <w:rsid w:val="00EA22A2"/>
    <w:rsid w:val="00EB6A52"/>
    <w:rsid w:val="00ED1748"/>
    <w:rsid w:val="00EE3F85"/>
    <w:rsid w:val="00EF4412"/>
    <w:rsid w:val="00F2599E"/>
    <w:rsid w:val="00F338FD"/>
    <w:rsid w:val="00F34C00"/>
    <w:rsid w:val="00F47A3F"/>
    <w:rsid w:val="00F501C7"/>
    <w:rsid w:val="00F53790"/>
    <w:rsid w:val="00F57002"/>
    <w:rsid w:val="00F60F0C"/>
    <w:rsid w:val="00F6162F"/>
    <w:rsid w:val="00F650F3"/>
    <w:rsid w:val="00F85661"/>
    <w:rsid w:val="00FA50D7"/>
    <w:rsid w:val="00FB0D4F"/>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B62FE6"/>
    <w:rPr>
      <w:color w:val="808080"/>
      <w:bdr w:space="0" w:sz="0" w:color="auto" w:val="none"/>
      <w:shd w:fill="auto" w:color="auto" w:val="clear"/>
    </w:rPr>
  </w:style>
  <w:style w:customStyle="true" w:styleId="eSPISCCParagraphDefaultFont" w:type="character">
    <w:name w:val="eSPIS_CC_Paragraph Default Font"/>
    <w:basedOn w:val="Zadanifontodlomka"/>
    <w:rsid w:val="00B62FE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62FE6"/>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62FE6"/>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62FE6"/>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semiHidden/>
    <w:unhideWhenUsed/>
    <w:rsid w:val="0025330A"/>
    <w:rPr>
      <w:color w:val="0000FF"/>
      <w:u w:val="single"/>
    </w:rPr>
  </w:style>
  <w:style w:styleId="Tekstrezerviranogmjesta" w:type="character">
    <w:name w:val="Placeholder Text"/>
    <w:basedOn w:val="Zadanifontodlomka"/>
    <w:uiPriority w:val="99"/>
    <w:semiHidden/>
    <w:rsid w:val="00B62FE6"/>
    <w:rPr>
      <w:color w:val="808080"/>
      <w:bdr w:color="auto" w:space="0" w:sz="0" w:val="none"/>
      <w:shd w:color="auto" w:fill="auto" w:val="clear"/>
    </w:rPr>
  </w:style>
  <w:style w:customStyle="1" w:styleId="eSPISCCParagraphDefaultFont" w:type="character">
    <w:name w:val="eSPIS_CC_Paragraph Default Font"/>
    <w:basedOn w:val="Zadanifontodlomka"/>
    <w:rsid w:val="00B62FE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62FE6"/>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62FE6"/>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62FE6"/>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521</izvorni_sadrzaj>
    <derivirana_varijabla naziv="DomainObject.Predmet.Broj_1">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St-521/2018</izvorni_sadrzaj>
    <derivirana_varijabla naziv="DomainObject.Predmet.OznakaBroj_1">St-521/2018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AQUA OPUS jednostavno društvo s ograničenom odgovornošću za turizam i usluge</izvorni_sadrzaj>
    <derivirana_varijabla naziv="DomainObject.Predmet.ProtustrankaFormated_1">  AQUA OPUS jednostavno društvo s ograničenom odgovornošću za turizam i usluge</derivirana_varijabla>
  </DomainObject.Predmet.ProtustrankaFormated>
  <DomainObject.Predmet.ProtustrankaFormatedOIB>
    <izvorni_sadrzaj>  AQUA OPUS jednostavno društvo s ograničenom odgovornošću za turizam i usluge, OIB 91194852490</izvorni_sadrzaj>
    <derivirana_varijabla naziv="DomainObject.Predmet.ProtustrankaFormatedOIB_1">  AQUA OPUS jednostavno društvo s ograničenom odgovornošću za turizam i usluge, OIB 91194852490</derivirana_varijabla>
  </DomainObject.Predmet.ProtustrankaFormatedOIB>
  <DomainObject.Predmet.ProtustrankaFormatedWithAdress>
    <izvorni_sadrzaj> AQUA OPUS jednostavno društvo s ograničenom odgovornošću za turizam i usluge, Pujanke 1, 21000 Split</izvorni_sadrzaj>
    <derivirana_varijabla naziv="DomainObject.Predmet.ProtustrankaFormatedWithAdress_1"> AQUA OPUS jednostavno društvo s ograničenom odgovornošću za turizam i usluge, Pujanke 1, 21000 Split</derivirana_varijabla>
  </DomainObject.Predmet.ProtustrankaFormatedWithAdress>
  <DomainObject.Predmet.ProtustrankaFormatedWithAdressOIB>
    <izvorni_sadrzaj> AQUA OPUS jednostavno društvo s ograničenom odgovornošću za turizam i usluge, OIB 91194852490, Pujanke 1, 21000 Split</izvorni_sadrzaj>
    <derivirana_varijabla naziv="DomainObject.Predmet.ProtustrankaFormatedWithAdressOIB_1"> AQUA OPUS jednostavno društvo s ograničenom odgovornošću za turizam i usluge, OIB 91194852490, Pujanke 1, 21000 Split</derivirana_varijabla>
  </DomainObject.Predmet.ProtustrankaFormatedWithAdressOIB>
  <DomainObject.Predmet.ProtustrankaWithAdress>
    <izvorni_sadrzaj>AQUA OPUS jednostavno društvo s ograničenom odgovornošću za turizam i usluge Pujanke 1, 21000 Split</izvorni_sadrzaj>
    <derivirana_varijabla naziv="DomainObject.Predmet.ProtustrankaWithAdress_1">AQUA OPUS jednostavno društvo s ograničenom odgovornošću za turizam i usluge Pujanke 1, 21000 Split</derivirana_varijabla>
  </DomainObject.Predmet.ProtustrankaWithAdress>
  <DomainObject.Predmet.ProtustrankaWithAdressOIB>
    <izvorni_sadrzaj>AQUA OPUS jednostavno društvo s ograničenom odgovornošću za turizam i usluge, OIB 91194852490, Pujanke 1, 21000 Split</izvorni_sadrzaj>
    <derivirana_varijabla naziv="DomainObject.Predmet.ProtustrankaWithAdressOIB_1">AQUA OPUS jednostavno društvo s ograničenom odgovornošću za turizam i usluge, OIB 91194852490, Pujanke 1, 21000 Split</derivirana_varijabla>
  </DomainObject.Predmet.ProtustrankaWithAdressOIB>
  <DomainObject.Predmet.ProtustrankaNazivFormated>
    <izvorni_sadrzaj>AQUA OPUS jednostavno društvo s ograničenom odgovornošću za turizam i usluge</izvorni_sadrzaj>
    <derivirana_varijabla naziv="DomainObject.Predmet.ProtustrankaNazivFormated_1">AQUA OPUS jednostavno društvo s ograničenom odgovornošću za turizam i usluge</derivirana_varijabla>
  </DomainObject.Predmet.ProtustrankaNazivFormated>
  <DomainObject.Predmet.ProtustrankaNazivFormatedOIB>
    <izvorni_sadrzaj>AQUA OPUS jednostavno društvo s ograničenom odgovornošću za turizam i usluge, OIB 91194852490</izvorni_sadrzaj>
    <derivirana_varijabla naziv="DomainObject.Predmet.ProtustrankaNazivFormatedOIB_1">AQUA OPUS jednostavno društvo s ograničenom odgovornošću za turizam i usluge, OIB 91194852490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zastupanog po punomoćniku ŽUPANIJSKO DRŽAVNO ODVJETNIŠTVO U SPLITU</izvorni_sadrzaj>
    <derivirana_varijabla naziv="DomainObject.Predmet.StrankaFormatedOIB_1">  Ministarstvo financija RH zastupanog po punomoćniku ŽUPANIJSKO DRŽAVNO ODVJETNIŠTVO U SPLITU</derivirana_varijabla>
  </DomainObject.Predmet.StrankaFormatedOIB>
  <DomainObject.Predmet.StrankaFormatedWithAdress>
    <izvorni_sadrzaj> Ministarstvo financija RH zastupanog po punomoćniku ŽUPANIJSKO DRŽAVNO ODVJETNIŠTVO U SPLITU</izvorni_sadrzaj>
    <derivirana_varijabla naziv="DomainObject.Predmet.StrankaFormatedWithAdress_1"> Ministarstvo financija RH zastupanog po punomoćniku ŽUPANIJSKO DRŽAVNO ODVJETNIŠTVO U SPLITU</derivirana_varijabla>
  </DomainObject.Predmet.StrankaFormatedWithAdress>
  <DomainObject.Predmet.StrankaFormatedWithAdressOIB>
    <izvorni_sadrzaj> Ministarstvo financija RH zastupanog po punomoćniku ŽUPANIJSKO DRŽAVNO ODVJETNIŠTVO U SPLITU</izvorni_sadrzaj>
    <derivirana_varijabla naziv="DomainObject.Predmet.StrankaFormatedWithAdressOIB_1"> Ministarstvo financija RH zastupanog po punomoćniku ŽUPANIJSKO DRŽAVNO ODVJETNIŠTVO U SPLITU</derivirana_varijabla>
  </DomainObject.Predmet.StrankaFormatedWithAdressOIB>
  <DomainObject.Predmet.StrankaWithAdress>
    <izvorni_sadrzaj>Ministarstvo financija RH </izvorni_sadrzaj>
    <derivirana_varijabla naziv="DomainObject.Predmet.StrankaWithAdress_1">Ministarstvo financija RH </derivirana_varijabla>
  </DomainObject.Predmet.StrankaWithAdress>
  <DomainObject.Predmet.StrankaWithAdressOIB>
    <izvorni_sadrzaj>Ministarstvo financija RH</izvorni_sadrzaj>
    <derivirana_varijabla naziv="DomainObject.Predmet.StrankaWithAdressOIB_1">Ministarstvo financija RH</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izvorni_sadrzaj>
    <derivirana_varijabla naziv="DomainObject.Predmet.StrankaNazivFormatedOIB_1">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zastupanog po punomoćniku ŽUPANIJSKO DRŽAVNO ODVJETNIŠTVO U SPLITU</item>
    </izvorni_sadrzaj>
    <derivirana_varijabla naziv="DomainObject.Predmet.StrankaListFormatedOIB_1">
      <item>Ministarstvo financija RH zastupanog po punomoćniku ŽUPANIJSKO DRŽAVNO ODVJETNIŠTVO U SPLITU</item>
    </derivirana_varijabla>
  </DomainObject.Predmet.StrankaListFormatedOIB>
  <DomainObject.Predmet.StrankaListFormatedWithAdress>
    <izvorni_sadrzaj>
      <item>Ministarstvo financija RH zastupanog po punomoćniku ŽUPANIJSKO DRŽAVNO ODVJETNIŠTVO U SPLITU</item>
    </izvorni_sadrzaj>
    <derivirana_varijabla naziv="DomainObject.Predmet.StrankaListFormatedWithAdress_1">
      <item>Ministarstvo financija RH zastupanog po punomoćniku ŽUPANIJSKO DRŽAVNO ODVJETNIŠTVO U SPLITU</item>
    </derivirana_varijabla>
  </DomainObject.Predmet.StrankaListFormatedWithAdress>
  <DomainObject.Predmet.StrankaListFormatedWithAdressOIB>
    <izvorni_sadrzaj>
      <item>Ministarstvo financija RH zastupanog po punomoćniku ŽUPANIJSKO DRŽAVNO ODVJETNIŠTVO U SPLITU</item>
    </izvorni_sadrzaj>
    <derivirana_varijabla naziv="DomainObject.Predmet.StrankaListFormatedWithAdressOIB_1">
      <item>Ministarstvo financija RH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item>
    </izvorni_sadrzaj>
    <derivirana_varijabla naziv="DomainObject.Predmet.StrankaListNazivFormatedOIB_1">
      <item>Ministarstvo financija RH</item>
    </derivirana_varijabla>
  </DomainObject.Predmet.StrankaListNazivFormatedOIB>
  <DomainObject.Predmet.ProtuStrankaListFormated>
    <izvorni_sadrzaj>
      <item>AQUA OPUS jednostavno društvo s ograničenom odgovornošću za turizam i usluge</item>
    </izvorni_sadrzaj>
    <derivirana_varijabla naziv="DomainObject.Predmet.ProtuStrankaListFormated_1">
      <item>AQUA OPUS jednostavno društvo s ograničenom odgovornošću za turizam i usluge</item>
    </derivirana_varijabla>
  </DomainObject.Predmet.ProtuStrankaListFormated>
  <DomainObject.Predmet.ProtuStrankaListFormatedOIB>
    <izvorni_sadrzaj>
      <item>AQUA OPUS jednostavno društvo s ograničenom odgovornošću za turizam i usluge, OIB 91194852490</item>
    </izvorni_sadrzaj>
    <derivirana_varijabla naziv="DomainObject.Predmet.ProtuStrankaListFormatedOIB_1">
      <item>AQUA OPUS jednostavno društvo s ograničenom odgovornošću za turizam i usluge, OIB 91194852490</item>
    </derivirana_varijabla>
  </DomainObject.Predmet.ProtuStrankaListFormatedOIB>
  <DomainObject.Predmet.ProtuStrankaListFormatedWithAdress>
    <izvorni_sadrzaj>
      <item>AQUA OPUS jednostavno društvo s ograničenom odgovornošću za turizam i usluge, Pujanke 1, 21000 Split</item>
    </izvorni_sadrzaj>
    <derivirana_varijabla naziv="DomainObject.Predmet.ProtuStrankaListFormatedWithAdress_1">
      <item>AQUA OPUS jednostavno društvo s ograničenom odgovornošću za turizam i usluge, Pujanke 1, 21000 Split</item>
    </derivirana_varijabla>
  </DomainObject.Predmet.ProtuStrankaListFormatedWithAdress>
  <DomainObject.Predmet.ProtuStrankaListFormatedWithAdressOIB>
    <izvorni_sadrzaj>
      <item>AQUA OPUS jednostavno društvo s ograničenom odgovornošću za turizam i usluge, OIB 91194852490, Pujanke 1, 21000 Split</item>
    </izvorni_sadrzaj>
    <derivirana_varijabla naziv="DomainObject.Predmet.ProtuStrankaListFormatedWithAdressOIB_1">
      <item>AQUA OPUS jednostavno društvo s ograničenom odgovornošću za turizam i usluge, OIB 91194852490, Pujanke 1, 21000 Split</item>
    </derivirana_varijabla>
  </DomainObject.Predmet.ProtuStrankaListFormatedWithAdressOIB>
  <DomainObject.Predmet.ProtuStrankaListNazivFormated>
    <izvorni_sadrzaj>
      <item>AQUA OPUS jednostavno društvo s ograničenom odgovornošću za turizam i usluge</item>
    </izvorni_sadrzaj>
    <derivirana_varijabla naziv="DomainObject.Predmet.ProtuStrankaListNazivFormated_1">
      <item>AQUA OPUS jednostavno društvo s ograničenom odgovornošću za turizam i usluge</item>
    </derivirana_varijabla>
  </DomainObject.Predmet.ProtuStrankaListNazivFormated>
  <DomainObject.Predmet.ProtuStrankaListNazivFormatedOIB>
    <izvorni_sadrzaj>
      <item>AQUA OPUS jednostavno društvo s ograničenom odgovornošću za turizam i usluge, OIB 91194852490</item>
    </izvorni_sadrzaj>
    <derivirana_varijabla naziv="DomainObject.Predmet.ProtuStrankaListNazivFormatedOIB_1">
      <item>AQUA OPUS jednostavno društvo s ograničenom odgovornošću za turizam i usluge, OIB 91194852490</item>
    </derivirana_varijabla>
  </DomainObject.Predmet.ProtuStrankaListNazivFormatedOIB>
  <DomainObject.Predmet.OstaliListFormated>
    <izvorni_sadrzaj>
      <item>ŽUPANIJSKO DRŽAVNO ODVJETNIŠTVO U SPLITU punomoćnik sudionika u postupku Ministarstvo financija RH</item>
      <item>Vesna Bernat</item>
    </izvorni_sadrzaj>
    <derivirana_varijabla naziv="DomainObject.Predmet.OstaliListFormated_1">
      <item>ŽUPANIJSKO DRŽAVNO ODVJETNIŠTVO U SPLITU punomoćnik sudionika u postupku Ministarstvo financija RH</item>
      <item>Vesna Bernat</item>
    </derivirana_varijabla>
  </DomainObject.Predmet.OstaliListFormated>
  <DomainObject.Predmet.OstaliListFormatedOIB>
    <izvorni_sadrzaj>
      <item>ŽUPANIJSKO DRŽAVNO ODVJETNIŠTVO U SPLITU punomoćnik sudionika u postupku Ministarstvo financija RH</item>
      <item>Vesna Bernat, OIB 79560270306</item>
    </izvorni_sadrzaj>
    <derivirana_varijabla naziv="DomainObject.Predmet.OstaliListFormatedOIB_1">
      <item>ŽUPANIJSKO DRŽAVNO ODVJETNIŠTVO U SPLITU punomoćnik sudionika u postupku Ministarstvo financija RH</item>
      <item>Vesna Bernat, OIB 79560270306</item>
    </derivirana_varijabla>
  </DomainObject.Predmet.OstaliListFormatedOIB>
  <DomainObject.Predmet.OstaliListFormatedWithAdress>
    <izvorni_sadrzaj>
      <item>ŽUPANIJSKO DRŽAVNO ODVJETNIŠTVO U SPLITU punomoćnik sudionika u postupku Ministarstvo financija RH</item>
      <item>Vesna Bernat, Pujanke 1, 21000 Split</item>
    </izvorni_sadrzaj>
    <derivirana_varijabla naziv="DomainObject.Predmet.OstaliListFormatedWithAdress_1">
      <item>ŽUPANIJSKO DRŽAVNO ODVJETNIŠTVO U SPLITU punomoćnik sudionika u postupku Ministarstvo financija RH</item>
      <item>Vesna Bernat, Pujanke 1, 21000 Split</item>
    </derivirana_varijabla>
  </DomainObject.Predmet.OstaliListFormatedWithAdress>
  <DomainObject.Predmet.OstaliListFormatedWithAdressOIB>
    <izvorni_sadrzaj>
      <item>ŽUPANIJSKO DRŽAVNO ODVJETNIŠTVO U SPLITU punomoćnik sudionika u postupku Ministarstvo financija RH</item>
      <item>Vesna Bernat, OIB 79560270306, Pujanke 1, 21000 Split</item>
    </izvorni_sadrzaj>
    <derivirana_varijabla naziv="DomainObject.Predmet.OstaliListFormatedWithAdressOIB_1">
      <item>ŽUPANIJSKO DRŽAVNO ODVJETNIŠTVO U SPLITU punomoćnik sudionika u postupku Ministarstvo financija RH</item>
      <item>Vesna Bernat, OIB 79560270306, Pujanke 1, 21000 Split</item>
    </derivirana_varijabla>
  </DomainObject.Predmet.OstaliListFormatedWithAdressOIB>
  <DomainObject.Predmet.OstaliListNazivFormated>
    <izvorni_sadrzaj>
      <item>ŽUPANIJSKO DRŽAVNO ODVJETNIŠTVO U SPLITU</item>
      <item>Vesna Bernat</item>
    </izvorni_sadrzaj>
    <derivirana_varijabla naziv="DomainObject.Predmet.OstaliListNazivFormated_1">
      <item>ŽUPANIJSKO DRŽAVNO ODVJETNIŠTVO U SPLITU</item>
      <item>Vesna Bernat</item>
    </derivirana_varijabla>
  </DomainObject.Predmet.OstaliListNazivFormated>
  <DomainObject.Predmet.OstaliListNazivFormatedOIB>
    <izvorni_sadrzaj>
      <item>ŽUPANIJSKO DRŽAVNO ODVJETNIŠTVO U SPLITU</item>
      <item>Vesna Bernat, OIB 79560270306</item>
    </izvorni_sadrzaj>
    <derivirana_varijabla naziv="DomainObject.Predmet.OstaliListNazivFormatedOIB_1">
      <item>ŽUPANIJSKO DRŽAVNO ODVJETNIŠTVO U SPLITU</item>
      <item>Vesna Bernat, OIB 79560270306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AQUA OPUS jednostavno društvo s ograničenom odgovornošću za turizam i usluge</izvorni_sadrzaj>
    <derivirana_varijabla naziv="DomainObject.Predmet.ProtustrankaIDrugi_1">AQUA OPUS jednostavno društvo s ograničenom odgovornošću za turizam i usluge</derivirana_varijabla>
  </DomainObject.Predmet.ProtustrankaIDrugi>
  <DomainObject.Predmet.StrankaIDrugiAdressOIB>
    <izvorni_sadrzaj>Ministarstvo financija RH</izvorni_sadrzaj>
    <derivirana_varijabla naziv="DomainObject.Predmet.StrankaIDrugiAdressOIB_1">Ministarstvo financija RH</derivirana_varijabla>
  </DomainObject.Predmet.StrankaIDrugiAdressOIB>
  <DomainObject.Predmet.ProtustrankaIDrugiAdressOIB>
    <izvorni_sadrzaj>AQUA OPUS jednostavno društvo s ograničenom odgovornošću za turizam i usluge, OIB 91194852490, Pujanke 1, 21000 Split</izvorni_sadrzaj>
    <derivirana_varijabla naziv="DomainObject.Predmet.ProtustrankaIDrugiAdressOIB_1">AQUA OPUS jednostavno društvo s ograničenom odgovornošću za turizam i usluge, OIB 91194852490, Pujanke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 OPUS jednostavno društvo s ograničenom odgovornošću za turizam i usluge</item>
      <item>Ministarstvo financija RH</item>
      <item>ŽUPANIJSKO DRŽAVNO ODVJETNIŠTVO U SPLITU</item>
      <item>Vesna Bernat</item>
    </izvorni_sadrzaj>
    <derivirana_varijabla naziv="DomainObject.Predmet.SudioniciListNaziv_1">
      <item>AQUA OPUS jednostavno društvo s ograničenom odgovornošću za turizam i usluge</item>
      <item>Ministarstvo financija RH</item>
      <item>ŽUPANIJSKO DRŽAVNO ODVJETNIŠTVO U SPLITU</item>
      <item>Vesna Bernat</item>
    </derivirana_varijabla>
  </DomainObject.Predmet.SudioniciListNaziv>
  <DomainObject.Predmet.SudioniciListAdressOIB>
    <izvorni_sadrzaj>
      <item>AQUA OPUS jednostavno društvo s ograničenom odgovornošću za turizam i usluge, OIB 91194852490, Pujanke 1,21000 Split</item>
      <item>Ministarstvo financija RH</item>
      <item>ŽUPANIJSKO DRŽAVNO ODVJETNIŠTVO U SPLITU</item>
      <item>Vesna Bernat, OIB 79560270306, Pujanke 1,21000 Split</item>
    </izvorni_sadrzaj>
    <derivirana_varijabla naziv="DomainObject.Predmet.SudioniciListAdressOIB_1">
      <item>AQUA OPUS jednostavno društvo s ograničenom odgovornošću za turizam i usluge, OIB 91194852490, Pujanke 1,21000 Split</item>
      <item>Ministarstvo financija RH</item>
      <item>ŽUPANIJSKO DRŽAVNO ODVJETNIŠTVO U SPLITU</item>
      <item>Vesna Bernat, OIB 79560270306, Pujanke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91194852490</item>
      <item>, OIB null</item>
      <item>, OIB null</item>
      <item>, OIB 79560270306</item>
    </izvorni_sadrzaj>
    <derivirana_varijabla naziv="DomainObject.Predmet.SudioniciListNazivOIB_1">
      <item>, OIB 91194852490</item>
      <item>, OIB null</item>
      <item>, OIB null</item>
      <item>, OIB 79560270306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St-521/2018-3</izvorni_sadrzaj>
    <derivirana_varijabla naziv="DomainObject.PredzadnjaOdlukaIzPredmeta.Oznaka_1">St-521/2018-3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370144-B1D1-44FF-A5EA-599AC7BDFE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1224</properties:Words>
  <properties:Characters>6849</properties:Characters>
  <properties:Lines>128</properties:Lines>
  <properties:Paragraphs>34</properties:Paragraphs>
  <properties:TotalTime>197</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2017-01-31T11:14:00Z</dcterms:created>
  <dc:creator>Katarina Mikulić</dc:creator>
  <cp:lastModifiedBy>Ana Golub Gruić</cp:lastModifiedBy>
  <cp:lastPrinted>2018-12-13T14:00:00Z</cp:lastPrinted>
  <dcterms:modified xmlns:xsi="http://www.w3.org/2001/XMLSchema-instance" xsi:type="dcterms:W3CDTF">2018-12-13T14:00:00Z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(St-521-2018 poziv na predujam zz 1.000.docx)</vt:lpwstr>
  </prop:property>
  <prop:property name="CC_coloring" pid="4" fmtid="{D5CDD505-2E9C-101B-9397-08002B2CF9AE}">
    <vt:bool>false</vt:bool>
  </prop:property>
  <prop:property name="BrojStranica" pid="5" fmtid="{D5CDD505-2E9C-101B-9397-08002B2CF9AE}">
    <vt:i4>3</vt:i4>
  </prop:property>
</prop:Properties>
</file>