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5bd1" w14:paraId="c245bd1" w:rsidRDefault="008B11D6" w:rsidP="008B11D6" w:rsidR="008B11D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11D6" w:rsidP="008B11D6" w:rsidR="008B11D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B11D6" w:rsidP="008B11D6" w:rsidR="008B11D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B11D6" w:rsidP="008B11D6" w:rsidR="008B11D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B11D6" w:rsidP="008B11D6" w:rsidR="008B11D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B11D6" w:rsidP="008B11D6" w:rsidR="008B11D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8B11D6" w:rsidP="008B11D6" w:rsidR="008B11D6">
      <w:pPr>
        <w:jc w:val="center"/>
        <w:rPr>
          <w:rFonts w:cs="Times New Roman" w:eastAsia="Times New Roman"/>
          <w:szCs w:val="24"/>
        </w:rPr>
      </w:pPr>
    </w:p>
    <w:p w:rsidRDefault="008B11D6" w:rsidP="008B11D6" w:rsidR="008B11D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8B11D6" w:rsidP="008B11D6" w:rsidR="008B11D6">
      <w:pPr>
        <w:rPr>
          <w:rFonts w:cs="Times New Roman" w:eastAsia="Times New Roman"/>
          <w:szCs w:val="24"/>
        </w:rPr>
      </w:pPr>
    </w:p>
    <w:p w:rsidRDefault="008B11D6" w:rsidP="008B11D6" w:rsidR="008B11D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844D46">
        <w:rPr>
          <w:rFonts w:cs="Times New Roman" w:eastAsia="Times New Roman"/>
        </w:rPr>
        <w:t>DIMENSIONE j. d. o. o. Pula, Marosovo polje 8, OIB 64283864886, MBS 130061616</w:t>
      </w:r>
      <w:r>
        <w:rPr>
          <w:rFonts w:cs="Times New Roman" w:eastAsia="Times New Roman"/>
          <w:szCs w:val="24"/>
        </w:rPr>
        <w:t>, 19. lipnja 2018.</w:t>
      </w:r>
    </w:p>
    <w:p w:rsidRDefault="008B11D6" w:rsidP="008B11D6" w:rsidR="008B11D6">
      <w:pPr>
        <w:rPr>
          <w:rFonts w:cs="Times New Roman" w:eastAsia="Times New Roman"/>
          <w:szCs w:val="24"/>
        </w:rPr>
      </w:pPr>
    </w:p>
    <w:p w:rsidRDefault="008B11D6" w:rsidP="008B11D6" w:rsidR="008B11D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8B11D6" w:rsidP="008B11D6" w:rsidR="008B11D6">
      <w:pPr>
        <w:rPr>
          <w:rFonts w:cs="Times New Roman" w:eastAsia="Times New Roman"/>
          <w:szCs w:val="24"/>
        </w:rPr>
      </w:pPr>
    </w:p>
    <w:p w:rsidRDefault="008B11D6" w:rsidP="008B11D6" w:rsidR="008B11D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 w:rsidR="00773F36">
        <w:rPr>
          <w:rFonts w:cs="Times New Roman" w:eastAsia="Times New Roman"/>
        </w:rPr>
        <w:t>DIMENSIONE j. d. o. o. Pula, Marosovo polje 8, OIB 64283864886, MBS 130061616</w:t>
      </w:r>
      <w:r>
        <w:rPr>
          <w:rFonts w:cs="Times New Roman" w:eastAsia="Times New Roman"/>
          <w:szCs w:val="24"/>
        </w:rPr>
        <w:t>.</w:t>
      </w:r>
    </w:p>
    <w:p w:rsidRDefault="008B11D6" w:rsidP="008B11D6" w:rsidR="008B11D6">
      <w:pPr>
        <w:rPr>
          <w:rFonts w:cs="Times New Roman" w:eastAsia="Times New Roman"/>
          <w:szCs w:val="24"/>
        </w:rPr>
      </w:pPr>
    </w:p>
    <w:p w:rsidRDefault="008B11D6" w:rsidP="008B11D6" w:rsidR="008B11D6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 w:rsidR="00773F36">
        <w:t>Anamarija Murtezani iz Zagreba, Sunčane Škrinjarić 1, OIB 54031780904</w:t>
      </w:r>
      <w:r w:rsidRPr="00294848">
        <w:t>.</w:t>
      </w:r>
    </w:p>
    <w:p w:rsidRDefault="008B11D6" w:rsidP="008B11D6" w:rsidR="008B11D6" w:rsidRPr="00294848">
      <w:pPr>
        <w:rPr>
          <w:rFonts w:cs="Times New Roman" w:eastAsia="Times New Roman"/>
          <w:szCs w:val="20"/>
        </w:rPr>
      </w:pPr>
    </w:p>
    <w:p w:rsidRDefault="008B11D6" w:rsidP="008B11D6" w:rsidR="008B11D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773F36">
        <w:rPr>
          <w:rFonts w:cs="Times New Roman" w:eastAsia="Times New Roman"/>
        </w:rPr>
        <w:t>DIMENSIONE j. d. o. o. Pula, Marosovo polje 8, OIB 64283864886, MBS 130061616</w:t>
      </w:r>
      <w:r>
        <w:rPr>
          <w:rFonts w:cs="Times New Roman" w:eastAsia="Times New Roman"/>
          <w:szCs w:val="24"/>
        </w:rPr>
        <w:t>.</w:t>
      </w:r>
    </w:p>
    <w:p w:rsidRDefault="008B11D6" w:rsidP="008B11D6" w:rsidR="008B11D6">
      <w:pPr>
        <w:ind w:firstLine="709"/>
        <w:rPr>
          <w:rFonts w:cs="Times New Roman" w:eastAsia="Times New Roman"/>
          <w:szCs w:val="24"/>
        </w:rPr>
      </w:pPr>
    </w:p>
    <w:p w:rsidRDefault="008B11D6" w:rsidP="008B11D6" w:rsidR="008B11D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773F36">
        <w:rPr>
          <w:rFonts w:cs="Times New Roman" w:eastAsia="Times New Roman"/>
        </w:rPr>
        <w:t>DIMENSIONE j. d. o. o. Pula, Marosovo polje 8, OIB 64283864886, MBS 130061616</w:t>
      </w:r>
      <w:r>
        <w:rPr>
          <w:rFonts w:cs="Times New Roman" w:eastAsia="Times New Roman"/>
          <w:szCs w:val="24"/>
        </w:rPr>
        <w:t>.</w:t>
      </w:r>
    </w:p>
    <w:p w:rsidRDefault="008B11D6" w:rsidP="008B11D6" w:rsidR="008B11D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8B11D6" w:rsidP="008B11D6" w:rsidR="008B11D6">
      <w:pPr>
        <w:rPr>
          <w:rFonts w:cs="Times New Roman" w:eastAsia="Times New Roman"/>
          <w:szCs w:val="24"/>
        </w:rPr>
      </w:pPr>
    </w:p>
    <w:p w:rsidRDefault="008B11D6" w:rsidP="008B11D6" w:rsidR="008B11D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8B11D6" w:rsidP="008B11D6" w:rsidR="008B11D6">
      <w:pPr>
        <w:ind w:firstLine="708"/>
        <w:rPr>
          <w:rFonts w:cs="Times New Roman" w:eastAsia="Times New Roman"/>
          <w:szCs w:val="24"/>
        </w:rPr>
      </w:pPr>
    </w:p>
    <w:p w:rsidRDefault="008B11D6" w:rsidP="008B11D6" w:rsidR="008B11D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773F36">
        <w:rPr>
          <w:rFonts w:cs="Times New Roman" w:eastAsia="Times New Roman"/>
          <w:szCs w:val="24"/>
        </w:rPr>
        <w:t>19. ožujka</w:t>
      </w:r>
      <w:r>
        <w:rPr>
          <w:rFonts w:cs="Times New Roman" w:eastAsia="Times New Roman"/>
          <w:szCs w:val="24"/>
        </w:rPr>
        <w:t xml:space="preserve">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773F36">
        <w:rPr>
          <w:rFonts w:cs="Times New Roman" w:eastAsia="Times New Roman"/>
        </w:rPr>
        <w:t>DIMENSIONE j. d. o. o. Pula, Marosovo polje 8, OIB 64283864886, MBS 130061616</w:t>
      </w:r>
      <w:r>
        <w:rPr>
          <w:rFonts w:cs="Times New Roman" w:eastAsia="Times New Roman"/>
          <w:szCs w:val="24"/>
        </w:rPr>
        <w:t>.</w:t>
      </w:r>
    </w:p>
    <w:p w:rsidRDefault="008B11D6" w:rsidP="008B11D6" w:rsidR="008B11D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773F36">
        <w:t>16. ožujka</w:t>
      </w:r>
      <w:r>
        <w:t xml:space="preserve"> 2018. imao neizvršene osnove za plaćanje u neprekinutom razdoblju od 120 dana u ukupnom iznosu </w:t>
      </w:r>
      <w:r w:rsidR="00773F36">
        <w:t>6.477,88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19. travnja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</w:t>
      </w:r>
      <w:r w:rsidR="00773F36">
        <w:rPr>
          <w:rFonts w:cs="Times New Roman" w:eastAsia="Times New Roman"/>
          <w:szCs w:val="24"/>
        </w:rPr>
        <w:t>85</w:t>
      </w:r>
      <w:r>
        <w:rPr>
          <w:rFonts w:cs="Times New Roman" w:eastAsia="Times New Roman"/>
          <w:szCs w:val="24"/>
        </w:rPr>
        <w:t xml:space="preserve">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8B11D6" w:rsidP="008B11D6" w:rsidR="008B11D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8B11D6" w:rsidP="008B11D6" w:rsidR="008B11D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8B11D6" w:rsidP="008B11D6" w:rsidR="008B11D6">
      <w:pPr>
        <w:rPr>
          <w:rFonts w:cs="Times New Roman" w:eastAsia="Times New Roman"/>
          <w:szCs w:val="24"/>
        </w:rPr>
      </w:pPr>
    </w:p>
    <w:p w:rsidRDefault="008B11D6" w:rsidP="008B11D6" w:rsidR="008B11D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19. lipnja 2018. </w:t>
      </w:r>
    </w:p>
    <w:p w:rsidRDefault="008B11D6" w:rsidP="008B11D6" w:rsidR="008B11D6">
      <w:pPr>
        <w:rPr>
          <w:rFonts w:cs="Times New Roman" w:eastAsia="Times New Roman"/>
          <w:szCs w:val="24"/>
        </w:rPr>
      </w:pPr>
    </w:p>
    <w:p w:rsidRDefault="008B11D6" w:rsidP="008B11D6" w:rsidR="008B11D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8B11D6" w:rsidP="008B11D6" w:rsidR="008B11D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8B11D6" w:rsidP="008B11D6" w:rsidR="008B11D6">
      <w:pPr>
        <w:jc w:val="left"/>
        <w:rPr>
          <w:rFonts w:cs="Times New Roman" w:eastAsia="Times New Roman"/>
          <w:szCs w:val="24"/>
        </w:rPr>
      </w:pPr>
    </w:p>
    <w:p w:rsidRDefault="008B11D6" w:rsidP="008B11D6" w:rsidR="008B11D6">
      <w:pPr>
        <w:jc w:val="left"/>
        <w:rPr>
          <w:rFonts w:cs="Times New Roman" w:eastAsia="Times New Roman"/>
          <w:szCs w:val="24"/>
        </w:rPr>
      </w:pPr>
    </w:p>
    <w:p w:rsidRDefault="008B11D6" w:rsidP="008B11D6" w:rsidR="008B11D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8B11D6" w:rsidP="008B11D6" w:rsidR="008B11D6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8B11D6" w:rsidP="008B11D6" w:rsidR="008B11D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8B11D6" w:rsidP="008B11D6" w:rsidR="008B11D6">
      <w:pPr>
        <w:rPr>
          <w:rFonts w:cs="Times New Roman" w:eastAsia="Times New Roman"/>
          <w:szCs w:val="24"/>
        </w:rPr>
      </w:pPr>
    </w:p>
    <w:p w:rsidRDefault="008B11D6" w:rsidP="008B11D6" w:rsidR="008B11D6" w:rsidRPr="005D578C">
      <w:pPr>
        <w:rPr>
          <w:rFonts w:cs="Times New Roman" w:eastAsia="Times New Roman"/>
          <w:szCs w:val="24"/>
        </w:rPr>
      </w:pPr>
    </w:p>
    <w:p w:rsidRDefault="008B11D6" w:rsidP="008B11D6" w:rsidR="008B11D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B11D6" w:rsidP="008B11D6" w:rsidR="008B11D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B11D6" w:rsidP="008B11D6" w:rsidR="00773F36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 w:rsidR="00773F36">
        <w:rPr>
          <w:rFonts w:cs="Times New Roman" w:eastAsia="Times New Roman"/>
        </w:rPr>
        <w:t xml:space="preserve">DIMENSIONE j. d. o. o. Pula, Marosovo polje 8, </w:t>
      </w:r>
    </w:p>
    <w:p w:rsidRDefault="008B11D6" w:rsidP="008B11D6" w:rsidR="008B11D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8B11D6" w:rsidP="008B11D6" w:rsidR="008B11D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8B11D6" w:rsidP="008B11D6" w:rsidR="00773F36">
      <w:r w:rsidRPr="0093084A">
        <w:rPr>
          <w:rFonts w:cs="Times New Roman" w:eastAsia="Times New Roman"/>
          <w:szCs w:val="24"/>
        </w:rPr>
        <w:t xml:space="preserve">5. stečajni upravitelj </w:t>
      </w:r>
      <w:r w:rsidR="00773F36">
        <w:t xml:space="preserve">Anamarija Murtezani, Zagreb, Sunčane Škrinjarić 1, </w:t>
      </w:r>
    </w:p>
    <w:p w:rsidRDefault="008B11D6" w:rsidP="008B11D6" w:rsidR="008B11D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B11D6" w:rsidP="008B11D6" w:rsidR="008B11D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B11D6" w:rsidP="008B11D6" w:rsidR="008B11D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B11D6" w:rsidP="008B11D6" w:rsidR="008B11D6"/>
    <w:p w:rsidRDefault="008B11D6" w:rsidP="008B11D6" w:rsidR="008B11D6"/>
    <w:p w:rsidRDefault="008B11D6" w:rsidP="008B11D6" w:rsidR="008B11D6"/>
    <w:p w:rsidRDefault="008B11D6" w:rsidP="008B11D6" w:rsidR="008B11D6"/>
    <w:p w:rsidRDefault="008B11D6" w:rsidP="008B11D6" w:rsidR="008B11D6"/>
    <w:p w:rsidRDefault="008B11D6" w:rsidP="008B11D6" w:rsidR="008B11D6"/>
    <w:p w:rsidRDefault="00462A23" w:rsidR="00462A23"/>
    <w:sectPr w:rsidSect="00A6778E" w:rsidR="00462A2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D46" w:rsidP="00844D46" w:rsidR="00844D46">
      <w:r>
        <w:separator/>
      </w:r>
    </w:p>
  </w:endnote>
  <w:endnote w:id="0" w:type="continuationSeparator">
    <w:p w:rsidRDefault="00844D46" w:rsidP="00844D46" w:rsidR="00844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D46" w:rsidP="00844D46" w:rsidR="00844D46">
      <w:r>
        <w:separator/>
      </w:r>
    </w:p>
  </w:footnote>
  <w:footnote w:id="0" w:type="continuationSeparator">
    <w:p w:rsidRDefault="00844D46" w:rsidP="00844D46" w:rsidR="00844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773F36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21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844D46">
          <w:t>12 St-85</w:t>
        </w:r>
        <w:r w:rsidR="00844D46" w:rsidRPr="00BA5FCC">
          <w:t>/2018-</w:t>
        </w:r>
        <w:r w:rsidR="00844D46"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3F36" w:rsidR="00A6778E">
    <w:pPr>
      <w:pStyle w:val="Zaglavlje"/>
    </w:pPr>
    <w:r>
      <w:tab/>
    </w:r>
    <w:r>
      <w:tab/>
      <w:t>12 St-</w:t>
    </w:r>
    <w:r w:rsidR="00844D46">
      <w:t>85</w:t>
    </w:r>
    <w:r w:rsidRPr="00BA5FCC">
      <w:t>/2018-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1D6"/>
    <w:rsid w:val="00462A23"/>
    <w:rsid w:val="00773F36"/>
    <w:rsid w:val="00844D46"/>
    <w:rsid w:val="008B11D6"/>
    <w:rsid w:val="00E5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1D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11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1D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1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1D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4D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4D4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21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5621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562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562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1D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11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1D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1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1D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4D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4D4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21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621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62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62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St-85/2018</izvorni_sadrzaj>
    <derivirana_varijabla naziv="DomainObject.Predmet.OznakaBroj_1">St-85/2018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DIMENSIONE j.d.o.o. PULA</izvorni_sadrzaj>
    <derivirana_varijabla naziv="DomainObject.Predmet.ProtustrankaFormated_1">  DIMENSIONE j.d.o.o. PULA</derivirana_varijabla>
  </DomainObject.Predmet.ProtustrankaFormated>
  <DomainObject.Predmet.ProtustrankaFormatedOIB>
    <izvorni_sadrzaj>  DIMENSIONE j.d.o.o. PULA, OIB 64283864886</izvorni_sadrzaj>
    <derivirana_varijabla naziv="DomainObject.Predmet.ProtustrankaFormatedOIB_1">  DIMENSIONE j.d.o.o. PULA, OIB 64283864886</derivirana_varijabla>
  </DomainObject.Predmet.ProtustrankaFormatedOIB>
  <DomainObject.Predmet.ProtustrankaFormatedWithAdress>
    <izvorni_sadrzaj> DIMENSIONE j.d.o.o. PULA, Marsovo polje 8, 52100 Pula</izvorni_sadrzaj>
    <derivirana_varijabla naziv="DomainObject.Predmet.ProtustrankaFormatedWithAdress_1"> DIMENSIONE j.d.o.o. PULA, Marsovo polje 8, 52100 Pula</derivirana_varijabla>
  </DomainObject.Predmet.ProtustrankaFormatedWithAdress>
  <DomainObject.Predmet.ProtustrankaFormatedWithAdressOIB>
    <izvorni_sadrzaj> DIMENSIONE j.d.o.o. PULA, OIB 64283864886, Marsovo polje 8, 52100 Pula</izvorni_sadrzaj>
    <derivirana_varijabla naziv="DomainObject.Predmet.ProtustrankaFormatedWithAdressOIB_1"> DIMENSIONE j.d.o.o. PULA, OIB 64283864886, Marsovo polje 8, 52100 Pula</derivirana_varijabla>
  </DomainObject.Predmet.ProtustrankaFormatedWithAdressOIB>
  <DomainObject.Predmet.ProtustrankaWithAdress>
    <izvorni_sadrzaj>DIMENSIONE j.d.o.o. PULA Marsovo polje 8, 52100 Pula</izvorni_sadrzaj>
    <derivirana_varijabla naziv="DomainObject.Predmet.ProtustrankaWithAdress_1">DIMENSIONE j.d.o.o. PULA Marsovo polje 8, 52100 Pula</derivirana_varijabla>
  </DomainObject.Predmet.ProtustrankaWithAdress>
  <DomainObject.Predmet.ProtustrankaWithAdressOIB>
    <izvorni_sadrzaj>DIMENSIONE j.d.o.o. PULA, OIB 64283864886, Marsovo polje 8, 52100 Pula</izvorni_sadrzaj>
    <derivirana_varijabla naziv="DomainObject.Predmet.ProtustrankaWithAdressOIB_1">DIMENSIONE j.d.o.o. PULA, OIB 64283864886, Marsovo polje 8, 52100 Pula</derivirana_varijabla>
  </DomainObject.Predmet.ProtustrankaWithAdressOIB>
  <DomainObject.Predmet.ProtustrankaNazivFormated>
    <izvorni_sadrzaj>DIMENSIONE j.d.o.o. PULA</izvorni_sadrzaj>
    <derivirana_varijabla naziv="DomainObject.Predmet.ProtustrankaNazivFormated_1">DIMENSIONE j.d.o.o. PULA</derivirana_varijabla>
  </DomainObject.Predmet.ProtustrankaNazivFormated>
  <DomainObject.Predmet.ProtustrankaNazivFormatedOIB>
    <izvorni_sadrzaj>DIMENSIONE j.d.o.o. PULA, OIB 64283864886</izvorni_sadrzaj>
    <derivirana_varijabla naziv="DomainObject.Predmet.ProtustrankaNazivFormatedOIB_1">DIMENSIONE j.d.o.o. PULA, OIB 64283864886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6477.88</izvorni_sadrzaj>
    <derivirana_varijabla naziv="DomainObject.Predmet.TrenutnaVrijednost_1">6477.88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DIMENSIONE j.d.o.o. PULA</item>
    </izvorni_sadrzaj>
    <derivirana_varijabla naziv="DomainObject.Predmet.ProtuStrankaListFormated_1">
      <item>DIMENSIONE j.d.o.o. PULA</item>
    </derivirana_varijabla>
  </DomainObject.Predmet.ProtuStrankaListFormated>
  <DomainObject.Predmet.ProtuStrankaListFormatedOIB>
    <izvorni_sadrzaj>
      <item>DIMENSIONE j.d.o.o. PULA, OIB 64283864886</item>
    </izvorni_sadrzaj>
    <derivirana_varijabla naziv="DomainObject.Predmet.ProtuStrankaListFormatedOIB_1">
      <item>DIMENSIONE j.d.o.o. PULA, OIB 64283864886</item>
    </derivirana_varijabla>
  </DomainObject.Predmet.ProtuStrankaListFormatedOIB>
  <DomainObject.Predmet.ProtuStrankaListFormatedWithAdress>
    <izvorni_sadrzaj>
      <item>DIMENSIONE j.d.o.o. PULA, Marsovo polje 8, 52100 Pula</item>
    </izvorni_sadrzaj>
    <derivirana_varijabla naziv="DomainObject.Predmet.ProtuStrankaListFormatedWithAdress_1">
      <item>DIMENSIONE j.d.o.o. PULA, Marsovo polje 8, 52100 Pula</item>
    </derivirana_varijabla>
  </DomainObject.Predmet.ProtuStrankaListFormatedWithAdress>
  <DomainObject.Predmet.ProtuStrankaListFormatedWithAdressOIB>
    <izvorni_sadrzaj>
      <item>DIMENSIONE j.d.o.o. PULA, OIB 64283864886, Marsovo polje 8, 52100 Pula</item>
    </izvorni_sadrzaj>
    <derivirana_varijabla naziv="DomainObject.Predmet.ProtuStrankaListFormatedWithAdressOIB_1">
      <item>DIMENSIONE j.d.o.o. PULA, OIB 64283864886, Marsovo polje 8, 52100 Pula</item>
    </derivirana_varijabla>
  </DomainObject.Predmet.ProtuStrankaListFormatedWithAdressOIB>
  <DomainObject.Predmet.ProtuStrankaListNazivFormated>
    <izvorni_sadrzaj>
      <item>DIMENSIONE j.d.o.o. PULA</item>
    </izvorni_sadrzaj>
    <derivirana_varijabla naziv="DomainObject.Predmet.ProtuStrankaListNazivFormated_1">
      <item>DIMENSIONE j.d.o.o. PULA</item>
    </derivirana_varijabla>
  </DomainObject.Predmet.ProtuStrankaListNazivFormated>
  <DomainObject.Predmet.ProtuStrankaListNazivFormatedOIB>
    <izvorni_sadrzaj>
      <item>DIMENSIONE j.d.o.o. PULA, OIB 64283864886</item>
    </izvorni_sadrzaj>
    <derivirana_varijabla naziv="DomainObject.Predmet.ProtuStrankaListNazivFormatedOIB_1">
      <item>DIMENSIONE j.d.o.o. PULA, OIB 64283864886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DIMENSIONE j.d.o.o. PULA</izvorni_sadrzaj>
    <derivirana_varijabla naziv="DomainObject.Predmet.ProtustrankaIDrugi_1">DIMENSIONE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DIMENSIONE j.d.o.o. PULA, OIB 64283864886, Marsovo polje 8, 52100 Pula</izvorni_sadrzaj>
    <derivirana_varijabla naziv="DomainObject.Predmet.ProtustrankaIDrugiAdressOIB_1">DIMENSIONE j.d.o.o. PULA, OIB 64283864886, Marsovo polje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DIMENSIONE j.d.o.o. PULA</item>
    </izvorni_sadrzaj>
    <derivirana_varijabla naziv="DomainObject.Predmet.SudioniciListNaziv_1">
      <item>FINANCIJSKA AGENCIJA, RC RIJEKA, PODRUŽNICA PULA, PULA</item>
      <item>DIMENSIONE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DIMENSIONE j.d.o.o. PULA, OIB 64283864886, Marsovo polje 8,52100 Pula</item>
    </izvorni_sadrzaj>
    <derivirana_varijabla naziv="DomainObject.Predmet.SudioniciListAdressOIB_1">
      <item>FINANCIJSKA AGENCIJA, RC RIJEKA, PODRUŽNICA PULA, PULA, OIB 85821130368, F. Kurelca 8,51000 Rijeka</item>
      <item>DIMENSIONE j.d.o.o. PULA, OIB 64283864886, Marsovo polje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64283864886</item>
    </izvorni_sadrzaj>
    <derivirana_varijabla naziv="DomainObject.Predmet.SudioniciListNazivOIB_1">
      <item>, OIB 85821130368</item>
      <item>, OIB 64283864886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3667</properties:Characters>
  <properties:Lines>91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2018-06-19T07:46:00Z</dcterms:created>
  <dc:creator>Ana Valčić</dc:creator>
  <cp:lastModifiedBy>Ana Valčić</cp:lastModifiedBy>
  <cp:lastPrinted>2018-06-19T09:52:00Z</cp:lastPrinted>
  <dcterms:modified xmlns:xsi="http://www.w3.org/2001/XMLSchema-instance" xsi:type="dcterms:W3CDTF">2018-06-19T09:52:00Z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(St-85-18 Dimensione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