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d7ba" w14:paraId="b6bd7ba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801F8E">
        <w:rPr>
          <w:rFonts w:hAnsi="Times New Roman" w:ascii="Times New Roman"/>
        </w:rPr>
        <w:t>3752/16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B54A12" w:rsidR="00B54A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KOSNICA K.M. j.d.o.o.</w:t>
      </w:r>
    </w:p>
    <w:p w:rsidRDefault="00B54A12" w:rsidR="003820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Velika Kosnica, Velika Kosnica 36/5</w:t>
      </w:r>
    </w:p>
    <w:p w:rsidRDefault="00B54A12" w:rsidR="00B54A12">
      <w:pPr>
        <w:jc w:val="right"/>
        <w:rPr>
          <w:rFonts w:hAnsi="Times New Roman" w:ascii="Times New Roman"/>
        </w:rPr>
      </w:pPr>
    </w:p>
    <w:p w:rsidRDefault="00B54A12" w:rsidR="00B54A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B54A12" w:rsidR="00B54A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KREŠIMIR MILIĆEVIĆ</w:t>
      </w:r>
    </w:p>
    <w:p w:rsidRDefault="00B54A12" w:rsidR="00B54A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Jurišićeva 19 </w:t>
      </w:r>
    </w:p>
    <w:p w:rsidRDefault="00B54A12" w:rsidR="00B54A12">
      <w:pPr>
        <w:jc w:val="right"/>
        <w:rPr>
          <w:rFonts w:hAnsi="Times New Roman" w:ascii="Times New Roman"/>
        </w:rPr>
      </w:pPr>
    </w:p>
    <w:p w:rsidRDefault="00B54A12" w:rsidR="00B54A12" w:rsidRPr="00B60A70">
      <w:pPr>
        <w:jc w:val="right"/>
        <w:rPr>
          <w:rFonts w:hAnsi="Times New Roman" w:ascii="Times New Roman"/>
          <w:b/>
        </w:rPr>
      </w:pPr>
    </w:p>
    <w:p w:rsidRDefault="00052E15" w:rsidP="00801F8E" w:rsidR="008626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801F8E">
        <w:rPr>
          <w:rFonts w:hAnsi="Times New Roman" w:ascii="Times New Roman"/>
        </w:rPr>
        <w:t>KOSNICA K.M. j.d.o.o. za ugostiteljstvo i usluge,  Velika Kosnica, Velika Kosnica 36/5, OIB 87433593141</w:t>
      </w:r>
    </w:p>
    <w:p w:rsidRDefault="00801F8E" w:rsidP="00801F8E" w:rsidR="00801F8E">
      <w:pPr>
        <w:ind w:firstLine="708"/>
        <w:jc w:val="both"/>
        <w:rPr>
          <w:rFonts w:hAnsi="Times New Roman" w:ascii="Times New Roman"/>
        </w:rPr>
      </w:pPr>
    </w:p>
    <w:p w:rsidRDefault="00801F8E" w:rsidP="00801F8E" w:rsidR="00801F8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0F1454">
        <w:rPr>
          <w:rFonts w:hAnsi="Times New Roman" w:ascii="Times New Roman"/>
          <w:b/>
        </w:rPr>
        <w:t>13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801F8E">
        <w:rPr>
          <w:rFonts w:hAnsi="Times New Roman" w:ascii="Times New Roman"/>
          <w:b/>
        </w:rPr>
        <w:t>12,20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F1454">
        <w:rPr>
          <w:rFonts w:hAnsi="Times New Roman" w:ascii="Times New Roman"/>
        </w:rPr>
        <w:t>2</w:t>
      </w:r>
      <w:r w:rsidR="00801F8E">
        <w:rPr>
          <w:rFonts w:hAnsi="Times New Roman" w:ascii="Times New Roman"/>
        </w:rPr>
        <w:t>1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B54A12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0F1454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1F8E"/>
    <w:rsid w:val="0080218C"/>
    <w:rsid w:val="00826A0F"/>
    <w:rsid w:val="00853C23"/>
    <w:rsid w:val="00862615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C638C"/>
    <w:rsid w:val="00AE4B21"/>
    <w:rsid w:val="00B46B2C"/>
    <w:rsid w:val="00B54A12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A22A1"/>
    <w:rsid w:val="00DA3472"/>
    <w:rsid w:val="00DC0535"/>
    <w:rsid w:val="00DE0013"/>
    <w:rsid w:val="00DF69D2"/>
    <w:rsid w:val="00E13BFB"/>
    <w:rsid w:val="00E16153"/>
    <w:rsid w:val="00E24A36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C6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3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C6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3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3752</izvorni_sadrzaj>
    <derivirana_varijabla naziv="DomainObject.Predmet.Broj_1">3752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St-3752/2016</izvorni_sadrzaj>
    <derivirana_varijabla naziv="DomainObject.Predmet.OznakaBroj_1">St-3752/2016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KOSNICA K.M. j.d.o.o. zastupanog po punomoćniku Krešimir Milićević</izvorni_sadrzaj>
    <derivirana_varijabla naziv="DomainObject.Predmet.ProtustrankaFormated_1">  KOSNICA K.M. j.d.o.o. zastupanog po punomoćniku Krešimir Milićević</derivirana_varijabla>
  </DomainObject.Predmet.ProtustrankaFormated>
  <DomainObject.Predmet.ProtustrankaFormatedOIB>
    <izvorni_sadrzaj>  KOSNICA K.M. j.d.o.o., OIB 87433593141 zastupanog po punomoćniku Krešimir Milićević</izvorni_sadrzaj>
    <derivirana_varijabla naziv="DomainObject.Predmet.ProtustrankaFormatedOIB_1">  KOSNICA K.M. j.d.o.o., OIB 87433593141 zastupanog po punomoćniku Krešimir Milićević</derivirana_varijabla>
  </DomainObject.Predmet.ProtustrankaFormatedOIB>
  <DomainObject.Predmet.ProtustrankaFormatedWithAdress>
    <izvorni_sadrzaj> KOSNICA K.M. j.d.o.o., Velika Kosnica 36/5, 10410 Velika Kosnica zastupanog po punomoćniku Krešimir Milićević</izvorni_sadrzaj>
    <derivirana_varijabla naziv="DomainObject.Predmet.ProtustrankaFormatedWithAdress_1"> KOSNICA K.M. j.d.o.o., Velika Kosnica 36/5, 10410 Velika Kosnica zastupanog po punomoćniku Krešimir Milićević</derivirana_varijabla>
  </DomainObject.Predmet.ProtustrankaFormatedWithAdress>
  <DomainObject.Predmet.ProtustrankaFormatedWithAdressOIB>
    <izvorni_sadrzaj> KOSNICA K.M. j.d.o.o., OIB 87433593141, Velika Kosnica 36/5, 10410 Velika Kosnica zastupanog po punomoćniku Krešimir Milićević</izvorni_sadrzaj>
    <derivirana_varijabla naziv="DomainObject.Predmet.ProtustrankaFormatedWithAdressOIB_1"> KOSNICA K.M. j.d.o.o., OIB 87433593141, Velika Kosnica 36/5, 10410 Velika Kosnica zastupanog po punomoćniku Krešimir Milićević</derivirana_varijabla>
  </DomainObject.Predmet.ProtustrankaFormatedWithAdressOIB>
  <DomainObject.Predmet.ProtustrankaWithAdress>
    <izvorni_sadrzaj>KOSNICA K.M. j.d.o.o. Velika Kosnica 36/5, 10410 Velika Kosnica</izvorni_sadrzaj>
    <derivirana_varijabla naziv="DomainObject.Predmet.ProtustrankaWithAdress_1">KOSNICA K.M. j.d.o.o. Velika Kosnica 36/5, 10410 Velika Kosnica</derivirana_varijabla>
  </DomainObject.Predmet.ProtustrankaWithAdress>
  <DomainObject.Predmet.ProtustrankaWithAdressOIB>
    <izvorni_sadrzaj>KOSNICA K.M. j.d.o.o., OIB 87433593141, Velika Kosnica 36/5, 10410 Velika Kosnica</izvorni_sadrzaj>
    <derivirana_varijabla naziv="DomainObject.Predmet.ProtustrankaWithAdressOIB_1">KOSNICA K.M. j.d.o.o., OIB 87433593141, Velika Kosnica 36/5, 10410 Velika Kosnica</derivirana_varijabla>
  </DomainObject.Predmet.ProtustrankaWithAdressOIB>
  <DomainObject.Predmet.ProtustrankaNazivFormated>
    <izvorni_sadrzaj>KOSNICA K.M. j.d.o.o.</izvorni_sadrzaj>
    <derivirana_varijabla naziv="DomainObject.Predmet.ProtustrankaNazivFormated_1">KOSNICA K.M. j.d.o.o.</derivirana_varijabla>
  </DomainObject.Predmet.ProtustrankaNazivFormated>
  <DomainObject.Predmet.ProtustrankaNazivFormatedOIB>
    <izvorni_sadrzaj>KOSNICA K.M. j.d.o.o., OIB 87433593141</izvorni_sadrzaj>
    <derivirana_varijabla naziv="DomainObject.Predmet.ProtustrankaNazivFormatedOIB_1">KOSNICA K.M. j.d.o.o., OIB 87433593141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KOSNICA K.M. j.d.o.o. zastupanog po punomoćniku Krešimir Milićević</item>
    </izvorni_sadrzaj>
    <derivirana_varijabla naziv="DomainObject.Predmet.ProtuStrankaListFormated_1">
      <item>KOSNICA K.M. j.d.o.o. zastupanog po punomoćniku Krešimir Milićević</item>
    </derivirana_varijabla>
  </DomainObject.Predmet.ProtuStrankaListFormated>
  <DomainObject.Predmet.ProtuStrankaListFormatedOIB>
    <izvorni_sadrzaj>
      <item>KOSNICA K.M. j.d.o.o., OIB 87433593141 zastupanog po punomoćniku Krešimir Milićević</item>
    </izvorni_sadrzaj>
    <derivirana_varijabla naziv="DomainObject.Predmet.ProtuStrankaListFormatedOIB_1">
      <item>KOSNICA K.M. j.d.o.o., OIB 87433593141 zastupanog po punomoćniku Krešimir Milićević</item>
    </derivirana_varijabla>
  </DomainObject.Predmet.ProtuStrankaListFormatedOIB>
  <DomainObject.Predmet.ProtuStrankaListFormatedWithAdress>
    <izvorni_sadrzaj>
      <item>KOSNICA K.M. j.d.o.o., Velika Kosnica 36/5, 10410 Velika Kosnica zastupanog po punomoćniku Krešimir Milićević</item>
    </izvorni_sadrzaj>
    <derivirana_varijabla naziv="DomainObject.Predmet.ProtuStrankaListFormatedWithAdress_1">
      <item>KOSNICA K.M. j.d.o.o., Velika Kosnica 36/5, 10410 Velika Kosnica zastupanog po punomoćniku Krešimir Milićević</item>
    </derivirana_varijabla>
  </DomainObject.Predmet.ProtuStrankaListFormatedWithAdress>
  <DomainObject.Predmet.ProtuStrankaListFormatedWithAdressOIB>
    <izvorni_sadrzaj>
      <item>KOSNICA K.M. j.d.o.o., OIB 87433593141, Velika Kosnica 36/5, 10410 Velika Kosnica zastupanog po punomoćniku Krešimir Milićević</item>
    </izvorni_sadrzaj>
    <derivirana_varijabla naziv="DomainObject.Predmet.ProtuStrankaListFormatedWithAdressOIB_1">
      <item>KOSNICA K.M. j.d.o.o., OIB 87433593141, Velika Kosnica 36/5, 10410 Velika Kosnica zastupanog po punomoćniku Krešimir Milićević</item>
    </derivirana_varijabla>
  </DomainObject.Predmet.ProtuStrankaListFormatedWithAdressOIB>
  <DomainObject.Predmet.ProtuStrankaListNazivFormated>
    <izvorni_sadrzaj>
      <item>KOSNICA K.M. j.d.o.o.</item>
    </izvorni_sadrzaj>
    <derivirana_varijabla naziv="DomainObject.Predmet.ProtuStrankaListNazivFormated_1">
      <item>KOSNICA K.M. j.d.o.o.</item>
    </derivirana_varijabla>
  </DomainObject.Predmet.ProtuStrankaListNazivFormated>
  <DomainObject.Predmet.ProtuStrankaListNazivFormatedOIB>
    <izvorni_sadrzaj>
      <item>KOSNICA K.M. j.d.o.o., OIB 87433593141</item>
    </izvorni_sadrzaj>
    <derivirana_varijabla naziv="DomainObject.Predmet.ProtuStrankaListNazivFormatedOIB_1">
      <item>KOSNICA K.M. j.d.o.o., OIB 87433593141</item>
    </derivirana_varijabla>
  </DomainObject.Predmet.ProtuStrankaListNazivFormatedOIB>
  <DomainObject.Predmet.OstaliListFormated>
    <izvorni_sadrzaj>
      <item>Krešimir Milićević punomoćnik sudionika u postupku KOSNICA K.M. j.d.o.o.</item>
    </izvorni_sadrzaj>
    <derivirana_varijabla naziv="DomainObject.Predmet.OstaliListFormated_1">
      <item>Krešimir Milićević punomoćnik sudionika u postupku KOSNICA K.M. j.d.o.o.</item>
    </derivirana_varijabla>
  </DomainObject.Predmet.OstaliListFormated>
  <DomainObject.Predmet.OstaliListFormatedOIB>
    <izvorni_sadrzaj>
      <item>Krešimir Milićević, OIB 30209246018 punomoćnik sudionika u postupku KOSNICA K.M. j.d.o.o.</item>
    </izvorni_sadrzaj>
    <derivirana_varijabla naziv="DomainObject.Predmet.OstaliListFormatedOIB_1">
      <item>Krešimir Milićević, OIB 30209246018 punomoćnik sudionika u postupku KOSNICA K.M. j.d.o.o.</item>
    </derivirana_varijabla>
  </DomainObject.Predmet.OstaliListFormatedOIB>
  <DomainObject.Predmet.OstaliListFormatedWithAdress>
    <izvorni_sadrzaj>
      <item>Krešimir Milićević, Jurišićeva Ulica 19, 10000 Zagreb punomoćnik sudionika u postupku KOSNICA K.M. j.d.o.o.</item>
    </izvorni_sadrzaj>
    <derivirana_varijabla naziv="DomainObject.Predmet.OstaliListFormatedWithAdress_1">
      <item>Krešimir Milićević, Jurišićeva Ulica 19, 10000 Zagreb punomoćnik sudionika u postupku KOSNICA K.M. j.d.o.o.</item>
    </derivirana_varijabla>
  </DomainObject.Predmet.OstaliListFormatedWithAdress>
  <DomainObject.Predmet.OstaliListFormatedWithAdressOIB>
    <izvorni_sadrzaj>
      <item>Krešimir Milićević, OIB 30209246018, Jurišićeva Ulica 19, 10000 Zagreb punomoćnik sudionika u postupku KOSNICA K.M. j.d.o.o.</item>
    </izvorni_sadrzaj>
    <derivirana_varijabla naziv="DomainObject.Predmet.OstaliListFormatedWithAdressOIB_1">
      <item>Krešimir Milićević, OIB 30209246018, Jurišićeva Ulica 19, 10000 Zagreb punomoćnik sudionika u postupku KOSNICA K.M. j.d.o.o.</item>
    </derivirana_varijabla>
  </DomainObject.Predmet.OstaliListFormatedWithAdressOIB>
  <DomainObject.Predmet.OstaliListNazivFormated>
    <izvorni_sadrzaj>
      <item>Krešimir Milićević</item>
    </izvorni_sadrzaj>
    <derivirana_varijabla naziv="DomainObject.Predmet.OstaliListNazivFormated_1">
      <item>Krešimir Milićević</item>
    </derivirana_varijabla>
  </DomainObject.Predmet.OstaliListNazivFormated>
  <DomainObject.Predmet.OstaliListNazivFormatedOIB>
    <izvorni_sadrzaj>
      <item>Krešimir Milićević, OIB 30209246018</item>
    </izvorni_sadrzaj>
    <derivirana_varijabla naziv="DomainObject.Predmet.OstaliListNazivFormatedOIB_1">
      <item>Krešimir Milićević, OIB 30209246018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KOSNICA K.M. j.d.o.o.</izvorni_sadrzaj>
    <derivirana_varijabla naziv="DomainObject.Predmet.ProtustrankaIDrugi_1">KOSNICA K.M.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KOSNICA K.M. j.d.o.o., OIB 87433593141, Velika Kosnica 36/5, 10410 Velika Kosnica</izvorni_sadrzaj>
    <derivirana_varijabla naziv="DomainObject.Predmet.ProtustrankaIDrugiAdressOIB_1">KOSNICA K.M. j.d.o.o., OIB 87433593141, Velika Kosnica 36/5, 10410 Velika Kosnica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KOSNICA K.M. j.d.o.o.</item>
      <item>Krešimir Milićević</item>
    </izvorni_sadrzaj>
    <derivirana_varijabla naziv="DomainObject.Predmet.SudioniciListNaziv_1">
      <item>FINA Regionalni centar Zagreb</item>
      <item>KOSNICA K.M. j.d.o.o.</item>
      <item>Krešimir Milićević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KOSNICA K.M. j.d.o.o., OIB 87433593141, Velika Kosnica 36/5,10410 Velika Kosnica</item>
      <item>Krešimir Milićević, OIB 30209246018, Jurišićeva Ulica 19,10000 Zagreb</item>
    </izvorni_sadrzaj>
    <derivirana_varijabla naziv="DomainObject.Predmet.SudioniciListAdressOIB_1">
      <item>FINA Regionalni centar Zagreb, OIB 85821130368, Trg svibanjskih žrtava 1995. 1,10000 Zagreb</item>
      <item>KOSNICA K.M. j.d.o.o., OIB 87433593141, Velika Kosnica 36/5,10410 Velika Kosnica</item>
      <item>Krešimir Milićević, OIB 30209246018, Jurišićeva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87433593141</item>
      <item>, OIB 30209246018</item>
    </izvorni_sadrzaj>
    <derivirana_varijabla naziv="DomainObject.Predmet.SudioniciListNazivOIB_1">
      <item>, OIB 85821130368</item>
      <item>, OIB 87433593141</item>
      <item>, OIB 30209246018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6DE5B-FB72-40E6-9AED-EFF737499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95</properties:Words>
  <properties:Characters>559</properties:Characters>
  <properties:Lines>35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2017-03-21T07:29:00Z</dcterms:created>
  <dc:creator>stecaj</dc:creator>
  <cp:lastModifiedBy>Gordana Grčić</cp:lastModifiedBy>
  <cp:lastPrinted>2017-03-21T07:29:00Z</cp:lastPrinted>
  <dcterms:modified xmlns:xsi="http://www.w3.org/2001/XMLSchema-instance" xsi:type="dcterms:W3CDTF">2017-03-21T07:29:00Z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