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9d5d" w14:paraId="31a9d5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036579" w:rsidP="00BF4984" w:rsidR="003D6949">
      <w:pPr>
        <w:ind w:left="5040"/>
        <w:jc w:val="right"/>
      </w:pPr>
      <w:r>
        <w:t>ROBIN ČAKARUN</w:t>
      </w:r>
    </w:p>
    <w:p w:rsidRDefault="00036579" w:rsidP="00BF4984" w:rsidR="00036579">
      <w:pPr>
        <w:ind w:left="5040"/>
        <w:jc w:val="right"/>
      </w:pPr>
      <w:r>
        <w:t>Dr. Franje Tuđmana 301</w:t>
      </w:r>
    </w:p>
    <w:p w:rsidRDefault="00036579" w:rsidP="00BF4984" w:rsidR="00036579" w:rsidRPr="00B0613D">
      <w:pPr>
        <w:ind w:left="5040"/>
        <w:jc w:val="right"/>
      </w:pPr>
      <w:r>
        <w:t>SUKOŠAN</w:t>
      </w:r>
    </w:p>
    <w:p w:rsidRDefault="00A75CA0" w:rsidP="00913AF3" w:rsidR="00A75CA0" w:rsidRPr="00B0613D">
      <w:pPr>
        <w:ind w:left="5040"/>
      </w:pPr>
    </w:p>
    <w:p w:rsidRDefault="00950D8B" w:rsidP="00913AF3" w:rsidR="00666CD8" w:rsidRPr="00B0613D">
      <w:pPr>
        <w:ind w:left="5040"/>
      </w:pPr>
      <w:r w:rsidRPr="00B0613D">
        <w:t xml:space="preserve"> </w:t>
      </w:r>
    </w:p>
    <w:p w:rsidRDefault="00F2122B" w:rsidP="00F2122B" w:rsidR="00F2122B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036579">
        <w:t>1011</w:t>
      </w:r>
      <w:r w:rsidR="001A7D41">
        <w:t>/</w:t>
      </w:r>
      <w:r w:rsidR="0053063B">
        <w:t>15</w:t>
      </w:r>
      <w:r w:rsidR="00753F74" w:rsidRPr="00B0613D">
        <w:t>-</w:t>
      </w:r>
      <w:r w:rsidR="00036579">
        <w:t>10</w:t>
      </w:r>
      <w:r w:rsidR="001A7D41">
        <w:t xml:space="preserve"> </w:t>
      </w:r>
      <w:r w:rsidRPr="00B0613D">
        <w:t xml:space="preserve">od </w:t>
      </w:r>
      <w:r w:rsidR="00036579">
        <w:t>29</w:t>
      </w:r>
      <w:r w:rsidR="003D6949">
        <w:t xml:space="preserve">. prosinca </w:t>
      </w:r>
      <w:r w:rsidR="0053063B">
        <w:t>2015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36579">
        <w:t>OMIKRON j.d.o.o., Zadar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36579">
        <w:t>19. siječnja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036579">
        <w:t>12</w:t>
      </w:r>
      <w:r w:rsidR="001B7DF8">
        <w:t>,</w:t>
      </w:r>
      <w:r w:rsidR="00036579">
        <w:t>30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za otvaranje stečajnog postupka  </w:t>
      </w:r>
      <w:r w:rsidRPr="00B0613D">
        <w:t xml:space="preserve">određeno je kod ovog suda za dan </w:t>
      </w:r>
      <w:r w:rsidR="00036579">
        <w:t xml:space="preserve">19. siječnja 2016. </w:t>
      </w:r>
      <w:r w:rsidR="001B7DF8" w:rsidRPr="00B0613D">
        <w:t xml:space="preserve">u </w:t>
      </w:r>
      <w:r w:rsidR="00036579">
        <w:t>12</w:t>
      </w:r>
      <w:r w:rsidR="001B7DF8">
        <w:t>,</w:t>
      </w:r>
      <w:r w:rsidR="00036579">
        <w:t>40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36579">
        <w:t>29</w:t>
      </w:r>
      <w:r w:rsidR="003D6949">
        <w:t>. prosinca</w:t>
      </w:r>
      <w:r w:rsidR="001B7DF8">
        <w:t xml:space="preserve"> </w:t>
      </w:r>
      <w:r w:rsidR="0053063B">
        <w:t>2015</w:t>
      </w:r>
      <w:r w:rsidRPr="008B1A21">
        <w:t>.</w:t>
      </w:r>
      <w:r w:rsidR="00A75CA0" w:rsidRPr="008B1A21">
        <w:t xml:space="preserve"> </w:t>
      </w:r>
      <w:r w:rsidRPr="008B1A21">
        <w:t>g</w:t>
      </w:r>
      <w:r w:rsidR="00CF6BB6" w:rsidRPr="008B1A21">
        <w:t>odine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1288858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036579">
      <w:t>1011</w:t>
    </w:r>
    <w:r w:rsidR="0053063B">
      <w:t>/15-</w:t>
    </w:r>
    <w:r w:rsidR="00036579">
      <w:t>11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12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E2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12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12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12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E2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12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12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12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OMIKRON j.d.o.o. za trgovinu i usluge</izvorni_sadrzaj>
    <derivirana_varijabla naziv="DomainObject.Predmet.ProtustrankaFormated_1">  OMIKRON j.d.o.o. za trgovinu i usluge</derivirana_varijabla>
  </DomainObject.Predmet.ProtustrankaFormated>
  <DomainObject.Predmet.ProtustrankaFormatedOIB>
    <izvorni_sadrzaj>  OMIKRON j.d.o.o. za trgovinu i usluge, OIB 33949492833</izvorni_sadrzaj>
    <derivirana_varijabla naziv="DomainObject.Predmet.ProtustrankaFormatedOIB_1">  OMIKRON j.d.o.o. za trgovinu i usluge, OIB 33949492833</derivirana_varijabla>
  </DomainObject.Predmet.ProtustrankaFormatedOIB>
  <DomainObject.Predmet.ProtustrankaFormatedWithAdress>
    <izvorni_sadrzaj> OMIKRON j.d.o.o. za trgovinu i usluge, Šibenska 6D, 23000 Zadar</izvorni_sadrzaj>
    <derivirana_varijabla naziv="DomainObject.Predmet.ProtustrankaFormatedWithAdress_1"> OMIKRON j.d.o.o. za trgovinu i usluge, Šibenska 6D, 23000 Zadar</derivirana_varijabla>
  </DomainObject.Predmet.ProtustrankaFormatedWithAdress>
  <DomainObject.Predmet.ProtustrankaFormatedWithAdressOIB>
    <izvorni_sadrzaj> OMIKRON j.d.o.o. za trgovinu i usluge, OIB 33949492833, Šibenska 6D, 23000 Zadar</izvorni_sadrzaj>
    <derivirana_varijabla naziv="DomainObject.Predmet.ProtustrankaFormatedWithAdressOIB_1"> OMIKRON j.d.o.o. za trgovinu i usluge, OIB 33949492833, Šibenska 6D, 23000 Zadar</derivirana_varijabla>
  </DomainObject.Predmet.ProtustrankaFormatedWithAdressOIB>
  <DomainObject.Predmet.ProtustrankaWithAdress>
    <izvorni_sadrzaj>OMIKRON j.d.o.o. za trgovinu i usluge Šibenska 6D, 23000 Zadar</izvorni_sadrzaj>
    <derivirana_varijabla naziv="DomainObject.Predmet.ProtustrankaWithAdress_1">OMIKRON j.d.o.o. za trgovinu i usluge Šibenska 6D, 23000 Zadar</derivirana_varijabla>
  </DomainObject.Predmet.ProtustrankaWithAdress>
  <DomainObject.Predmet.ProtustrankaWithAdressOIB>
    <izvorni_sadrzaj>OMIKRON j.d.o.o. za trgovinu i usluge, OIB 33949492833, Šibenska 6D, 23000 Zadar</izvorni_sadrzaj>
    <derivirana_varijabla naziv="DomainObject.Predmet.ProtustrankaWithAdressOIB_1">OMIKRON j.d.o.o. za trgovinu i usluge, OIB 33949492833, Šibenska 6D, 23000 Zadar</derivirana_varijabla>
  </DomainObject.Predmet.ProtustrankaWithAdressOIB>
  <DomainObject.Predmet.ProtustrankaNazivFormated>
    <izvorni_sadrzaj>OMIKRON j.d.o.o. za trgovinu i usluge</izvorni_sadrzaj>
    <derivirana_varijabla naziv="DomainObject.Predmet.ProtustrankaNazivFormated_1">OMIKRON j.d.o.o. za trgovinu i usluge</derivirana_varijabla>
  </DomainObject.Predmet.ProtustrankaNazivFormated>
  <DomainObject.Predmet.ProtustrankaNazivFormatedOIB>
    <izvorni_sadrzaj>OMIKRON j.d.o.o. za trgovinu i usluge, OIB 33949492833</izvorni_sadrzaj>
    <derivirana_varijabla naziv="DomainObject.Predmet.ProtustrankaNazivFormatedOIB_1">OMIKRON j.d.o.o. za trgovinu i usluge, OIB 33949492833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OMIKRON j.d.o.o. za trgovinu i usluge</izvorni_sadrzaj>
    <derivirana_varijabla naziv="DomainObject.Predmet.StrankaFormated_1">  OMIKRON j.d.o.o. za trgovinu i usluge</derivirana_varijabla>
  </DomainObject.Predmet.StrankaFormated>
  <DomainObject.Predmet.StrankaFormatedOIB>
    <izvorni_sadrzaj>  OMIKRON j.d.o.o. za trgovinu i usluge, OIB 33949492833</izvorni_sadrzaj>
    <derivirana_varijabla naziv="DomainObject.Predmet.StrankaFormatedOIB_1">  OMIKRON j.d.o.o. za trgovinu i usluge, OIB 33949492833</derivirana_varijabla>
  </DomainObject.Predmet.StrankaFormatedOIB>
  <DomainObject.Predmet.StrankaFormatedWithAdress>
    <izvorni_sadrzaj> OMIKRON j.d.o.o. za trgovinu i usluge, Šibenska 6D, 23000 Zadar</izvorni_sadrzaj>
    <derivirana_varijabla naziv="DomainObject.Predmet.StrankaFormatedWithAdress_1"> OMIKRON j.d.o.o. za trgovinu i usluge, Šibenska 6D, 23000 Zadar</derivirana_varijabla>
  </DomainObject.Predmet.StrankaFormatedWithAdress>
  <DomainObject.Predmet.StrankaFormatedWithAdressOIB>
    <izvorni_sadrzaj> OMIKRON j.d.o.o. za trgovinu i usluge, OIB 33949492833, Šibenska 6D, 23000 Zadar</izvorni_sadrzaj>
    <derivirana_varijabla naziv="DomainObject.Predmet.StrankaFormatedWithAdressOIB_1"> OMIKRON j.d.o.o. za trgovinu i usluge, OIB 33949492833, Šibenska 6D, 23000 Zadar</derivirana_varijabla>
  </DomainObject.Predmet.StrankaFormatedWithAdressOIB>
  <DomainObject.Predmet.StrankaWithAdress>
    <izvorni_sadrzaj>OMIKRON j.d.o.o. za trgovinu i usluge Šibenska 6D,23000 Zadar</izvorni_sadrzaj>
    <derivirana_varijabla naziv="DomainObject.Predmet.StrankaWithAdress_1">OMIKRON j.d.o.o. za trgovinu i usluge Šibenska 6D,23000 Zadar</derivirana_varijabla>
  </DomainObject.Predmet.StrankaWithAdress>
  <DomainObject.Predmet.StrankaWithAdressOIB>
    <izvorni_sadrzaj>OMIKRON j.d.o.o. za trgovinu i usluge, OIB 33949492833, Šibenska 6D,23000 Zadar</izvorni_sadrzaj>
    <derivirana_varijabla naziv="DomainObject.Predmet.StrankaWithAdressOIB_1">OMIKRON j.d.o.o. za trgovinu i usluge, OIB 33949492833, Šibenska 6D,23000 Zadar</derivirana_varijabla>
  </DomainObject.Predmet.StrankaWithAdressOIB>
  <DomainObject.Predmet.StrankaNazivFormated>
    <izvorni_sadrzaj>OMIKRON j.d.o.o. za trgovinu i usluge</izvorni_sadrzaj>
    <derivirana_varijabla naziv="DomainObject.Predmet.StrankaNazivFormated_1">OMIKRON j.d.o.o. za trgovinu i usluge</derivirana_varijabla>
  </DomainObject.Predmet.StrankaNazivFormated>
  <DomainObject.Predmet.StrankaNazivFormatedOIB>
    <izvorni_sadrzaj>OMIKRON j.d.o.o. za trgovinu i usluge, OIB 33949492833</izvorni_sadrzaj>
    <derivirana_varijabla naziv="DomainObject.Predmet.StrankaNazivFormatedOIB_1">OMIKRON j.d.o.o. za trgovinu i usluge, OIB 33949492833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OMIKRON j.d.o.o. za trgovinu i usluge</item>
    </izvorni_sadrzaj>
    <derivirana_varijabla naziv="DomainObject.Predmet.StrankaListFormated_1">
      <item>OMIKRON j.d.o.o. za trgovinu i usluge</item>
    </derivirana_varijabla>
  </DomainObject.Predmet.StrankaListFormated>
  <DomainObject.Predmet.StrankaListFormatedOIB>
    <izvorni_sadrzaj>
      <item>OMIKRON j.d.o.o. za trgovinu i usluge, OIB 33949492833</item>
    </izvorni_sadrzaj>
    <derivirana_varijabla naziv="DomainObject.Predmet.StrankaListFormatedOIB_1">
      <item>OMIKRON j.d.o.o. za trgovinu i usluge, OIB 33949492833</item>
    </derivirana_varijabla>
  </DomainObject.Predmet.StrankaListFormatedOIB>
  <DomainObject.Predmet.StrankaListFormatedWithAdress>
    <izvorni_sadrzaj>
      <item>OMIKRON j.d.o.o. za trgovinu i usluge, Šibenska 6D, 23000 Zadar</item>
    </izvorni_sadrzaj>
    <derivirana_varijabla naziv="DomainObject.Predmet.StrankaListFormatedWithAdress_1">
      <item>OMIKRON j.d.o.o. za trgovinu i usluge, Šibenska 6D, 23000 Zadar</item>
    </derivirana_varijabla>
  </DomainObject.Predmet.StrankaListFormatedWithAdress>
  <DomainObject.Predmet.StrankaListFormatedWithAdressOIB>
    <izvorni_sadrzaj>
      <item>OMIKRON j.d.o.o. za trgovinu i usluge, OIB 33949492833, Šibenska 6D, 23000 Zadar</item>
    </izvorni_sadrzaj>
    <derivirana_varijabla naziv="DomainObject.Predmet.StrankaListFormatedWithAdressOIB_1">
      <item>OMIKRON j.d.o.o. za trgovinu i usluge, OIB 33949492833, Šibenska 6D, 23000 Zadar</item>
    </derivirana_varijabla>
  </DomainObject.Predmet.StrankaListFormatedWithAdressOIB>
  <DomainObject.Predmet.StrankaListNazivFormated>
    <izvorni_sadrzaj>
      <item>OMIKRON j.d.o.o. za trgovinu i usluge</item>
    </izvorni_sadrzaj>
    <derivirana_varijabla naziv="DomainObject.Predmet.StrankaListNazivFormated_1">
      <item>OMIKRON j.d.o.o. za trgovinu i usluge</item>
    </derivirana_varijabla>
  </DomainObject.Predmet.StrankaListNazivFormated>
  <DomainObject.Predmet.StrankaListNazivFormatedOIB>
    <izvorni_sadrzaj>
      <item>OMIKRON j.d.o.o. za trgovinu i usluge, OIB 33949492833</item>
    </izvorni_sadrzaj>
    <derivirana_varijabla naziv="DomainObject.Predmet.StrankaListNazivFormatedOIB_1">
      <item>OMIKRON j.d.o.o. za trgovinu i usluge, OIB 33949492833</item>
    </derivirana_varijabla>
  </DomainObject.Predmet.StrankaListNazivFormatedOIB>
  <DomainObject.Predmet.ProtuStrankaListFormated>
    <izvorni_sadrzaj>
      <item>OMIKRON j.d.o.o. za trgovinu i usluge</item>
    </izvorni_sadrzaj>
    <derivirana_varijabla naziv="DomainObject.Predmet.ProtuStrankaListFormated_1">
      <item>OMIKRON j.d.o.o. za trgovinu i usluge</item>
    </derivirana_varijabla>
  </DomainObject.Predmet.ProtuStrankaListFormated>
  <DomainObject.Predmet.ProtuStrankaListFormatedOIB>
    <izvorni_sadrzaj>
      <item>OMIKRON j.d.o.o. za trgovinu i usluge, OIB 33949492833</item>
    </izvorni_sadrzaj>
    <derivirana_varijabla naziv="DomainObject.Predmet.ProtuStrankaListFormatedOIB_1">
      <item>OMIKRON j.d.o.o. za trgovinu i usluge, OIB 33949492833</item>
    </derivirana_varijabla>
  </DomainObject.Predmet.ProtuStrankaListFormatedOIB>
  <DomainObject.Predmet.ProtuStrankaListFormatedWithAdress>
    <izvorni_sadrzaj>
      <item>OMIKRON j.d.o.o. za trgovinu i usluge, Šibenska 6D, 23000 Zadar</item>
    </izvorni_sadrzaj>
    <derivirana_varijabla naziv="DomainObject.Predmet.ProtuStrankaListFormatedWithAdress_1">
      <item>OMIKRON j.d.o.o. za trgovinu i usluge, Šibenska 6D, 23000 Zadar</item>
    </derivirana_varijabla>
  </DomainObject.Predmet.ProtuStrankaListFormatedWithAdress>
  <DomainObject.Predmet.ProtuStrankaListFormatedWithAdressOIB>
    <izvorni_sadrzaj>
      <item>OMIKRON j.d.o.o. za trgovinu i usluge, OIB 33949492833, Šibenska 6D, 23000 Zadar</item>
    </izvorni_sadrzaj>
    <derivirana_varijabla naziv="DomainObject.Predmet.ProtuStrankaListFormatedWithAdressOIB_1">
      <item>OMIKRON j.d.o.o. za trgovinu i usluge, OIB 33949492833, Šibenska 6D, 23000 Zadar</item>
    </derivirana_varijabla>
  </DomainObject.Predmet.ProtuStrankaListFormatedWithAdressOIB>
  <DomainObject.Predmet.ProtuStrankaListNazivFormated>
    <izvorni_sadrzaj>
      <item>OMIKRON j.d.o.o. za trgovinu i usluge</item>
    </izvorni_sadrzaj>
    <derivirana_varijabla naziv="DomainObject.Predmet.ProtuStrankaListNazivFormated_1">
      <item>OMIKRON j.d.o.o. za trgovinu i usluge</item>
    </derivirana_varijabla>
  </DomainObject.Predmet.ProtuStrankaListNazivFormated>
  <DomainObject.Predmet.ProtuStrankaListNazivFormatedOIB>
    <izvorni_sadrzaj>
      <item>OMIKRON j.d.o.o. za trgovinu i usluge, OIB 33949492833</item>
    </izvorni_sadrzaj>
    <derivirana_varijabla naziv="DomainObject.Predmet.ProtuStrankaListNazivFormatedOIB_1">
      <item>OMIKRON j.d.o.o. za trgovinu i usluge, OIB 33949492833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OMIKRON j.d.o.o. za trgovinu i usluge</izvorni_sadrzaj>
    <derivirana_varijabla naziv="DomainObject.Predmet.StrankaIDrugi_1">OMIKRON j.d.o.o. za trgovinu i usluge</derivirana_varijabla>
  </DomainObject.Predmet.StrankaIDrugi>
  <DomainObject.Predmet.ProtustrankaIDrugi>
    <izvorni_sadrzaj>OMIKRON j.d.o.o. za trgovinu i usluge</izvorni_sadrzaj>
    <derivirana_varijabla naziv="DomainObject.Predmet.ProtustrankaIDrugi_1">OMIKRON j.d.o.o. za trgovinu i usluge</derivirana_varijabla>
  </DomainObject.Predmet.ProtustrankaIDrugi>
  <DomainObject.Predmet.StrankaIDrugiAdressOIB>
    <izvorni_sadrzaj>OMIKRON j.d.o.o. za trgovinu i usluge, OIB 33949492833, Šibenska 6D, 23000 Zadar</izvorni_sadrzaj>
    <derivirana_varijabla naziv="DomainObject.Predmet.StrankaIDrugiAdressOIB_1">OMIKRON j.d.o.o. za trgovinu i usluge, OIB 33949492833, Šibenska 6D, 23000 Zadar</derivirana_varijabla>
  </DomainObject.Predmet.StrankaIDrugiAdressOIB>
  <DomainObject.Predmet.ProtustrankaIDrugiAdressOIB>
    <izvorni_sadrzaj>OMIKRON j.d.o.o. za trgovinu i usluge, OIB 33949492833, Šibenska 6D, 23000 Zadar</izvorni_sadrzaj>
    <derivirana_varijabla naziv="DomainObject.Predmet.ProtustrankaIDrugiAdressOIB_1">OMIKRON j.d.o.o. za trgovinu i usluge, OIB 33949492833, Šibenska 6D,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OMIKRON j.d.o.o. za trgovinu i usluge</item>
      <item>OMIKRON j.d.o.o. za trgovinu i usluge</item>
    </izvorni_sadrzaj>
    <derivirana_varijabla naziv="DomainObject.Predmet.SudioniciListNaziv_1">
      <item>OMIKRON j.d.o.o. za trgovinu i usluge</item>
      <item>OMIKRON j.d.o.o. za trgovinu i usluge</item>
    </derivirana_varijabla>
  </DomainObject.Predmet.SudioniciListNaziv>
  <DomainObject.Predmet.SudioniciListAdressOIB>
    <izvorni_sadrzaj>
      <item>OMIKRON j.d.o.o. za trgovinu i usluge, OIB 33949492833, Šibenska 6D,23000 Zadar</item>
      <item>OMIKRON j.d.o.o. za trgovinu i usluge, OIB 33949492833, Šibenska 6D,23000 Zadar</item>
    </izvorni_sadrzaj>
    <derivirana_varijabla naziv="DomainObject.Predmet.SudioniciListAdressOIB_1">
      <item>OMIKRON j.d.o.o. za trgovinu i usluge, OIB 33949492833, Šibenska 6D,23000 Zadar</item>
      <item>OMIKRON j.d.o.o. za trgovinu i usluge, OIB 33949492833, Šibenska 6D,23000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33949492833</item>
      <item>, OIB 33949492833</item>
    </izvorni_sadrzaj>
    <derivirana_varijabla naziv="DomainObject.Predmet.SudioniciListNazivOIB_1">
      <item>, OIB 33949492833</item>
      <item>, OIB 33949492833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9A705-6C45-4819-BF12-2F46E21C4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141</properties:Words>
  <properties:Characters>790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2015-12-28T11:38:00Z</dcterms:created>
  <dc:creator>Ardena Bajlo</dc:creator>
  <cp:lastModifiedBy>wsadmin</cp:lastModifiedBy>
  <cp:lastPrinted>2015-08-27T09:31:00Z</cp:lastPrinted>
  <dcterms:modified xmlns:xsi="http://www.w3.org/2001/XMLSchema-instance" xsi:type="dcterms:W3CDTF">2015-12-29T09:03:00Z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