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e624" w14:paraId="e6ce624" w:rsidRDefault="00F6727B" w:rsidP="009E4CE3" w:rsidR="00F6727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 xml:space="preserve">TRGOVAČKI SUD U SPLITU, STALNA SLUŽBA U DUBROVNIKU </w:t>
      </w:r>
    </w:p>
    <w:p w:rsidRDefault="00F6727B" w:rsidP="00E852A6" w:rsidR="00F6727B" w:rsidRPr="00E852A6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E852A6">
        <w:rPr>
          <w:rFonts w:hAnsi="Times New Roman" w:ascii="Times New Roman"/>
          <w:b/>
          <w:sz w:val="24"/>
          <w:szCs w:val="24"/>
          <w:lang w:val="pl-PL"/>
        </w:rPr>
        <w:t>Poslovni broj spisa: 6 St-</w:t>
      </w:r>
      <w:r w:rsidR="00DA0DEC">
        <w:rPr>
          <w:rFonts w:hAnsi="Times New Roman" w:ascii="Times New Roman"/>
          <w:b/>
          <w:sz w:val="24"/>
          <w:szCs w:val="24"/>
          <w:lang w:val="pl-PL"/>
        </w:rPr>
        <w:t>915</w:t>
      </w:r>
      <w:r w:rsidRPr="00E852A6">
        <w:rPr>
          <w:rFonts w:hAnsi="Times New Roman" w:ascii="Times New Roman"/>
          <w:b/>
          <w:sz w:val="24"/>
          <w:szCs w:val="24"/>
          <w:lang w:val="pl-PL"/>
        </w:rPr>
        <w:t>/2016</w:t>
      </w:r>
    </w:p>
    <w:p w:rsidRDefault="00E852A6" w:rsidP="009E4CE3" w:rsidR="00E852A6">
      <w:pPr>
        <w:rPr>
          <w:rFonts w:hAnsi="Times New Roman" w:ascii="Times New Roman"/>
          <w:sz w:val="24"/>
          <w:szCs w:val="24"/>
          <w:lang w:val="pl-PL"/>
        </w:rPr>
      </w:pPr>
    </w:p>
    <w:p w:rsidRDefault="00E852A6" w:rsidP="009E4CE3" w:rsidR="00E852A6">
      <w:pPr>
        <w:rPr>
          <w:rFonts w:hAnsi="Times New Roman" w:ascii="Times New Roman"/>
          <w:sz w:val="24"/>
          <w:szCs w:val="24"/>
          <w:lang w:val="pl-PL"/>
        </w:rPr>
      </w:pPr>
    </w:p>
    <w:p w:rsidRDefault="00F6727B" w:rsidP="009E4CE3" w:rsidR="00F6727B" w:rsidRPr="00E852A6">
      <w:pPr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A0DEC" w:rsidRPr="00DA0DEC">
        <w:rPr>
          <w:rFonts w:hAnsi="Times New Roman" w:ascii="Times New Roman"/>
          <w:b/>
          <w:sz w:val="24"/>
          <w:szCs w:val="24"/>
        </w:rPr>
        <w:t xml:space="preserve">ŠAKO PET PLUS d.o.o. </w:t>
      </w:r>
      <w:r w:rsidR="00DA0DEC" w:rsidRPr="00DA0DEC">
        <w:rPr>
          <w:rFonts w:hAnsi="Times New Roman" w:ascii="Times New Roman"/>
          <w:b/>
          <w:sz w:val="24"/>
          <w:szCs w:val="24"/>
          <w:lang w:val="en-AU"/>
        </w:rPr>
        <w:t>"</w:t>
      </w:r>
      <w:proofErr w:type="gramStart"/>
      <w:r w:rsidR="00DA0DEC" w:rsidRPr="00DA0DEC">
        <w:rPr>
          <w:rFonts w:hAnsi="Times New Roman" w:ascii="Times New Roman"/>
          <w:b/>
          <w:sz w:val="24"/>
          <w:szCs w:val="24"/>
          <w:lang w:val="en-AU"/>
        </w:rPr>
        <w:t>u</w:t>
      </w:r>
      <w:proofErr w:type="gramEnd"/>
      <w:r w:rsidR="00DA0DEC" w:rsidRPr="00DA0DEC">
        <w:rPr>
          <w:rFonts w:hAnsi="Times New Roman" w:ascii="Times New Roman"/>
          <w:b/>
          <w:sz w:val="24"/>
          <w:szCs w:val="24"/>
          <w:lang w:val="en-AU"/>
        </w:rPr>
        <w:t xml:space="preserve"> </w:t>
      </w:r>
      <w:proofErr w:type="spellStart"/>
      <w:r w:rsidR="00DA0DEC" w:rsidRPr="00DA0DEC">
        <w:rPr>
          <w:rFonts w:hAnsi="Times New Roman" w:ascii="Times New Roman"/>
          <w:b/>
          <w:sz w:val="24"/>
          <w:szCs w:val="24"/>
          <w:lang w:val="en-AU"/>
        </w:rPr>
        <w:t>stečaju</w:t>
      </w:r>
      <w:proofErr w:type="spellEnd"/>
      <w:r w:rsidR="00DA0DEC" w:rsidRPr="00DA0DEC">
        <w:rPr>
          <w:rFonts w:hAnsi="Times New Roman" w:ascii="Times New Roman"/>
          <w:b/>
          <w:sz w:val="24"/>
          <w:szCs w:val="24"/>
          <w:lang w:val="en-AU"/>
        </w:rPr>
        <w:t xml:space="preserve">", </w:t>
      </w:r>
      <w:proofErr w:type="spellStart"/>
      <w:r w:rsidR="00DA0DEC" w:rsidRPr="00DA0DEC">
        <w:rPr>
          <w:rFonts w:hAnsi="Times New Roman" w:ascii="Times New Roman"/>
          <w:b/>
          <w:sz w:val="24"/>
          <w:szCs w:val="24"/>
        </w:rPr>
        <w:t>Neorić</w:t>
      </w:r>
      <w:proofErr w:type="spellEnd"/>
      <w:r w:rsidR="00DA0DEC" w:rsidRPr="00DA0DEC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DA0DEC" w:rsidRPr="00DA0DEC">
        <w:rPr>
          <w:rFonts w:hAnsi="Times New Roman" w:ascii="Times New Roman"/>
          <w:b/>
          <w:sz w:val="24"/>
          <w:szCs w:val="24"/>
        </w:rPr>
        <w:t>Neorić</w:t>
      </w:r>
      <w:proofErr w:type="spellEnd"/>
      <w:r w:rsidR="00DA0DEC" w:rsidRPr="00DA0DEC">
        <w:rPr>
          <w:rFonts w:hAnsi="Times New Roman" w:ascii="Times New Roman"/>
          <w:b/>
          <w:sz w:val="24"/>
          <w:szCs w:val="24"/>
        </w:rPr>
        <w:t xml:space="preserve"> 82/a, OIB: 42897649697, MBS: 060208119</w:t>
      </w:r>
    </w:p>
    <w:p w:rsidRDefault="00F6727B" w:rsidP="009E4CE3" w:rsidR="00F6727B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E852A6" w:rsidP="00E852A6" w:rsidR="00E852A6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</w:t>
      </w:r>
    </w:p>
    <w:p w:rsidRDefault="00E852A6" w:rsidP="00E852A6" w:rsidR="00E852A6" w:rsidRPr="00E852A6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F6727B" w:rsidP="00F9134E" w:rsidR="00F6727B" w:rsidRPr="003802C0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</w:rPr>
      </w:pPr>
      <w:r w:rsidRPr="003802C0">
        <w:rPr>
          <w:rFonts w:hAnsi="Times New Roman" w:ascii="Times New Roman"/>
          <w:b/>
        </w:rPr>
        <w:t>TABLICA PRIJAVLJENIH TRAŽBINA</w:t>
      </w:r>
      <w:r w:rsidR="00DA0DEC">
        <w:rPr>
          <w:rFonts w:hAnsi="Times New Roman" w:ascii="Times New Roman"/>
          <w:b/>
        </w:rPr>
        <w:t xml:space="preserve"> – I. (PRVI) VIŠI ISPLATNI RED</w:t>
      </w:r>
    </w:p>
    <w:tbl>
      <w:tblPr>
        <w:tblpPr w:tblpY="1" w:tblpXSpec="center" w:vertAnchor="text" w:rightFromText="180" w:leftFromText="180"/>
        <w:tblOverlap w:val="never"/>
        <w:tblW w:type="pct" w:w="493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4"/>
        <w:gridCol w:w="3685"/>
        <w:gridCol w:w="1558"/>
        <w:gridCol w:w="1844"/>
        <w:gridCol w:w="1417"/>
        <w:gridCol w:w="1754"/>
        <w:gridCol w:w="1507"/>
        <w:gridCol w:w="1734"/>
      </w:tblGrid>
      <w:tr w:rsidTr="00E852A6" w:rsidR="003802C0" w:rsidRPr="003802C0">
        <w:trPr>
          <w:jc w:val="center"/>
        </w:trPr>
        <w:tc>
          <w:tcPr>
            <w:tcW w:type="pct" w:w="190"/>
            <w:vAlign w:val="center"/>
          </w:tcPr>
          <w:p w:rsidRDefault="00592BD9" w:rsidP="001E7CC5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 w:rsidRPr="003802C0">
              <w:rPr>
                <w:rFonts w:hAnsi="Times New Roman" w:ascii="Times New Roman"/>
              </w:rPr>
              <w:t>R</w:t>
            </w:r>
            <w:r w:rsidR="001E7CC5" w:rsidRPr="003802C0">
              <w:rPr>
                <w:rFonts w:hAnsi="Times New Roman" w:ascii="Times New Roman"/>
              </w:rPr>
              <w:t>br</w:t>
            </w:r>
            <w:proofErr w:type="spellEnd"/>
          </w:p>
        </w:tc>
        <w:tc>
          <w:tcPr>
            <w:tcW w:type="pct" w:w="1313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555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657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505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prijavljene tražbine (kn)</w:t>
            </w:r>
            <w:r w:rsidRPr="003802C0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625"/>
            <w:vAlign w:val="center"/>
          </w:tcPr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priznate tražbine</w:t>
            </w:r>
          </w:p>
          <w:p w:rsidRDefault="00592BD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37"/>
            <w:vAlign w:val="center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Iznos osporene tražbine</w:t>
            </w:r>
          </w:p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18"/>
          </w:tcPr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592BD9" w:rsidP="00C52776" w:rsidR="00592BD9" w:rsidRPr="003802C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Osporavatelj</w:t>
            </w:r>
          </w:p>
        </w:tc>
      </w:tr>
      <w:tr w:rsidTr="00E852A6" w:rsidR="003802C0" w:rsidRPr="003802C0">
        <w:trPr>
          <w:jc w:val="center"/>
        </w:trPr>
        <w:tc>
          <w:tcPr>
            <w:tcW w:type="pct" w:w="190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</w:p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1.</w:t>
            </w:r>
          </w:p>
        </w:tc>
        <w:tc>
          <w:tcPr>
            <w:tcW w:type="pct" w:w="1313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RH, MINISTARSTVO FINANCIJA, POREZNA UPRAVA, PODRUČNI URED DALMACIJA  </w:t>
            </w:r>
          </w:p>
        </w:tc>
        <w:tc>
          <w:tcPr>
            <w:tcW w:type="pct" w:w="555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657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 xml:space="preserve">Split, Trg </w:t>
            </w:r>
            <w:proofErr w:type="spellStart"/>
            <w:r w:rsidRPr="003802C0">
              <w:rPr>
                <w:rFonts w:hAnsi="Times New Roman" w:ascii="Times New Roman"/>
              </w:rPr>
              <w:t>dr.Franje</w:t>
            </w:r>
            <w:proofErr w:type="spellEnd"/>
            <w:r w:rsidRPr="003802C0">
              <w:rPr>
                <w:rFonts w:hAnsi="Times New Roman" w:ascii="Times New Roman"/>
              </w:rPr>
              <w:t xml:space="preserve"> Tuđmana 4</w:t>
            </w:r>
          </w:p>
        </w:tc>
        <w:tc>
          <w:tcPr>
            <w:tcW w:type="pct" w:w="505"/>
          </w:tcPr>
          <w:p w:rsidRDefault="00653F8C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53F8C">
              <w:rPr>
                <w:rFonts w:hAnsi="Times New Roman" w:ascii="Times New Roman"/>
              </w:rPr>
              <w:t>221.701,72</w:t>
            </w:r>
          </w:p>
        </w:tc>
        <w:tc>
          <w:tcPr>
            <w:tcW w:type="pct" w:w="625"/>
          </w:tcPr>
          <w:p w:rsidRDefault="00653F8C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53F8C">
              <w:rPr>
                <w:rFonts w:hAnsi="Times New Roman" w:ascii="Times New Roman"/>
              </w:rPr>
              <w:t>221.701,72</w:t>
            </w:r>
          </w:p>
        </w:tc>
        <w:tc>
          <w:tcPr>
            <w:tcW w:type="pct" w:w="537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592BD9" w:rsidP="00C52776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E852A6" w:rsidR="003802C0" w:rsidRPr="003802C0">
        <w:trPr>
          <w:jc w:val="center"/>
        </w:trPr>
        <w:tc>
          <w:tcPr>
            <w:tcW w:type="pct" w:w="190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313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  <w:r w:rsidRPr="003802C0">
              <w:rPr>
                <w:rFonts w:hAnsi="Times New Roman" w:ascii="Times New Roman"/>
              </w:rPr>
              <w:t>Ukupno:</w:t>
            </w:r>
          </w:p>
        </w:tc>
        <w:tc>
          <w:tcPr>
            <w:tcW w:type="pct" w:w="555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7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05"/>
          </w:tcPr>
          <w:p w:rsidRDefault="0058440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84409">
              <w:rPr>
                <w:rFonts w:hAnsi="Times New Roman" w:ascii="Times New Roman"/>
              </w:rPr>
              <w:t>221.701,72</w:t>
            </w:r>
          </w:p>
        </w:tc>
        <w:tc>
          <w:tcPr>
            <w:tcW w:type="pct" w:w="625"/>
          </w:tcPr>
          <w:p w:rsidRDefault="00584409" w:rsidP="0099562C" w:rsidR="00592BD9" w:rsidRPr="003802C0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584409">
              <w:rPr>
                <w:rFonts w:hAnsi="Times New Roman" w:ascii="Times New Roman"/>
              </w:rPr>
              <w:t>221.701,72</w:t>
            </w:r>
          </w:p>
        </w:tc>
        <w:tc>
          <w:tcPr>
            <w:tcW w:type="pct" w:w="537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18"/>
          </w:tcPr>
          <w:p w:rsidRDefault="00592BD9" w:rsidP="00F82F7B" w:rsidR="00592BD9" w:rsidRPr="003802C0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F6727B" w:rsidP="00702487" w:rsidR="00F6727B" w:rsidRPr="003802C0">
      <w:pPr>
        <w:jc w:val="center"/>
        <w:rPr>
          <w:rFonts w:hAnsi="Times New Roman" w:ascii="Times New Roman"/>
          <w:b/>
        </w:rPr>
      </w:pPr>
    </w:p>
    <w:p w:rsidRDefault="001E444B" w:rsidP="001E444B" w:rsidR="001E444B">
      <w:pPr>
        <w:jc w:val="both"/>
        <w:rPr>
          <w:rFonts w:hAnsi="Times New Roman" w:ascii="Times New Roman"/>
          <w:b/>
        </w:rPr>
      </w:pPr>
    </w:p>
    <w:p w:rsidRDefault="001E444B" w:rsidP="001E444B" w:rsidR="001E444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 Dubrovniku, 10. veljače 2017. godine</w:t>
      </w:r>
    </w:p>
    <w:p w:rsidRDefault="001E444B" w:rsidP="001E444B" w:rsidR="001E444B">
      <w:pPr>
        <w:jc w:val="both"/>
        <w:rPr>
          <w:rFonts w:hAnsi="Times New Roman" w:ascii="Times New Roman"/>
          <w:b/>
        </w:rPr>
      </w:pPr>
    </w:p>
    <w:p w:rsidRDefault="001E444B" w:rsidP="001E444B" w:rsidR="001E444B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Stečajni sudac:</w:t>
      </w:r>
    </w:p>
    <w:p w:rsidRDefault="001E444B" w:rsidP="001E444B" w:rsidR="001E444B">
      <w:pPr>
        <w:jc w:val="both"/>
        <w:rPr>
          <w:rFonts w:hAnsi="Times New Roman" w:ascii="Times New Roman"/>
          <w:b/>
        </w:rPr>
      </w:pPr>
    </w:p>
    <w:p w:rsidRDefault="001E444B" w:rsidP="001E444B" w:rsidR="001E444B" w:rsidRPr="003802C0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</w:t>
      </w:r>
    </w:p>
    <w:sectPr w:rsidSect="005644E2" w:rsidR="001E444B" w:rsidRPr="003802C0">
      <w:pgSz w:orient="landscape" w:h="11906" w:w="16838"/>
      <w:pgMar w:gutter="0" w:footer="709" w:header="709" w:left="1418" w:bottom="1079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27B" w:rsidP="00702487" w:rsidR="00F6727B">
      <w:pPr>
        <w:spacing w:after="0"/>
      </w:pPr>
      <w:r>
        <w:separator/>
      </w:r>
    </w:p>
  </w:endnote>
  <w:endnote w:id="0" w:type="continuationSeparator">
    <w:p w:rsidRDefault="00F6727B" w:rsidP="00702487" w:rsidR="00F672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27B" w:rsidP="00702487" w:rsidR="00F6727B">
      <w:pPr>
        <w:spacing w:after="0"/>
      </w:pPr>
      <w:r>
        <w:separator/>
      </w:r>
    </w:p>
  </w:footnote>
  <w:footnote w:id="0" w:type="continuationSeparator">
    <w:p w:rsidRDefault="00F6727B" w:rsidP="00702487" w:rsidR="00F6727B">
      <w:pPr>
        <w:spacing w:after="0"/>
      </w:pPr>
      <w:r>
        <w:continuationSeparator/>
      </w:r>
    </w:p>
  </w:footnote>
  <w:footnote w:id="1">
    <w:p w:rsidRDefault="00592BD9" w:rsidP="00C52776" w:rsidR="00592BD9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  <w:r w:rsidR="005238E0">
        <w:rPr>
          <w:rFonts w:hAnsi="Times New Roman" w:ascii="Times New Roman"/>
        </w:rPr>
        <w:t xml:space="preserve"> 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6605"/>
    <w:rsid w:val="000331A7"/>
    <w:rsid w:val="00051646"/>
    <w:rsid w:val="000525AD"/>
    <w:rsid w:val="000627C9"/>
    <w:rsid w:val="000734A2"/>
    <w:rsid w:val="00080E3B"/>
    <w:rsid w:val="000D136F"/>
    <w:rsid w:val="000E73A5"/>
    <w:rsid w:val="000F21EA"/>
    <w:rsid w:val="00113137"/>
    <w:rsid w:val="001C09BB"/>
    <w:rsid w:val="001D7793"/>
    <w:rsid w:val="001E444B"/>
    <w:rsid w:val="001E7CC5"/>
    <w:rsid w:val="001F0523"/>
    <w:rsid w:val="001F2D5A"/>
    <w:rsid w:val="00213C4E"/>
    <w:rsid w:val="00215EF1"/>
    <w:rsid w:val="002464DA"/>
    <w:rsid w:val="00247365"/>
    <w:rsid w:val="00271121"/>
    <w:rsid w:val="00273B28"/>
    <w:rsid w:val="002903A7"/>
    <w:rsid w:val="00290C60"/>
    <w:rsid w:val="002A68DE"/>
    <w:rsid w:val="002E1244"/>
    <w:rsid w:val="00315701"/>
    <w:rsid w:val="00325DE1"/>
    <w:rsid w:val="003726DD"/>
    <w:rsid w:val="003802C0"/>
    <w:rsid w:val="003959F7"/>
    <w:rsid w:val="003A7054"/>
    <w:rsid w:val="003E40A7"/>
    <w:rsid w:val="00400B22"/>
    <w:rsid w:val="00416FB6"/>
    <w:rsid w:val="004202D4"/>
    <w:rsid w:val="00472EA4"/>
    <w:rsid w:val="004B0C4E"/>
    <w:rsid w:val="004E6867"/>
    <w:rsid w:val="004F386E"/>
    <w:rsid w:val="004F4B4C"/>
    <w:rsid w:val="00500CC0"/>
    <w:rsid w:val="005238E0"/>
    <w:rsid w:val="00545009"/>
    <w:rsid w:val="005552CC"/>
    <w:rsid w:val="00561B51"/>
    <w:rsid w:val="005644E2"/>
    <w:rsid w:val="00584409"/>
    <w:rsid w:val="00592BD9"/>
    <w:rsid w:val="00593299"/>
    <w:rsid w:val="0059577D"/>
    <w:rsid w:val="005A45EE"/>
    <w:rsid w:val="005B61BF"/>
    <w:rsid w:val="005C6C5E"/>
    <w:rsid w:val="005E6D26"/>
    <w:rsid w:val="005F3DD9"/>
    <w:rsid w:val="00600A2B"/>
    <w:rsid w:val="00620971"/>
    <w:rsid w:val="00625C01"/>
    <w:rsid w:val="00653F8C"/>
    <w:rsid w:val="00655B39"/>
    <w:rsid w:val="0067253B"/>
    <w:rsid w:val="006917A4"/>
    <w:rsid w:val="006A7878"/>
    <w:rsid w:val="006B30BF"/>
    <w:rsid w:val="006E713A"/>
    <w:rsid w:val="006F135E"/>
    <w:rsid w:val="00700ACB"/>
    <w:rsid w:val="00702487"/>
    <w:rsid w:val="007039A4"/>
    <w:rsid w:val="00711612"/>
    <w:rsid w:val="00763EC3"/>
    <w:rsid w:val="00773F8D"/>
    <w:rsid w:val="007B4027"/>
    <w:rsid w:val="007C0D8A"/>
    <w:rsid w:val="007E67B6"/>
    <w:rsid w:val="007F1E11"/>
    <w:rsid w:val="008055D6"/>
    <w:rsid w:val="00810640"/>
    <w:rsid w:val="008349B0"/>
    <w:rsid w:val="00851214"/>
    <w:rsid w:val="008512FB"/>
    <w:rsid w:val="008514C3"/>
    <w:rsid w:val="0085198B"/>
    <w:rsid w:val="00852A9E"/>
    <w:rsid w:val="0087131A"/>
    <w:rsid w:val="0087705F"/>
    <w:rsid w:val="00890710"/>
    <w:rsid w:val="008A262B"/>
    <w:rsid w:val="00940D25"/>
    <w:rsid w:val="00974EED"/>
    <w:rsid w:val="009775D2"/>
    <w:rsid w:val="0099562C"/>
    <w:rsid w:val="009D5B79"/>
    <w:rsid w:val="009E4CE3"/>
    <w:rsid w:val="009E655F"/>
    <w:rsid w:val="00A007A6"/>
    <w:rsid w:val="00A009DB"/>
    <w:rsid w:val="00A01DF6"/>
    <w:rsid w:val="00A14832"/>
    <w:rsid w:val="00A21483"/>
    <w:rsid w:val="00A2257B"/>
    <w:rsid w:val="00A362FF"/>
    <w:rsid w:val="00A37686"/>
    <w:rsid w:val="00A37FBF"/>
    <w:rsid w:val="00A50B62"/>
    <w:rsid w:val="00A84ABE"/>
    <w:rsid w:val="00AE2AA4"/>
    <w:rsid w:val="00AE436B"/>
    <w:rsid w:val="00AE477B"/>
    <w:rsid w:val="00B312B2"/>
    <w:rsid w:val="00B3364C"/>
    <w:rsid w:val="00B3519A"/>
    <w:rsid w:val="00B40BEB"/>
    <w:rsid w:val="00B52E04"/>
    <w:rsid w:val="00B5462D"/>
    <w:rsid w:val="00B823DF"/>
    <w:rsid w:val="00B9681B"/>
    <w:rsid w:val="00BC2DB2"/>
    <w:rsid w:val="00BD6BB0"/>
    <w:rsid w:val="00C11C06"/>
    <w:rsid w:val="00C1455B"/>
    <w:rsid w:val="00C177F6"/>
    <w:rsid w:val="00C303A5"/>
    <w:rsid w:val="00C52776"/>
    <w:rsid w:val="00C542AB"/>
    <w:rsid w:val="00C61F72"/>
    <w:rsid w:val="00C7514A"/>
    <w:rsid w:val="00C7799E"/>
    <w:rsid w:val="00C97C73"/>
    <w:rsid w:val="00CA03AC"/>
    <w:rsid w:val="00CC397A"/>
    <w:rsid w:val="00CE60CA"/>
    <w:rsid w:val="00D160DA"/>
    <w:rsid w:val="00D35B6B"/>
    <w:rsid w:val="00D62B87"/>
    <w:rsid w:val="00DA0DEC"/>
    <w:rsid w:val="00DA397B"/>
    <w:rsid w:val="00DD343E"/>
    <w:rsid w:val="00DE25C4"/>
    <w:rsid w:val="00DF1282"/>
    <w:rsid w:val="00E30375"/>
    <w:rsid w:val="00E61105"/>
    <w:rsid w:val="00E852A6"/>
    <w:rsid w:val="00EB2396"/>
    <w:rsid w:val="00EC155B"/>
    <w:rsid w:val="00F17F71"/>
    <w:rsid w:val="00F240EC"/>
    <w:rsid w:val="00F256C1"/>
    <w:rsid w:val="00F361FB"/>
    <w:rsid w:val="00F40FAD"/>
    <w:rsid w:val="00F457A1"/>
    <w:rsid w:val="00F6727B"/>
    <w:rsid w:val="00F82F7B"/>
    <w:rsid w:val="00F9134E"/>
    <w:rsid w:val="00F97D04"/>
    <w:rsid w:val="00FC110B"/>
    <w:rsid w:val="00FC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after="80"/>
    </w:pPr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cs="Times New Roman" w:hAnsi="Calibri" w:asci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2BD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2BD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2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E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E0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E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E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/>
    </w:pPr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/>
    </w:pPr>
    <w:rPr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locked/>
    <w:rsid w:val="00702487"/>
    <w:rPr>
      <w:rFonts w:ascii="Calibri" w:cs="Times New Roman" w:hAnsi="Calibri"/>
      <w:sz w:val="20"/>
      <w:szCs w:val="20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locked/>
    <w:rsid w:val="00A362FF"/>
    <w:rPr>
      <w:rFonts w:ascii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92BD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2BD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2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E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E0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E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E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</izvorni_sadrzaj>
    <derivirana_varijabla naziv="DomainObject.Predmet.ProtustrankaFormated_1">  ŠAKO PET PLUS za brodogradnju, društvo s ograničenom odgovornošću</derivirana_varijabla>
  </DomainObject.Predmet.ProtustrankaFormated>
  <DomainObject.Predmet.ProtustrankaFormatedOIB>
    <izvorni_sadrzaj>  ŠAKO PET PLUS za brodogradnju, društvo s ograničenom odgovornošću, OIB 42897649697</izvorni_sadrzaj>
    <derivirana_varijabla naziv="DomainObject.Predmet.ProtustrankaFormatedOIB_1">  ŠAKO PET PLUS za brodogradnju, društvo s ograničenom odgovornošću, OIB 42897649697</derivirana_varijabla>
  </DomainObject.Predmet.ProtustrankaFormatedOIB>
  <DomainObject.Predmet.ProtustrankaFormatedWithAdress>
    <izvorni_sadrzaj> ŠAKO PET PLUS za brodogradnju, društvo s ograničenom odgovornošću, Neorić 82/a, 21203 Neorić</izvorni_sadrzaj>
    <derivirana_varijabla naziv="DomainObject.Predmet.ProtustrankaFormatedWithAdress_1"> ŠAKO PET PLUS za brodogradnju, društvo s ograničenom odgovornošću, Neorić 82/a, 21203 Neorić</derivirana_varijabla>
  </DomainObject.Predmet.ProtustrankaFormatedWithAdress>
  <DomainObject.Predmet.ProtustrankaFormatedWithAdressOIB>
    <izvorni_sadrzaj> ŠAKO PET PLUS za brodogradnju, društvo s ograničenom odgovornošću, OIB 42897649697, Neorić 82/a, 21203 Neorić</izvorni_sadrzaj>
    <derivirana_varijabla naziv="DomainObject.Predmet.ProtustrankaFormatedWithAdressOIB_1"> ŠAKO PET PLUS za brodogradnju, društvo s ograničenom odgovornošću, OIB 42897649697, Neorić 82/a, 21203 Neorić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</item>
    </izvorni_sadrzaj>
    <derivirana_varijabla naziv="DomainObject.Predmet.ProtuStrankaListFormated_1">
      <item>ŠAKO PET PLUS za brodogradnju, društvo s ograničenom odgovornošću</item>
    </derivirana_varijabla>
  </DomainObject.Predmet.ProtuStrankaListFormated>
  <DomainObject.Predmet.ProtuStrankaListFormatedOIB>
    <izvorni_sadrzaj>
      <item>ŠAKO PET PLUS za brodogradnju, društvo s ograničenom odgovornošću, OIB 42897649697</item>
    </izvorni_sadrzaj>
    <derivirana_varijabla naziv="DomainObject.Predmet.ProtuStrankaListFormatedOIB_1">
      <item>ŠAKO PET PLUS za brodogradnju, društvo s ograničenom odgovornošću, OIB 42897649697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</item>
    </izvorni_sadrzaj>
    <derivirana_varijabla naziv="DomainObject.Predmet.ProtuStrankaListFormatedWithAdress_1">
      <item>ŠAKO PET PLUS za brodogradnju, društvo s ograničenom odgovornošću, Neorić 82/a, 21203 Neorić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</item>
    </izvorni_sadrzaj>
    <derivirana_varijabla naziv="DomainObject.Predmet.ProtuStrankaListFormatedWithAdressOIB_1">
      <item>ŠAKO PET PLUS za brodogradnju, društvo s ograničenom odgovornošću, OIB 42897649697, Neorić 82/a, 21203 Neorić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</izvorni_sadrzaj>
    <derivirana_varijabla naziv="DomainObject.Predmet.SudioniciListNaziv_1">
      <item>ŠAKO PET PLUS za brodogradnju, društvo s ograničenom odgovornošću</item>
      <item>FINANCIJSKA AGENCIJA, RC SPLIT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</izvorni_sadrzaj>
    <derivirana_varijabla naziv="DomainObject.Predmet.SudioniciListNazivOIB_1">
      <item>, OIB 42897649697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97</properties:Words>
  <properties:Characters>609</properties:Characters>
  <properties:Lines>57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19</vt:lpstr>
    </vt:vector>
  </properties:TitlesOfParts>
  <properties:LinksUpToDate>false</properties:LinksUpToDate>
  <properties:CharactersWithSpaces>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2017-02-06T12:29:00Z</dcterms:created>
  <dc:creator>ADMINIBM</dc:creator>
  <cp:lastModifiedBy>Jadranko Basić</cp:lastModifiedBy>
  <cp:lastPrinted>2017-01-27T10:52:00Z</cp:lastPrinted>
  <dcterms:modified xmlns:xsi="http://www.w3.org/2001/XMLSchema-instance" xsi:type="dcterms:W3CDTF">2017-02-10T12:00:00Z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