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3ba1" w14:paraId="dc13ba1" w:rsidRDefault="00750685" w:rsidP="00750685" w:rsidR="00750685" w:rsidRPr="009709B5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9709B5">
        <w:rPr>
          <w:rStyle w:val="Naglaeno"/>
          <w:b w:val="false"/>
        </w:rPr>
        <w:t xml:space="preserve">             </w:t>
      </w:r>
      <w:r w:rsidR="00A57CC9" w:rsidRPr="009709B5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9709B5">
      <w:pPr>
        <w:ind w:hanging="720" w:left="360"/>
        <w:rPr>
          <w:rStyle w:val="Naglaeno"/>
          <w:b w:val="false"/>
        </w:rPr>
      </w:pPr>
      <w:r w:rsidRPr="009709B5">
        <w:rPr>
          <w:rStyle w:val="Naglaeno"/>
          <w:b w:val="false"/>
        </w:rPr>
        <w:t xml:space="preserve">     </w:t>
      </w:r>
      <w:r w:rsidR="00151980" w:rsidRPr="009709B5">
        <w:rPr>
          <w:rStyle w:val="Naglaeno"/>
          <w:b w:val="false"/>
        </w:rPr>
        <w:t xml:space="preserve">    </w:t>
      </w:r>
      <w:r w:rsidRPr="009709B5">
        <w:rPr>
          <w:rStyle w:val="Naglaeno"/>
          <w:b w:val="false"/>
        </w:rPr>
        <w:t>REPUBLIKA HRVATSKA</w:t>
      </w:r>
    </w:p>
    <w:p w:rsidRDefault="00750685" w:rsidP="00750685" w:rsidR="00750685" w:rsidRPr="009709B5">
      <w:pPr>
        <w:ind w:hanging="720" w:left="360"/>
        <w:rPr>
          <w:rStyle w:val="Naglaeno"/>
          <w:b w:val="false"/>
        </w:rPr>
      </w:pPr>
      <w:r w:rsidRPr="009709B5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9709B5">
      <w:pPr>
        <w:ind w:hanging="720" w:left="360"/>
        <w:rPr>
          <w:rStyle w:val="Naglaeno"/>
          <w:b w:val="false"/>
        </w:rPr>
      </w:pPr>
    </w:p>
    <w:p w:rsidRDefault="005450AF" w:rsidP="00750685" w:rsidR="005450AF" w:rsidRPr="009709B5">
      <w:pPr>
        <w:ind w:hanging="720" w:left="360"/>
        <w:rPr>
          <w:rStyle w:val="Naglaeno"/>
          <w:b w:val="false"/>
        </w:rPr>
      </w:pPr>
    </w:p>
    <w:p w:rsidRDefault="009709B5" w:rsidP="009709B5" w:rsidR="009709B5" w:rsidRPr="009709B5">
      <w:pPr>
        <w:jc w:val="center"/>
      </w:pPr>
      <w:r w:rsidRPr="009709B5">
        <w:t>R E P U B L I K A  H R V A T S K A</w:t>
      </w:r>
    </w:p>
    <w:p w:rsidRDefault="009709B5" w:rsidP="009709B5" w:rsidR="009709B5" w:rsidRPr="009709B5"/>
    <w:p w:rsidRDefault="009709B5" w:rsidP="009709B5" w:rsidR="009709B5" w:rsidRPr="009709B5">
      <w:pPr>
        <w:jc w:val="center"/>
      </w:pPr>
      <w:r w:rsidRPr="009709B5">
        <w:t>R J E Š E N J E</w:t>
      </w:r>
    </w:p>
    <w:p w:rsidRDefault="009709B5" w:rsidP="009709B5" w:rsidR="009709B5" w:rsidRPr="009709B5"/>
    <w:p w:rsidRDefault="009709B5" w:rsidP="009709B5" w:rsidR="009709B5" w:rsidRPr="009709B5">
      <w:pPr>
        <w:rPr>
          <w:b/>
        </w:rPr>
      </w:pPr>
    </w:p>
    <w:p w:rsidRDefault="009709B5" w:rsidP="00484F6F" w:rsidR="009709B5" w:rsidRPr="009709B5">
      <w:pPr>
        <w:pStyle w:val="Tijeloteksta"/>
        <w:rPr>
          <w:sz w:val="24"/>
        </w:rPr>
      </w:pPr>
      <w:r w:rsidRPr="009709B5">
        <w:rPr>
          <w:sz w:val="24"/>
        </w:rPr>
        <w:tab/>
      </w:r>
      <w:r w:rsidR="00484F6F" w:rsidRPr="00A8162D">
        <w:rPr>
          <w:sz w:val="24"/>
        </w:rPr>
        <w:t xml:space="preserve">Trgovački sud u Osijeku, po stečajnoj sutkinji Nadi Roso, u stečajnom postupku </w:t>
      </w:r>
      <w:r w:rsidR="00484F6F" w:rsidRPr="008E6531">
        <w:rPr>
          <w:sz w:val="24"/>
        </w:rPr>
        <w:t xml:space="preserve">predlagatelja RH, Ministarstvo financija, Porezna uprava Područni ured Slavonija i Baranja, Porezno mjesto Vukovar, koju zastupa ŽDO u Vukovaru, za otvaranje stečajnog postupka nad dužnikom </w:t>
      </w:r>
      <w:r w:rsidR="00484F6F" w:rsidRPr="008E6531">
        <w:rPr>
          <w:b/>
          <w:sz w:val="24"/>
        </w:rPr>
        <w:t xml:space="preserve">BRIČIĆ GRAĐA d.o.o., Županja, Stanovi Pod </w:t>
      </w:r>
      <w:proofErr w:type="spellStart"/>
      <w:r w:rsidR="00484F6F" w:rsidRPr="008E6531">
        <w:rPr>
          <w:b/>
          <w:sz w:val="24"/>
        </w:rPr>
        <w:t>Oraš</w:t>
      </w:r>
      <w:proofErr w:type="spellEnd"/>
      <w:r w:rsidR="00484F6F" w:rsidRPr="008E6531">
        <w:rPr>
          <w:b/>
          <w:sz w:val="24"/>
        </w:rPr>
        <w:t>.</w:t>
      </w:r>
      <w:r w:rsidR="0021396F">
        <w:rPr>
          <w:b/>
          <w:sz w:val="24"/>
        </w:rPr>
        <w:t xml:space="preserve"> </w:t>
      </w:r>
      <w:r w:rsidR="00484F6F" w:rsidRPr="008E6531">
        <w:rPr>
          <w:b/>
          <w:sz w:val="24"/>
        </w:rPr>
        <w:t>Most. 13/a, OIB: 83993322484, MBS: 030079806</w:t>
      </w:r>
      <w:r w:rsidR="00484F6F" w:rsidRPr="008E6531">
        <w:rPr>
          <w:sz w:val="24"/>
        </w:rPr>
        <w:t xml:space="preserve">, dana 28. rujna 2016. g.,  </w:t>
      </w:r>
    </w:p>
    <w:p w:rsidRDefault="009709B5" w:rsidP="00484F6F" w:rsidR="009709B5">
      <w:pPr>
        <w:tabs>
          <w:tab w:pos="708" w:val="left"/>
          <w:tab w:pos="4536" w:val="center"/>
        </w:tabs>
        <w:jc w:val="both"/>
      </w:pPr>
      <w:r w:rsidRPr="009709B5">
        <w:tab/>
      </w:r>
      <w:r w:rsidRPr="009709B5">
        <w:tab/>
      </w:r>
    </w:p>
    <w:p w:rsidRDefault="00484F6F" w:rsidP="00484F6F" w:rsidR="00484F6F" w:rsidRPr="009709B5">
      <w:pPr>
        <w:tabs>
          <w:tab w:pos="708" w:val="left"/>
          <w:tab w:pos="4536" w:val="center"/>
        </w:tabs>
        <w:jc w:val="both"/>
      </w:pPr>
    </w:p>
    <w:p w:rsidRDefault="009709B5" w:rsidP="009709B5" w:rsidR="009709B5" w:rsidRPr="009709B5">
      <w:pPr>
        <w:jc w:val="center"/>
      </w:pPr>
      <w:r w:rsidRPr="009709B5">
        <w:t>r i j e š i o   j e</w:t>
      </w:r>
    </w:p>
    <w:p w:rsidRDefault="009709B5" w:rsidP="009709B5" w:rsidR="009709B5" w:rsidRPr="009709B5">
      <w:pPr>
        <w:pStyle w:val="Tijeloteksta"/>
        <w:rPr>
          <w:sz w:val="24"/>
        </w:rPr>
      </w:pPr>
    </w:p>
    <w:p w:rsidRDefault="009709B5" w:rsidP="009709B5" w:rsidR="009709B5" w:rsidRPr="009709B5">
      <w:pPr>
        <w:pStyle w:val="Tijeloteksta"/>
        <w:rPr>
          <w:sz w:val="24"/>
        </w:rPr>
      </w:pPr>
    </w:p>
    <w:p w:rsidRDefault="009709B5" w:rsidP="009709B5" w:rsidR="009709B5" w:rsidRPr="007748D6">
      <w:pPr>
        <w:pStyle w:val="Tijeloteksta"/>
        <w:numPr>
          <w:ilvl w:val="0"/>
          <w:numId w:val="10"/>
        </w:numPr>
        <w:rPr>
          <w:sz w:val="24"/>
        </w:rPr>
      </w:pPr>
      <w:r w:rsidRPr="007748D6">
        <w:rPr>
          <w:sz w:val="24"/>
        </w:rPr>
        <w:t xml:space="preserve">Pokreće se prethodni postupak radi utvrđivanja uvjeta za otvaranje stečajnog postupka nad dužnikom </w:t>
      </w:r>
      <w:r w:rsidR="007748D6" w:rsidRPr="008E6531">
        <w:rPr>
          <w:b/>
          <w:sz w:val="24"/>
        </w:rPr>
        <w:t xml:space="preserve">BRIČIĆ GRAĐA d.o.o., Županja, Stanovi Pod </w:t>
      </w:r>
      <w:proofErr w:type="spellStart"/>
      <w:r w:rsidR="007748D6" w:rsidRPr="008E6531">
        <w:rPr>
          <w:b/>
          <w:sz w:val="24"/>
        </w:rPr>
        <w:t>Oraš.Most</w:t>
      </w:r>
      <w:proofErr w:type="spellEnd"/>
      <w:r w:rsidR="007748D6" w:rsidRPr="008E6531">
        <w:rPr>
          <w:b/>
          <w:sz w:val="24"/>
        </w:rPr>
        <w:t>. 13/a, OIB: 83993322484, MBS: 030079806</w:t>
      </w:r>
      <w:r w:rsidRPr="007748D6">
        <w:rPr>
          <w:b/>
          <w:sz w:val="24"/>
        </w:rPr>
        <w:t>.</w:t>
      </w:r>
      <w:r w:rsidR="007748D6">
        <w:rPr>
          <w:b/>
          <w:sz w:val="24"/>
        </w:rPr>
        <w:t xml:space="preserve"> </w:t>
      </w:r>
    </w:p>
    <w:p w:rsidRDefault="009709B5" w:rsidP="00E4155E" w:rsidR="00E4155E">
      <w:pPr>
        <w:pStyle w:val="Tijeloteksta"/>
        <w:numPr>
          <w:ilvl w:val="0"/>
          <w:numId w:val="10"/>
        </w:numPr>
        <w:rPr>
          <w:sz w:val="24"/>
        </w:rPr>
      </w:pPr>
      <w:r w:rsidRPr="007748D6">
        <w:rPr>
          <w:sz w:val="24"/>
        </w:rPr>
        <w:t xml:space="preserve">Zakazuje se ročište radi izjašnjenja o prijedlogu za dan </w:t>
      </w:r>
      <w:r w:rsidR="007748D6">
        <w:rPr>
          <w:b/>
          <w:sz w:val="24"/>
        </w:rPr>
        <w:t xml:space="preserve">24. studeni </w:t>
      </w:r>
      <w:r w:rsidRPr="007748D6">
        <w:rPr>
          <w:b/>
          <w:sz w:val="24"/>
        </w:rPr>
        <w:t>2016. g. u 1</w:t>
      </w:r>
      <w:r w:rsidR="007748D6">
        <w:rPr>
          <w:b/>
          <w:sz w:val="24"/>
        </w:rPr>
        <w:t>1</w:t>
      </w:r>
      <w:r w:rsidRPr="007748D6">
        <w:rPr>
          <w:b/>
          <w:sz w:val="24"/>
        </w:rPr>
        <w:t>,00 sati</w:t>
      </w:r>
      <w:r w:rsidRPr="007748D6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9709B5" w:rsidP="00E4155E" w:rsidR="009709B5" w:rsidRPr="00E4155E">
      <w:pPr>
        <w:pStyle w:val="Tijeloteksta"/>
        <w:numPr>
          <w:ilvl w:val="0"/>
          <w:numId w:val="10"/>
        </w:numPr>
        <w:rPr>
          <w:sz w:val="24"/>
        </w:rPr>
      </w:pPr>
      <w:r w:rsidRPr="00E4155E">
        <w:rPr>
          <w:sz w:val="24"/>
        </w:rPr>
        <w:t xml:space="preserve">U ovom postupku imenuje se privremeni stečajni upravitelj u osobi </w:t>
      </w:r>
      <w:r w:rsidR="00E4155E" w:rsidRPr="00E4155E">
        <w:rPr>
          <w:b/>
          <w:sz w:val="24"/>
        </w:rPr>
        <w:t xml:space="preserve">Vinko Ljubičić, Osijek, </w:t>
      </w:r>
      <w:proofErr w:type="spellStart"/>
      <w:r w:rsidR="00E4155E" w:rsidRPr="00E4155E">
        <w:rPr>
          <w:b/>
          <w:sz w:val="24"/>
        </w:rPr>
        <w:t>Orljavska</w:t>
      </w:r>
      <w:proofErr w:type="spellEnd"/>
      <w:r w:rsidR="00E4155E" w:rsidRPr="00E4155E">
        <w:rPr>
          <w:b/>
          <w:sz w:val="24"/>
        </w:rPr>
        <w:t xml:space="preserve"> 4a, OIB: 91327367435</w:t>
      </w:r>
      <w:r w:rsidRPr="00E4155E">
        <w:rPr>
          <w:sz w:val="24"/>
        </w:rPr>
        <w:t>.</w:t>
      </w:r>
    </w:p>
    <w:p w:rsidRDefault="009709B5" w:rsidP="009709B5" w:rsidR="009709B5" w:rsidRPr="009709B5">
      <w:pPr>
        <w:pStyle w:val="Tijeloteksta"/>
        <w:numPr>
          <w:ilvl w:val="0"/>
          <w:numId w:val="10"/>
        </w:numPr>
        <w:rPr>
          <w:sz w:val="24"/>
        </w:rPr>
      </w:pPr>
      <w:r w:rsidRPr="007748D6">
        <w:rPr>
          <w:sz w:val="24"/>
        </w:rPr>
        <w:t>Privremeni stečajni upravitelj dužan je u primjerenom roku, a najdulje u roku od 8 dana prije održavanja ročišta stečajnom sucu izvješće o financijsko gospodarskom stanju stečajnog dužnika, te mogućnostima provođenja stečajnog postupka nad</w:t>
      </w:r>
      <w:r w:rsidRPr="009709B5">
        <w:rPr>
          <w:sz w:val="24"/>
        </w:rPr>
        <w:t xml:space="preserve"> njegovom imovinom.</w:t>
      </w:r>
    </w:p>
    <w:p w:rsidRDefault="009709B5" w:rsidP="009709B5" w:rsidR="009709B5" w:rsidRPr="009709B5">
      <w:pPr>
        <w:pStyle w:val="Tijeloteksta"/>
        <w:numPr>
          <w:ilvl w:val="0"/>
          <w:numId w:val="10"/>
        </w:numPr>
        <w:rPr>
          <w:sz w:val="24"/>
        </w:rPr>
      </w:pPr>
      <w:r w:rsidRPr="009709B5">
        <w:rPr>
          <w:sz w:val="24"/>
        </w:rPr>
        <w:t>Privremeni stečajni upravitelj ovlašten je stupiti u poslovne prostorije dužnika, te tamo provesti sve radnje.</w:t>
      </w:r>
    </w:p>
    <w:p w:rsidRDefault="009709B5" w:rsidP="009709B5" w:rsidR="009709B5" w:rsidRPr="009709B5">
      <w:pPr>
        <w:pStyle w:val="Tijeloteksta"/>
        <w:numPr>
          <w:ilvl w:val="0"/>
          <w:numId w:val="10"/>
        </w:numPr>
        <w:rPr>
          <w:sz w:val="24"/>
        </w:rPr>
      </w:pPr>
      <w:r w:rsidRPr="009709B5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9709B5" w:rsidP="009709B5" w:rsidR="009709B5" w:rsidRPr="009709B5">
      <w:pPr>
        <w:pStyle w:val="Tijeloteksta"/>
        <w:rPr>
          <w:b/>
          <w:bCs/>
          <w:sz w:val="24"/>
        </w:rPr>
      </w:pPr>
    </w:p>
    <w:p w:rsidRDefault="009709B5" w:rsidP="009709B5" w:rsidR="009709B5" w:rsidRPr="009709B5">
      <w:pPr>
        <w:pStyle w:val="Tijeloteksta"/>
        <w:rPr>
          <w:b/>
          <w:bCs/>
          <w:sz w:val="24"/>
        </w:rPr>
      </w:pPr>
    </w:p>
    <w:p w:rsidRDefault="009709B5" w:rsidP="009709B5" w:rsidR="009709B5" w:rsidRPr="009709B5">
      <w:pPr>
        <w:pStyle w:val="Tijeloteksta"/>
        <w:jc w:val="center"/>
        <w:rPr>
          <w:bCs/>
          <w:sz w:val="24"/>
        </w:rPr>
      </w:pPr>
      <w:r w:rsidRPr="009709B5">
        <w:rPr>
          <w:bCs/>
          <w:sz w:val="24"/>
        </w:rPr>
        <w:t>Obrazloženje</w:t>
      </w:r>
    </w:p>
    <w:p w:rsidRDefault="009709B5" w:rsidP="009709B5" w:rsidR="009709B5" w:rsidRPr="009709B5">
      <w:pPr>
        <w:pStyle w:val="Tijeloteksta"/>
        <w:rPr>
          <w:b/>
          <w:bCs/>
          <w:sz w:val="24"/>
        </w:rPr>
      </w:pPr>
    </w:p>
    <w:p w:rsidRDefault="009709B5" w:rsidP="009709B5" w:rsidR="009709B5" w:rsidRPr="009709B5">
      <w:pPr>
        <w:pStyle w:val="Tijeloteksta"/>
        <w:rPr>
          <w:b/>
          <w:bCs/>
          <w:sz w:val="24"/>
        </w:rPr>
      </w:pPr>
    </w:p>
    <w:p w:rsidRDefault="009709B5" w:rsidP="009709B5" w:rsidR="009709B5" w:rsidRPr="009709B5">
      <w:pPr>
        <w:pStyle w:val="Tijeloteksta"/>
        <w:rPr>
          <w:sz w:val="24"/>
        </w:rPr>
      </w:pPr>
      <w:r w:rsidRPr="009709B5">
        <w:rPr>
          <w:sz w:val="24"/>
        </w:rPr>
        <w:tab/>
        <w:t xml:space="preserve">Predlagatelj – RH Porezna uprava zastupani po ŽDO Vukovar, podnio je dana </w:t>
      </w:r>
      <w:r w:rsidR="00985BE7">
        <w:rPr>
          <w:sz w:val="24"/>
        </w:rPr>
        <w:t>12</w:t>
      </w:r>
      <w:r w:rsidRPr="009709B5">
        <w:rPr>
          <w:sz w:val="24"/>
        </w:rPr>
        <w:t xml:space="preserve">. </w:t>
      </w:r>
      <w:r w:rsidR="00985BE7">
        <w:rPr>
          <w:sz w:val="24"/>
        </w:rPr>
        <w:t>siječnja</w:t>
      </w:r>
      <w:r w:rsidRPr="009709B5">
        <w:rPr>
          <w:sz w:val="24"/>
        </w:rPr>
        <w:t xml:space="preserve"> 2016. g. na propisanom obrascu prijedlog za otvaranje  stečajnog postupka nad </w:t>
      </w:r>
      <w:r w:rsidRPr="009709B5">
        <w:rPr>
          <w:sz w:val="24"/>
        </w:rPr>
        <w:lastRenderedPageBreak/>
        <w:t xml:space="preserve">dužnikom </w:t>
      </w:r>
      <w:r w:rsidR="002620E7">
        <w:rPr>
          <w:b/>
        </w:rPr>
        <w:t xml:space="preserve">BRIČIĆ GRAĐA d.o.o., Županja, Stanovi Pod </w:t>
      </w:r>
      <w:proofErr w:type="spellStart"/>
      <w:r w:rsidR="002620E7">
        <w:rPr>
          <w:b/>
        </w:rPr>
        <w:t>Oraš.Most</w:t>
      </w:r>
      <w:proofErr w:type="spellEnd"/>
      <w:r w:rsidR="002620E7">
        <w:rPr>
          <w:b/>
        </w:rPr>
        <w:t>. 13/a, OIB: 83993322484, MBS: 030079806</w:t>
      </w:r>
      <w:r w:rsidRPr="009709B5">
        <w:rPr>
          <w:b/>
          <w:sz w:val="24"/>
        </w:rPr>
        <w:t>.</w:t>
      </w:r>
      <w:r w:rsidRPr="009709B5">
        <w:rPr>
          <w:sz w:val="24"/>
        </w:rPr>
        <w:t xml:space="preserve"> </w:t>
      </w:r>
      <w:r w:rsidRPr="009709B5">
        <w:rPr>
          <w:sz w:val="24"/>
        </w:rPr>
        <w:tab/>
      </w:r>
    </w:p>
    <w:p w:rsidRDefault="009709B5" w:rsidP="009709B5" w:rsidR="009709B5" w:rsidRPr="009709B5">
      <w:pPr>
        <w:pStyle w:val="Tijeloteksta"/>
        <w:rPr>
          <w:sz w:val="24"/>
        </w:rPr>
      </w:pPr>
    </w:p>
    <w:p w:rsidRDefault="009709B5" w:rsidP="009709B5" w:rsidR="009709B5" w:rsidRPr="009709B5">
      <w:pPr>
        <w:pStyle w:val="Tijeloteksta"/>
        <w:ind w:firstLine="708"/>
        <w:rPr>
          <w:sz w:val="24"/>
        </w:rPr>
      </w:pPr>
      <w:r w:rsidRPr="005032B7">
        <w:rPr>
          <w:sz w:val="24"/>
        </w:rPr>
        <w:t>U prijedlogu navodi</w:t>
      </w:r>
      <w:r w:rsidRPr="009709B5">
        <w:rPr>
          <w:sz w:val="24"/>
        </w:rPr>
        <w:t xml:space="preserve"> da kod dužnika postoji stečajni razlog – nesposobnost za plaćanje te prema podacima FINE na dan </w:t>
      </w:r>
      <w:r w:rsidR="005032B7">
        <w:rPr>
          <w:sz w:val="24"/>
        </w:rPr>
        <w:t>31. prosinac</w:t>
      </w:r>
      <w:r w:rsidRPr="009709B5">
        <w:rPr>
          <w:sz w:val="24"/>
        </w:rPr>
        <w:t xml:space="preserve"> 2015. g.</w:t>
      </w:r>
      <w:r w:rsidR="005032B7">
        <w:rPr>
          <w:sz w:val="24"/>
        </w:rPr>
        <w:t xml:space="preserve"> utvrđena neprekidna blokada u trajanju od 745 dana a da tražbina prema Poreznoj upravi iznosi 10.760,79 kn temeljem neplaćenih obveza poreza, doprinosa i drugih javnih davanja.</w:t>
      </w:r>
    </w:p>
    <w:p w:rsidRDefault="009709B5" w:rsidP="009709B5" w:rsidR="009709B5" w:rsidRPr="009709B5">
      <w:pPr>
        <w:pStyle w:val="Tijeloteksta"/>
        <w:rPr>
          <w:sz w:val="24"/>
        </w:rPr>
      </w:pPr>
    </w:p>
    <w:p w:rsidRDefault="009709B5" w:rsidP="009709B5" w:rsidR="009709B5" w:rsidRPr="009709B5">
      <w:pPr>
        <w:ind w:firstLine="708"/>
        <w:jc w:val="both"/>
      </w:pPr>
      <w:r w:rsidRPr="009709B5">
        <w:t>Slijedom navedenog a sukladno čl. 115</w:t>
      </w:r>
      <w:r w:rsidR="002620E7">
        <w:t>.</w:t>
      </w:r>
      <w:r w:rsidRPr="009709B5">
        <w:t xml:space="preserve"> Stečajnog zakona (NN 71/15) valjalo je donijeti rješenje o pokretanju prethodnog postupka radi utvrđivanja pretpostavki za otvaranje stečajnog postupka (prethodni postupak). </w:t>
      </w:r>
    </w:p>
    <w:p w:rsidRDefault="009709B5" w:rsidP="009709B5" w:rsidR="009709B5" w:rsidRPr="009709B5">
      <w:pPr>
        <w:jc w:val="both"/>
      </w:pPr>
      <w:r w:rsidRPr="009709B5">
        <w:t xml:space="preserve"> </w:t>
      </w:r>
    </w:p>
    <w:p w:rsidRDefault="009709B5" w:rsidP="002620E7" w:rsidR="009709B5" w:rsidRPr="009709B5">
      <w:pPr>
        <w:ind w:hanging="1080"/>
        <w:jc w:val="both"/>
        <w:rPr>
          <w:b/>
        </w:rPr>
      </w:pPr>
      <w:r w:rsidRPr="009709B5">
        <w:tab/>
        <w:t xml:space="preserve">            Također, temeljem čl. 115. st. 2. citiranog zakona imenovan je privremeni stečajni upravitelj u osobi </w:t>
      </w:r>
      <w:r w:rsidR="002620E7" w:rsidRPr="00E4155E">
        <w:rPr>
          <w:b/>
        </w:rPr>
        <w:t xml:space="preserve">Vinko Ljubičić, Osijek, </w:t>
      </w:r>
      <w:proofErr w:type="spellStart"/>
      <w:r w:rsidR="002620E7" w:rsidRPr="00E4155E">
        <w:rPr>
          <w:b/>
        </w:rPr>
        <w:t>Orljavska</w:t>
      </w:r>
      <w:proofErr w:type="spellEnd"/>
      <w:r w:rsidR="002620E7" w:rsidRPr="00E4155E">
        <w:rPr>
          <w:b/>
        </w:rPr>
        <w:t xml:space="preserve"> 4a,</w:t>
      </w:r>
      <w:r w:rsidR="002620E7">
        <w:rPr>
          <w:b/>
        </w:rPr>
        <w:t xml:space="preserve"> </w:t>
      </w:r>
      <w:r w:rsidRPr="009709B5">
        <w:t>(automatski odabir), radi utvrđivanja stanja imovine dužnika, nakon čega stečajni sudac može donijeti odluku u ovom postupku.</w:t>
      </w:r>
    </w:p>
    <w:p w:rsidRDefault="009709B5" w:rsidP="006468E8" w:rsidR="009709B5" w:rsidRPr="009709B5">
      <w:pPr>
        <w:pStyle w:val="Tijeloteksta"/>
        <w:rPr>
          <w:b/>
          <w:bCs/>
          <w:sz w:val="24"/>
        </w:rPr>
      </w:pPr>
    </w:p>
    <w:p w:rsidRDefault="009709B5" w:rsidP="009709B5" w:rsidR="009709B5" w:rsidRPr="009709B5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9709B5">
        <w:rPr>
          <w:sz w:val="24"/>
        </w:rPr>
        <w:tab/>
        <w:t xml:space="preserve">U Osijeku </w:t>
      </w:r>
      <w:r w:rsidR="002620E7">
        <w:rPr>
          <w:sz w:val="24"/>
        </w:rPr>
        <w:t>28</w:t>
      </w:r>
      <w:r w:rsidRPr="009709B5">
        <w:rPr>
          <w:sz w:val="24"/>
        </w:rPr>
        <w:t>. rujna 2016. g.</w:t>
      </w:r>
    </w:p>
    <w:p w:rsidRDefault="009709B5" w:rsidP="009709B5" w:rsidR="009709B5" w:rsidRPr="009709B5">
      <w:pPr>
        <w:pStyle w:val="Tijeloteksta"/>
        <w:jc w:val="center"/>
        <w:rPr>
          <w:sz w:val="24"/>
        </w:rPr>
      </w:pPr>
    </w:p>
    <w:p w:rsidRDefault="009709B5" w:rsidP="009709B5" w:rsidR="009709B5" w:rsidRPr="009709B5">
      <w:pPr>
        <w:pStyle w:val="Tijeloteksta"/>
        <w:jc w:val="left"/>
        <w:rPr>
          <w:sz w:val="24"/>
        </w:rPr>
      </w:pPr>
    </w:p>
    <w:p w:rsidRDefault="009709B5" w:rsidP="009709B5" w:rsidR="009709B5" w:rsidRPr="009709B5">
      <w:pPr>
        <w:pStyle w:val="Tijeloteksta"/>
        <w:jc w:val="left"/>
        <w:rPr>
          <w:sz w:val="24"/>
        </w:rPr>
      </w:pP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  <w:t>STEČAJN</w:t>
      </w:r>
      <w:r w:rsidR="00C16393">
        <w:rPr>
          <w:sz w:val="24"/>
        </w:rPr>
        <w:t>A SUTKINJA</w:t>
      </w:r>
    </w:p>
    <w:p w:rsidRDefault="009709B5" w:rsidP="009709B5" w:rsidR="009709B5">
      <w:pPr>
        <w:pStyle w:val="Tijeloteksta"/>
        <w:jc w:val="left"/>
        <w:rPr>
          <w:sz w:val="24"/>
        </w:rPr>
      </w:pP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</w:r>
      <w:r w:rsidRPr="009709B5">
        <w:rPr>
          <w:sz w:val="24"/>
        </w:rPr>
        <w:tab/>
        <w:t xml:space="preserve">  </w:t>
      </w:r>
      <w:r w:rsidRPr="009709B5">
        <w:rPr>
          <w:sz w:val="24"/>
        </w:rPr>
        <w:tab/>
        <w:t xml:space="preserve">      </w:t>
      </w:r>
      <w:r w:rsidR="00C16393">
        <w:rPr>
          <w:sz w:val="24"/>
        </w:rPr>
        <w:t xml:space="preserve">    </w:t>
      </w:r>
      <w:r w:rsidRPr="009709B5">
        <w:rPr>
          <w:sz w:val="24"/>
        </w:rPr>
        <w:t xml:space="preserve"> Nada Roso</w:t>
      </w:r>
    </w:p>
    <w:p w:rsidRDefault="006468E8" w:rsidP="009709B5" w:rsidR="006468E8">
      <w:pPr>
        <w:pStyle w:val="Tijeloteksta"/>
        <w:jc w:val="left"/>
        <w:rPr>
          <w:sz w:val="24"/>
        </w:rPr>
      </w:pPr>
    </w:p>
    <w:p w:rsidRDefault="006468E8" w:rsidP="006468E8" w:rsidR="006468E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6468E8" w:rsidP="009709B5" w:rsidR="006468E8" w:rsidRPr="009709B5">
      <w:pPr>
        <w:pStyle w:val="Tijeloteksta"/>
        <w:jc w:val="left"/>
        <w:rPr>
          <w:sz w:val="24"/>
        </w:rPr>
      </w:pPr>
    </w:p>
    <w:p w:rsidRDefault="009709B5" w:rsidP="009709B5" w:rsidR="009709B5" w:rsidRPr="009709B5">
      <w:pPr>
        <w:pStyle w:val="Tijeloteksta"/>
        <w:jc w:val="left"/>
        <w:rPr>
          <w:sz w:val="24"/>
        </w:rPr>
      </w:pPr>
    </w:p>
    <w:p w:rsidRDefault="009709B5" w:rsidP="009709B5" w:rsidR="009709B5" w:rsidRPr="009709B5">
      <w:pPr>
        <w:pStyle w:val="Tijeloteksta"/>
        <w:jc w:val="left"/>
        <w:rPr>
          <w:sz w:val="24"/>
        </w:rPr>
      </w:pPr>
      <w:r w:rsidRPr="009709B5">
        <w:rPr>
          <w:sz w:val="24"/>
        </w:rPr>
        <w:t>POUKA O PRAVNOM LIJEKU:</w:t>
      </w:r>
    </w:p>
    <w:p w:rsidRDefault="009709B5" w:rsidP="009709B5" w:rsidR="009709B5" w:rsidRPr="009709B5">
      <w:pPr>
        <w:pStyle w:val="Tijeloteksta"/>
        <w:jc w:val="left"/>
        <w:rPr>
          <w:sz w:val="24"/>
        </w:rPr>
      </w:pPr>
      <w:r w:rsidRPr="009709B5">
        <w:rPr>
          <w:sz w:val="24"/>
        </w:rPr>
        <w:t>Protiv ovog rješenja nije dopuštena posebna žalba (čl. 42. st. 1. Stečajnog zakona).</w:t>
      </w:r>
    </w:p>
    <w:p w:rsidRDefault="009709B5" w:rsidP="009709B5" w:rsidR="009709B5" w:rsidRPr="009709B5">
      <w:pPr>
        <w:pStyle w:val="Tijeloteksta"/>
        <w:jc w:val="left"/>
        <w:rPr>
          <w:sz w:val="24"/>
        </w:rPr>
      </w:pPr>
    </w:p>
    <w:p w:rsidRDefault="009709B5" w:rsidP="009709B5" w:rsidR="009709B5" w:rsidRPr="009709B5">
      <w:pPr>
        <w:pStyle w:val="Tijeloteksta"/>
        <w:jc w:val="left"/>
        <w:rPr>
          <w:sz w:val="24"/>
        </w:rPr>
      </w:pPr>
      <w:r w:rsidRPr="009709B5">
        <w:rPr>
          <w:sz w:val="24"/>
        </w:rPr>
        <w:t>DNA</w:t>
      </w:r>
    </w:p>
    <w:p w:rsidRDefault="009709B5" w:rsidP="009709B5" w:rsidR="009709B5" w:rsidRPr="009709B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9709B5">
        <w:rPr>
          <w:sz w:val="24"/>
        </w:rPr>
        <w:t>priv</w:t>
      </w:r>
      <w:proofErr w:type="spellEnd"/>
      <w:r w:rsidRPr="009709B5">
        <w:rPr>
          <w:sz w:val="24"/>
        </w:rPr>
        <w:t xml:space="preserve">. st. upravitelj </w:t>
      </w:r>
      <w:r w:rsidR="006468E8">
        <w:rPr>
          <w:b/>
        </w:rPr>
        <w:t xml:space="preserve">Vinko Ljubičić, Osijek, </w:t>
      </w:r>
      <w:proofErr w:type="spellStart"/>
      <w:r w:rsidR="006468E8">
        <w:rPr>
          <w:b/>
        </w:rPr>
        <w:t>Orljavska</w:t>
      </w:r>
      <w:proofErr w:type="spellEnd"/>
      <w:r w:rsidR="006468E8">
        <w:rPr>
          <w:b/>
        </w:rPr>
        <w:t xml:space="preserve"> 4a</w:t>
      </w:r>
      <w:r w:rsidRPr="009709B5">
        <w:rPr>
          <w:sz w:val="24"/>
        </w:rPr>
        <w:t xml:space="preserve"> </w:t>
      </w:r>
    </w:p>
    <w:p w:rsidRDefault="009709B5" w:rsidP="009709B5" w:rsidR="009709B5" w:rsidRPr="009709B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709B5">
        <w:rPr>
          <w:sz w:val="24"/>
        </w:rPr>
        <w:t>ŽDO Vukovar</w:t>
      </w:r>
    </w:p>
    <w:p w:rsidRDefault="009709B5" w:rsidP="009709B5" w:rsidR="009709B5" w:rsidRPr="009709B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709B5">
        <w:rPr>
          <w:sz w:val="24"/>
        </w:rPr>
        <w:t>dužnik</w:t>
      </w:r>
    </w:p>
    <w:p w:rsidRDefault="009709B5" w:rsidP="009709B5" w:rsidR="009709B5" w:rsidRPr="009709B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709B5">
        <w:rPr>
          <w:sz w:val="24"/>
        </w:rPr>
        <w:t>e-</w:t>
      </w:r>
      <w:proofErr w:type="spellStart"/>
      <w:r w:rsidRPr="009709B5">
        <w:rPr>
          <w:sz w:val="24"/>
        </w:rPr>
        <w:t>ogl</w:t>
      </w:r>
      <w:proofErr w:type="spellEnd"/>
      <w:r w:rsidRPr="009709B5">
        <w:rPr>
          <w:sz w:val="24"/>
        </w:rPr>
        <w:t xml:space="preserve">. pl. </w:t>
      </w:r>
      <w:r w:rsidR="00C12E3A">
        <w:rPr>
          <w:sz w:val="24"/>
        </w:rPr>
        <w:t>uz prijedlog porezne zastupane po ŽDO od 12.1.2016. g. (str. 5-7 spisa)</w:t>
      </w:r>
    </w:p>
    <w:p w:rsidRDefault="009709B5" w:rsidP="009709B5" w:rsidR="009709B5" w:rsidRPr="009709B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709B5">
        <w:rPr>
          <w:sz w:val="24"/>
        </w:rPr>
        <w:t>R-</w:t>
      </w:r>
      <w:r w:rsidR="006468E8">
        <w:rPr>
          <w:sz w:val="24"/>
        </w:rPr>
        <w:t>24.11</w:t>
      </w:r>
      <w:r w:rsidRPr="009709B5">
        <w:rPr>
          <w:sz w:val="24"/>
        </w:rPr>
        <w:t>.</w:t>
      </w:r>
    </w:p>
    <w:p w:rsidRDefault="009709B5" w:rsidP="009709B5" w:rsidR="009709B5" w:rsidRPr="009709B5"/>
    <w:p w:rsidRDefault="009709B5" w:rsidP="009709B5" w:rsidR="009709B5" w:rsidRPr="009709B5"/>
    <w:p w:rsidRDefault="002C5792" w:rsidP="002C5792" w:rsidR="002C5792" w:rsidRPr="009709B5"/>
    <w:p w:rsidRDefault="002C5792" w:rsidP="002C5792" w:rsidR="002C5792" w:rsidRPr="009709B5"/>
    <w:p w:rsidRDefault="00750685" w:rsidP="00750685" w:rsidR="00750685" w:rsidRPr="009709B5">
      <w:pPr>
        <w:jc w:val="both"/>
      </w:pPr>
    </w:p>
    <w:p w:rsidRDefault="00750685" w:rsidP="00750685" w:rsidR="00750685" w:rsidRPr="009709B5">
      <w:pPr>
        <w:jc w:val="both"/>
      </w:pPr>
    </w:p>
    <w:p w:rsidRDefault="00750685" w:rsidP="00750685" w:rsidR="00750685" w:rsidRPr="009709B5">
      <w:pPr>
        <w:jc w:val="both"/>
      </w:pPr>
    </w:p>
    <w:p w:rsidRDefault="00750685" w:rsidP="00750685" w:rsidR="00750685" w:rsidRPr="009709B5">
      <w:pPr>
        <w:jc w:val="both"/>
      </w:pPr>
    </w:p>
    <w:p w:rsidRDefault="00750685" w:rsidP="00750685" w:rsidR="00750685" w:rsidRPr="009709B5">
      <w:pPr>
        <w:jc w:val="both"/>
      </w:pPr>
    </w:p>
    <w:p w:rsidRDefault="00750685" w:rsidP="00750685" w:rsidR="00750685" w:rsidRPr="009709B5">
      <w:pPr>
        <w:jc w:val="both"/>
      </w:pPr>
    </w:p>
    <w:p w:rsidRDefault="00750685" w:rsidP="00750685" w:rsidR="00750685" w:rsidRPr="009709B5">
      <w:pPr>
        <w:jc w:val="both"/>
      </w:pPr>
    </w:p>
    <w:p w:rsidRDefault="00750685" w:rsidP="00750685" w:rsidR="00750685" w:rsidRPr="009709B5"/>
    <w:p w:rsidRDefault="00750685" w:rsidP="00750685" w:rsidR="00750685" w:rsidRPr="009709B5"/>
    <w:p w:rsidRDefault="006D3C3F" w:rsidP="00750685" w:rsidR="006D3C3F" w:rsidRPr="009709B5"/>
    <w:sectPr w:rsidSect="00606835" w:rsidR="006D3C3F" w:rsidRPr="009709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866" w:rsidR="00F04866">
      <w:r>
        <w:separator/>
      </w:r>
    </w:p>
  </w:endnote>
  <w:endnote w:id="0" w:type="continuationSeparator">
    <w:p w:rsidRDefault="00F04866" w:rsidR="00F04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0A7" w:rsidR="005F60A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0A7" w:rsidR="005F60A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0A7" w:rsidR="005F60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866" w:rsidR="00F04866">
      <w:r>
        <w:separator/>
      </w:r>
    </w:p>
  </w:footnote>
  <w:footnote w:id="0" w:type="continuationSeparator">
    <w:p w:rsidRDefault="00F04866" w:rsidR="00F048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38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FB3761" w:rsidRPr="00DE5F8A">
      <w:rPr>
        <w:rFonts w:cs="Tahoma" w:hAnsi="Tahoma" w:ascii="Tahoma"/>
      </w:rPr>
      <w:tab/>
    </w:r>
    <w:r w:rsidR="00FB3761">
      <w:t>6 St-986/16-</w:t>
    </w:r>
    <w:r w:rsidR="005F60A7">
      <w:t>9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FB3761">
      <w:t>986</w:t>
    </w:r>
    <w:r w:rsidR="000A15BF">
      <w:t>/16-</w:t>
    </w:r>
    <w:r w:rsidR="005F60A7">
      <w:t>9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96F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0E7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30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4F6F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32B7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AD4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2B"/>
    <w:rsid w:val="005E3194"/>
    <w:rsid w:val="005E6A40"/>
    <w:rsid w:val="005F0145"/>
    <w:rsid w:val="005F07E4"/>
    <w:rsid w:val="005F2AAC"/>
    <w:rsid w:val="005F2E9C"/>
    <w:rsid w:val="005F2EA5"/>
    <w:rsid w:val="005F54CD"/>
    <w:rsid w:val="005F60A7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8E8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0C7C"/>
    <w:rsid w:val="006E13F9"/>
    <w:rsid w:val="006E25EA"/>
    <w:rsid w:val="006E3341"/>
    <w:rsid w:val="006E43B7"/>
    <w:rsid w:val="006E4BD5"/>
    <w:rsid w:val="006E5121"/>
    <w:rsid w:val="006E651D"/>
    <w:rsid w:val="006F08C0"/>
    <w:rsid w:val="006F0A8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8D6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6192"/>
    <w:rsid w:val="007E25C3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CD4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9B5"/>
    <w:rsid w:val="009723C8"/>
    <w:rsid w:val="00976BC0"/>
    <w:rsid w:val="00980CC4"/>
    <w:rsid w:val="00981933"/>
    <w:rsid w:val="00983EE2"/>
    <w:rsid w:val="0098486F"/>
    <w:rsid w:val="0098551F"/>
    <w:rsid w:val="00985BE7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13B7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E3A"/>
    <w:rsid w:val="00C15A13"/>
    <w:rsid w:val="00C1639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83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155E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E47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486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3761"/>
    <w:rsid w:val="00FB6508"/>
    <w:rsid w:val="00FB7E29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8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0383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0383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83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83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8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0383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0383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83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83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BRIČIĆ GRAĐA d.o.o. za proizvodnju, promet i usluge</izvorni_sadrzaj>
    <derivirana_varijabla naziv="DomainObject.Predmet.ProtustrankaFormated_1">  BRIČIĆ GRAĐA d.o.o. za proizvodnju, promet i usluge</derivirana_varijabla>
  </DomainObject.Predmet.ProtustrankaFormated>
  <DomainObject.Predmet.ProtustrankaFormatedOIB>
    <izvorni_sadrzaj>  BRIČIĆ GRAĐA d.o.o. za proizvodnju, promet i usluge, OIB 83993322484</izvorni_sadrzaj>
    <derivirana_varijabla naziv="DomainObject.Predmet.ProtustrankaFormatedOIB_1">  BRIČIĆ GRAĐA d.o.o. za proizvodnju, promet i usluge, OIB 83993322484</derivirana_varijabla>
  </DomainObject.Predmet.ProtustrankaFormatedOIB>
  <DomainObject.Predmet.ProtustrankaFormatedWithAdress>
    <izvorni_sadrzaj> BRIČIĆ GRAĐA d.o.o. za proizvodnju, promet i usluge, Stanovi Pod Oraš.Most. 13/a, 32270 Županja</izvorni_sadrzaj>
    <derivirana_varijabla naziv="DomainObject.Predmet.ProtustrankaFormatedWithAdress_1"> BRIČIĆ GRAĐA d.o.o. za proizvodnju, promet i usluge, Stanovi Pod Oraš.Most. 13/a, 32270 Županja</derivirana_varijabla>
  </DomainObject.Predmet.ProtustrankaFormatedWithAdress>
  <DomainObject.Predmet.ProtustrankaFormatedWithAdressOIB>
    <izvorni_sadrzaj> BRIČIĆ GRAĐA d.o.o. za proizvodnju, promet i usluge, OIB 83993322484, Stanovi Pod Oraš.Most. 13/a, 32270 Županja</izvorni_sadrzaj>
    <derivirana_varijabla naziv="DomainObject.Predmet.ProtustrankaFormatedWithAdressOIB_1"> BRIČIĆ GRAĐA d.o.o. za proizvodnju, promet i usluge, OIB 83993322484, Stanovi Pod Oraš.Most. 13/a, 32270 Županja</derivirana_varijabla>
  </DomainObject.Predmet.ProtustrankaFormatedWithAdressOIB>
  <DomainObject.Predmet.ProtustrankaWithAdress>
    <izvorni_sadrzaj>BRIČIĆ GRAĐA d.o.o. za proizvodnju, promet i usluge Stanovi Pod Oraš.Most. 13/a, 32270 Županja</izvorni_sadrzaj>
    <derivirana_varijabla naziv="DomainObject.Predmet.ProtustrankaWithAdress_1">BRIČIĆ GRAĐA d.o.o. za proizvodnju, promet i usluge Stanovi Pod Oraš.Most. 13/a, 32270 Županja</derivirana_varijabla>
  </DomainObject.Predmet.ProtustrankaWithAdress>
  <DomainObject.Predmet.ProtustrankaWithAdressOIB>
    <izvorni_sadrzaj>BRIČIĆ GRAĐA d.o.o. za proizvodnju, promet i usluge, OIB 83993322484, Stanovi Pod Oraš.Most. 13/a, 32270 Županja</izvorni_sadrzaj>
    <derivirana_varijabla naziv="DomainObject.Predmet.ProtustrankaWithAdressOIB_1">BRIČIĆ GRAĐA d.o.o. za proizvodnju, promet i usluge, OIB 83993322484, Stanovi Pod Oraš.Most. 13/a, 32270 Županja</derivirana_varijabla>
  </DomainObject.Predmet.ProtustrankaWithAdressOIB>
  <DomainObject.Predmet.ProtustrankaNazivFormated>
    <izvorni_sadrzaj>BRIČIĆ GRAĐA d.o.o. za proizvodnju, promet i usluge</izvorni_sadrzaj>
    <derivirana_varijabla naziv="DomainObject.Predmet.ProtustrankaNazivFormated_1">BRIČIĆ GRAĐA d.o.o. za proizvodnju, promet i usluge</derivirana_varijabla>
  </DomainObject.Predmet.ProtustrankaNazivFormated>
  <DomainObject.Predmet.ProtustrankaNazivFormatedOIB>
    <izvorni_sadrzaj>BRIČIĆ GRAĐA d.o.o. za proizvodnju, promet i usluge, OIB 83993322484</izvorni_sadrzaj>
    <derivirana_varijabla naziv="DomainObject.Predmet.ProtustrankaNazivFormatedOIB_1">BRIČIĆ GRAĐA d.o.o. za proizvodnju, promet i usluge, OIB 83993322484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Porezno mjesto Vukovar</izvorni_sadrzaj>
    <derivirana_varijabla naziv="DomainObject.Predmet.StrankaFormated_1">  RH Ministarstvo financija Porezna uprava Porezno mjesto Vukovar</derivirana_varijabla>
  </DomainObject.Predmet.StrankaFormated>
  <DomainObject.Predmet.StrankaFormatedOIB>
    <izvorni_sadrzaj>  RH Ministarstvo financija Porezna uprava Porezno mjesto Vukovar, OIB 18683136487</izvorni_sadrzaj>
    <derivirana_varijabla naziv="DomainObject.Predmet.StrankaFormatedOIB_1">  RH Ministarstvo financija Porezna uprava Porezno mjesto Vukovar, OIB 18683136487</derivirana_varijabla>
  </DomainObject.Predmet.StrankaFormatedOIB>
  <DomainObject.Predmet.StrankaFormatedWithAdress>
    <izvorni_sadrzaj> RH Ministarstvo financija Porezna uprava Porezno mjesto Vukovar</izvorni_sadrzaj>
    <derivirana_varijabla naziv="DomainObject.Predmet.StrankaFormatedWithAdress_1"> RH Ministarstvo financija Porezna uprava Porezno mjesto Vukovar</derivirana_varijabla>
  </DomainObject.Predmet.StrankaFormatedWithAdress>
  <DomainObject.Predmet.StrankaFormatedWithAdressOIB>
    <izvorni_sadrzaj> RH Ministarstvo financija Porezna uprava Porezno mjesto Vukovar, OIB 18683136487</izvorni_sadrzaj>
    <derivirana_varijabla naziv="DomainObject.Predmet.StrankaFormatedWithAdressOIB_1"> RH Ministarstvo financija Porezna uprava Porezno mjesto Vukovar, OIB 18683136487</derivirana_varijabla>
  </DomainObject.Predmet.StrankaFormatedWithAdressOIB>
  <DomainObject.Predmet.StrankaWithAdress>
    <izvorni_sadrzaj>RH Ministarstvo financija Porezna uprava Porezno mjesto Vukovar </izvorni_sadrzaj>
    <derivirana_varijabla naziv="DomainObject.Predmet.StrankaWithAdress_1">RH Ministarstvo financija Porezna uprava Porezno mjesto Vukovar </derivirana_varijabla>
  </DomainObject.Predmet.StrankaWithAdress>
  <DomainObject.Predmet.StrankaWithAdressOIB>
    <izvorni_sadrzaj>RH Ministarstvo financija Porezna uprava Porezno mjesto Vukovar, OIB 18683136487</izvorni_sadrzaj>
    <derivirana_varijabla naziv="DomainObject.Predmet.StrankaWithAdressOIB_1">RH Ministarstvo financija Porezna uprava Porezno mjesto Vukovar, OIB 18683136487</derivirana_varijabla>
  </DomainObject.Predmet.StrankaWithAdressOIB>
  <DomainObject.Predmet.StrankaNazivFormated>
    <izvorni_sadrzaj>RH Ministarstvo financija Porezna uprava Porezno mjesto Vukovar</izvorni_sadrzaj>
    <derivirana_varijabla naziv="DomainObject.Predmet.StrankaNazivFormated_1">RH Ministarstvo financija Porezna uprava Porezno mjesto Vukovar</derivirana_varijabla>
  </DomainObject.Predmet.StrankaNazivFormated>
  <DomainObject.Predmet.StrankaNazivFormatedOIB>
    <izvorni_sadrzaj>RH Ministarstvo financija Porezna uprava Porezno mjesto Vukovar, OIB 18683136487</izvorni_sadrzaj>
    <derivirana_varijabla naziv="DomainObject.Predmet.StrankaNazivFormatedOIB_1">RH Ministarstvo financija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 Porezno mjesto Vukovar</item>
    </izvorni_sadrzaj>
    <derivirana_varijabla naziv="DomainObject.Predmet.StrankaListFormated_1">
      <item>RH Ministarstvo financija Porezna uprava Porezno mjesto Vukovar</item>
    </derivirana_varijabla>
  </DomainObject.Predmet.StrankaListFormated>
  <DomainObject.Predmet.StrankaListFormatedOIB>
    <izvorni_sadrzaj>
      <item>RH Ministarstvo financija Porezna uprava Porezno mjesto Vukovar, OIB 18683136487</item>
    </izvorni_sadrzaj>
    <derivirana_varijabla naziv="DomainObject.Predmet.StrankaListFormatedOIB_1">
      <item>RH Ministarstvo financija Porezna uprava Porezno mjesto Vukovar, OIB 18683136487</item>
    </derivirana_varijabla>
  </DomainObject.Predmet.StrankaListFormatedOIB>
  <DomainObject.Predmet.StrankaListFormatedWithAdress>
    <izvorni_sadrzaj>
      <item>RH Ministarstvo financija Porezna uprava Porezno mjesto Vukovar</item>
    </izvorni_sadrzaj>
    <derivirana_varijabla naziv="DomainObject.Predmet.StrankaListFormatedWithAdress_1">
      <item>RH Ministarstvo financija Porezna uprava Porezno mjesto Vukovar</item>
    </derivirana_varijabla>
  </DomainObject.Predmet.StrankaListFormatedWithAdress>
  <DomainObject.Predmet.StrankaListFormatedWithAdressOIB>
    <izvorni_sadrzaj>
      <item>RH Ministarstvo financija Porezna uprava Porezno mjesto Vukovar, OIB 18683136487</item>
    </izvorni_sadrzaj>
    <derivirana_varijabla naziv="DomainObject.Predmet.StrankaListFormatedWithAdressOIB_1">
      <item>RH Ministarstvo financija Porezna uprava Porezno mjesto Vukovar, OIB 18683136487</item>
    </derivirana_varijabla>
  </DomainObject.Predmet.StrankaListFormatedWithAdressOIB>
  <DomainObject.Predmet.StrankaListNazivFormated>
    <izvorni_sadrzaj>
      <item>RH Ministarstvo financija Porezna uprava Porezno mjesto Vukovar</item>
    </izvorni_sadrzaj>
    <derivirana_varijabla naziv="DomainObject.Predmet.StrankaListNazivFormated_1">
      <item>RH Ministarstvo financija Porezna uprava Porezno mjesto Vukovar</item>
    </derivirana_varijabla>
  </DomainObject.Predmet.StrankaListNazivFormated>
  <DomainObject.Predmet.StrankaListNazivFormatedOIB>
    <izvorni_sadrzaj>
      <item>RH Ministarstvo financija Porezna uprava Porezno mjesto Vukovar, OIB 18683136487</item>
    </izvorni_sadrzaj>
    <derivirana_varijabla naziv="DomainObject.Predmet.StrankaListNazivFormatedOIB_1">
      <item>RH Ministarstvo financija Porezna uprava Porezno mjesto Vukovar, OIB 18683136487</item>
    </derivirana_varijabla>
  </DomainObject.Predmet.StrankaListNazivFormatedOIB>
  <DomainObject.Predmet.ProtuStrankaListFormated>
    <izvorni_sadrzaj>
      <item>BRIČIĆ GRAĐA d.o.o. za proizvodnju, promet i usluge</item>
    </izvorni_sadrzaj>
    <derivirana_varijabla naziv="DomainObject.Predmet.ProtuStrankaListFormated_1">
      <item>BRIČIĆ GRAĐA d.o.o. za proizvodnju, promet i usluge</item>
    </derivirana_varijabla>
  </DomainObject.Predmet.ProtuStrankaListFormated>
  <DomainObject.Predmet.ProtuStrankaListFormatedOIB>
    <izvorni_sadrzaj>
      <item>BRIČIĆ GRAĐA d.o.o. za proizvodnju, promet i usluge, OIB 83993322484</item>
    </izvorni_sadrzaj>
    <derivirana_varijabla naziv="DomainObject.Predmet.ProtuStrankaListFormatedOIB_1">
      <item>BRIČIĆ GRAĐA d.o.o. za proizvodnju, promet i usluge, OIB 83993322484</item>
    </derivirana_varijabla>
  </DomainObject.Predmet.ProtuStrankaListFormatedOIB>
  <DomainObject.Predmet.ProtuStrankaListFormatedWithAdress>
    <izvorni_sadrzaj>
      <item>BRIČIĆ GRAĐA d.o.o. za proizvodnju, promet i usluge, Stanovi Pod Oraš.Most. 13/a, 32270 Županja</item>
    </izvorni_sadrzaj>
    <derivirana_varijabla naziv="DomainObject.Predmet.ProtuStrankaListFormatedWithAdress_1">
      <item>BRIČIĆ GRAĐA d.o.o. za proizvodnju, promet i usluge, Stanovi Pod Oraš.Most. 13/a, 32270 Županja</item>
    </derivirana_varijabla>
  </DomainObject.Predmet.ProtuStrankaListFormatedWithAdress>
  <DomainObject.Predmet.ProtuStrankaListFormatedWithAdressOIB>
    <izvorni_sadrzaj>
      <item>BRIČIĆ GRAĐA d.o.o. za proizvodnju, promet i usluge, OIB 83993322484, Stanovi Pod Oraš.Most. 13/a, 32270 Županja</item>
    </izvorni_sadrzaj>
    <derivirana_varijabla naziv="DomainObject.Predmet.ProtuStrankaListFormatedWithAdressOIB_1">
      <item>BRIČIĆ GRAĐA d.o.o. za proizvodnju, promet i usluge, OIB 83993322484, Stanovi Pod Oraš.Most. 13/a, 32270 Županja</item>
    </derivirana_varijabla>
  </DomainObject.Predmet.ProtuStrankaListFormatedWithAdressOIB>
  <DomainObject.Predmet.ProtuStrankaListNazivFormated>
    <izvorni_sadrzaj>
      <item>BRIČIĆ GRAĐA d.o.o. za proizvodnju, promet i usluge</item>
    </izvorni_sadrzaj>
    <derivirana_varijabla naziv="DomainObject.Predmet.ProtuStrankaListNazivFormated_1">
      <item>BRIČIĆ GRAĐA d.o.o. za proizvodnju, promet i usluge</item>
    </derivirana_varijabla>
  </DomainObject.Predmet.ProtuStrankaListNazivFormated>
  <DomainObject.Predmet.ProtuStrankaListNazivFormatedOIB>
    <izvorni_sadrzaj>
      <item>BRIČIĆ GRAĐA d.o.o. za proizvodnju, promet i usluge, OIB 83993322484</item>
    </izvorni_sadrzaj>
    <derivirana_varijabla naziv="DomainObject.Predmet.ProtuStrankaListNazivFormatedOIB_1">
      <item>BRIČIĆ GRAĐA d.o.o. za proizvodnju, promet i usluge, OIB 83993322484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Porezno mjesto Vukovar</izvorni_sadrzaj>
    <derivirana_varijabla naziv="DomainObject.Predmet.StrankaIDrugi_1">RH Ministarstvo financija Porezna uprava Porezno mjesto Vukovar</derivirana_varijabla>
  </DomainObject.Predmet.StrankaIDrugi>
  <DomainObject.Predmet.ProtustrankaIDrugi>
    <izvorni_sadrzaj>BRIČIĆ GRAĐA d.o.o. za proizvodnju, promet i usluge</izvorni_sadrzaj>
    <derivirana_varijabla naziv="DomainObject.Predmet.ProtustrankaIDrugi_1">BRIČIĆ GRAĐA d.o.o. za proizvodnju, promet i usluge</derivirana_varijabla>
  </DomainObject.Predmet.ProtustrankaIDrugi>
  <DomainObject.Predmet.StrankaIDrugiAdressOIB>
    <izvorni_sadrzaj>RH Ministarstvo financija Porezna uprava Porezno mjesto Vukovar, OIB 18683136487</izvorni_sadrzaj>
    <derivirana_varijabla naziv="DomainObject.Predmet.StrankaIDrugiAdressOIB_1">RH Ministarstvo financija Porezna uprava Porezno mjesto Vukovar, OIB 18683136487</derivirana_varijabla>
  </DomainObject.Predmet.StrankaIDrugiAdressOIB>
  <DomainObject.Predmet.ProtustrankaIDrugiAdressOIB>
    <izvorni_sadrzaj>BRIČIĆ GRAĐA d.o.o. za proizvodnju, promet i usluge, OIB 83993322484, Stanovi Pod Oraš.Most. 13/a, 32270 Županja</izvorni_sadrzaj>
    <derivirana_varijabla naziv="DomainObject.Predmet.ProtustrankaIDrugiAdressOIB_1">BRIČIĆ GRAĐA d.o.o. za proizvodnju, promet i usluge, OIB 83993322484, Stanovi Pod Oraš.Most. 13/a,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BRIČIĆ GRAĐA d.o.o. za proizvodnju, promet i usluge</item>
      <item>RH Ministarstvo financija Porezna uprava Porezno mjesto Vukovar</item>
    </izvorni_sadrzaj>
    <derivirana_varijabla naziv="DomainObject.Predmet.SudioniciListNaziv_1">
      <item>BRIČIĆ GRAĐA d.o.o. za proizvodnju, promet i usluge</item>
      <item>RH Ministarstvo financija Porezna uprava Porezno mjesto Vukovar</item>
    </derivirana_varijabla>
  </DomainObject.Predmet.SudioniciListNaziv>
  <DomainObject.Predmet.SudioniciListAdressOIB>
    <izvorni_sadrzaj>
      <item>BRIČIĆ GRAĐA d.o.o. za proizvodnju, promet i usluge, OIB 83993322484, Stanovi Pod Oraš.Most. 13/a,32270 Županja</item>
      <item>RH Ministarstvo financija Porezna uprava Porezno mjesto Vukovar, OIB 18683136487</item>
    </izvorni_sadrzaj>
    <derivirana_varijabla naziv="DomainObject.Predmet.SudioniciListAdressOIB_1">
      <item>BRIČIĆ GRAĐA d.o.o. za proizvodnju, promet i usluge, OIB 83993322484, Stanovi Pod Oraš.Most. 13/a,32270 Županja</item>
      <item>RH Ministarstvo financija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83993322484</item>
      <item>, OIB 18683136487</item>
    </izvorni_sadrzaj>
    <derivirana_varijabla naziv="DomainObject.Predmet.SudioniciListNazivOIB_1">
      <item>, OIB 83993322484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3CF0B-787E-49D7-90BD-454CBD0242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2633</properties:Characters>
  <properties:Lines>92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2016-09-29T07:49:00Z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2016-09-29T10:05:00Z</dcterms:modified>
  <cp:revision>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