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80fe" w14:paraId="ff280f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657D0">
        <w:rPr>
          <w:sz w:val="24"/>
        </w:rPr>
        <w:t>3608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1118A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657D0">
        <w:rPr>
          <w:sz w:val="24"/>
          <w:szCs w:val="24"/>
          <w:lang w:val="pt-BR"/>
        </w:rPr>
        <w:t xml:space="preserve">BRANKO SAVIĆ MPU j.d.o.o., </w:t>
      </w:r>
      <w:r w:rsidR="00800A44">
        <w:rPr>
          <w:sz w:val="24"/>
          <w:szCs w:val="24"/>
          <w:lang w:val="pt-BR"/>
        </w:rPr>
        <w:t xml:space="preserve">Velika Gorica, Slavka Kolara </w:t>
      </w:r>
      <w:r w:rsidR="000C640D">
        <w:rPr>
          <w:sz w:val="24"/>
          <w:szCs w:val="24"/>
          <w:lang w:val="pt-BR"/>
        </w:rPr>
        <w:t xml:space="preserve">103, OIB: </w:t>
      </w:r>
      <w:proofErr w:type="spellStart"/>
      <w:r w:rsidR="00021061" w:rsidRPr="00021061">
        <w:rPr>
          <w:sz w:val="24"/>
          <w:szCs w:val="24"/>
        </w:rPr>
        <w:t>80141708887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30379F">
        <w:rPr>
          <w:sz w:val="24"/>
          <w:szCs w:val="24"/>
        </w:rPr>
        <w:t>5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224EB5">
        <w:rPr>
          <w:sz w:val="24"/>
          <w:szCs w:val="24"/>
          <w:lang w:val="pt-BR"/>
        </w:rPr>
        <w:t xml:space="preserve">BRANKO SAVIĆ MPU j.d.o.o., Velika Gorica, Slavka Kolara 103, OIB: </w:t>
      </w:r>
      <w:proofErr w:type="spellStart"/>
      <w:r w:rsidR="00224EB5" w:rsidRPr="00021061">
        <w:rPr>
          <w:sz w:val="24"/>
          <w:szCs w:val="24"/>
        </w:rPr>
        <w:t>80141708887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12335A">
        <w:rPr>
          <w:sz w:val="24"/>
          <w:szCs w:val="24"/>
          <w:lang w:val="pt-BR"/>
        </w:rPr>
        <w:t xml:space="preserve">BRANKO SAVIĆ MPU j.d.o.o., Velika Gorica, Slavka Kolara 103, OIB: </w:t>
      </w:r>
      <w:proofErr w:type="spellStart"/>
      <w:r w:rsidR="0012335A" w:rsidRPr="00021061">
        <w:rPr>
          <w:sz w:val="24"/>
          <w:szCs w:val="24"/>
        </w:rPr>
        <w:t>80141708887</w:t>
      </w:r>
      <w:proofErr w:type="spellEnd"/>
      <w:r w:rsidR="00FE3414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CB6DFD">
        <w:rPr>
          <w:sz w:val="24"/>
          <w:szCs w:val="24"/>
        </w:rPr>
        <w:t>5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1118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1118A" w:rsidP="0091118A" w:rsidR="0091118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1118A" w:rsidP="0091118A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118A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166B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St-3608/2016-2</izvorni_sadrzaj>
    <derivirana_varijabla naziv="DomainObject.Oznaka_1">St-3608/2016-2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3608</izvorni_sadrzaj>
    <derivirana_varijabla naziv="DomainObject.Predmet.Broj_1">3608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St-3608/2016</izvorni_sadrzaj>
    <derivirana_varijabla naziv="DomainObject.Predmet.OznakaBroj_1">St-3608/2016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SAVIĆ MPU j.d.o.o. za mjeriteljstvo, trgovinu, usluge i ugostiteljstvo</izvorni_sadrzaj>
    <derivirana_varijabla naziv="DomainObject.Predmet.ProtustrankaFormated_1">  BRANKO SAVIĆ MPU j.d.o.o. za mjeriteljstvo, trgovinu, usluge i ugostiteljstvo</derivirana_varijabla>
  </DomainObject.Predmet.ProtustrankaFormated>
  <DomainObject.Predmet.ProtustrankaFormatedOIB>
    <izvorni_sadrzaj>  BRANKO SAVIĆ MPU j.d.o.o. za mjeriteljstvo, trgovinu, usluge i ugostiteljstvo, OIB 80141708887</izvorni_sadrzaj>
    <derivirana_varijabla naziv="DomainObject.Predmet.ProtustrankaFormatedOIB_1">  BRANKO SAVIĆ MPU j.d.o.o. za mjeriteljstvo, trgovinu, usluge i ugostiteljstvo, OIB 80141708887</derivirana_varijabla>
  </DomainObject.Predmet.ProtustrankaFormatedOIB>
  <DomainObject.Predmet.ProtustrankaFormatedWithAdress>
    <izvorni_sadrzaj> BRANKO SAVIĆ MPU j.d.o.o. za mjeriteljstvo, trgovinu, usluge i ugostiteljstvo, Slavka Kolara 103, 10410 Velika Gorica</izvorni_sadrzaj>
    <derivirana_varijabla naziv="DomainObject.Predmet.ProtustrankaFormatedWithAdress_1"> BRANKO SAVIĆ MPU j.d.o.o. za mjeriteljstvo, trgovinu, usluge i ugostiteljstvo, Slavka Kolara 103, 10410 Velika Gorica</derivirana_varijabla>
  </DomainObject.Predmet.ProtustrankaFormatedWithAdress>
  <DomainObject.Predmet.ProtustrankaFormatedWithAdressOIB>
    <izvorni_sadrzaj> BRANKO SAVIĆ MPU j.d.o.o. za mjeriteljstvo, trgovinu, usluge i ugostiteljstvo, OIB 80141708887, Slavka Kolara 103, 10410 Velika Gorica</izvorni_sadrzaj>
    <derivirana_varijabla naziv="DomainObject.Predmet.ProtustrankaFormatedWithAdressOIB_1"> BRANKO SAVIĆ MPU j.d.o.o. za mjeriteljstvo, trgovinu, usluge i ugostiteljstvo, OIB 80141708887, Slavka Kolara 103, 10410 Velika Gorica</derivirana_varijabla>
  </DomainObject.Predmet.ProtustrankaFormatedWithAdressOIB>
  <DomainObject.Predmet.ProtustrankaWithAdress>
    <izvorni_sadrzaj>BRANKO SAVIĆ MPU j.d.o.o. za mjeriteljstvo, trgovinu, usluge i ugostiteljstvo Slavka Kolara 103, 10410 Velika Gorica</izvorni_sadrzaj>
    <derivirana_varijabla naziv="DomainObject.Predmet.ProtustrankaWithAdress_1">BRANKO SAVIĆ MPU j.d.o.o. za mjeriteljstvo, trgovinu, usluge i ugostiteljstvo Slavka Kolara 103, 10410 Velika Gorica</derivirana_varijabla>
  </DomainObject.Predmet.ProtustrankaWithAdress>
  <DomainObject.Predmet.ProtustrankaWithAdressOIB>
    <izvorni_sadrzaj>BRANKO SAVIĆ MPU j.d.o.o. za mjeriteljstvo, trgovinu, usluge i ugostiteljstvo, OIB 80141708887, Slavka Kolara 103, 10410 Velika Gorica</izvorni_sadrzaj>
    <derivirana_varijabla naziv="DomainObject.Predmet.ProtustrankaWithAdressOIB_1">BRANKO SAVIĆ MPU j.d.o.o. za mjeriteljstvo, trgovinu, usluge i ugostiteljstvo, OIB 80141708887, Slavka Kolara 103, 10410 Velika Gorica</derivirana_varijabla>
  </DomainObject.Predmet.ProtustrankaWithAdressOIB>
  <DomainObject.Predmet.ProtustrankaNazivFormated>
    <izvorni_sadrzaj>BRANKO SAVIĆ MPU j.d.o.o. za mjeriteljstvo, trgovinu, usluge i ugostiteljstvo</izvorni_sadrzaj>
    <derivirana_varijabla naziv="DomainObject.Predmet.ProtustrankaNazivFormated_1">BRANKO SAVIĆ MPU j.d.o.o. za mjeriteljstvo, trgovinu, usluge i ugostiteljstvo</derivirana_varijabla>
  </DomainObject.Predmet.ProtustrankaNazivFormated>
  <DomainObject.Predmet.ProtustrankaNazivFormatedOIB>
    <izvorni_sadrzaj>BRANKO SAVIĆ MPU j.d.o.o. za mjeriteljstvo, trgovinu, usluge i ugostiteljstvo, OIB 80141708887</izvorni_sadrzaj>
    <derivirana_varijabla naziv="DomainObject.Predmet.ProtustrankaNazivFormatedOIB_1">BRANKO SAVIĆ MPU j.d.o.o. za mjeriteljstvo, trgovinu, usluge i ugostiteljstvo, OIB 80141708887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BRANKO SAVIĆ MPU j.d.o.o. za mjeriteljstvo, trgovinu, usluge i ugostiteljstvo</item>
    </izvorni_sadrzaj>
    <derivirana_varijabla naziv="DomainObject.Predmet.ProtuStrankaListFormated_1">
      <item>BRANKO SAVIĆ MPU j.d.o.o. za mjeriteljstvo, trgovinu, usluge i ugostiteljstvo</item>
    </derivirana_varijabla>
  </DomainObject.Predmet.ProtuStrankaListFormated>
  <DomainObject.Predmet.ProtuStrankaListFormatedOIB>
    <izvorni_sadrzaj>
      <item>BRANKO SAVIĆ MPU j.d.o.o. za mjeriteljstvo, trgovinu, usluge i ugostiteljstvo, OIB 80141708887</item>
    </izvorni_sadrzaj>
    <derivirana_varijabla naziv="DomainObject.Predmet.ProtuStrankaListFormatedOIB_1">
      <item>BRANKO SAVIĆ MPU j.d.o.o. za mjeriteljstvo, trgovinu, usluge i ugostiteljstvo, OIB 80141708887</item>
    </derivirana_varijabla>
  </DomainObject.Predmet.ProtuStrankaListFormatedOIB>
  <DomainObject.Predmet.ProtuStrankaListFormatedWithAdress>
    <izvorni_sadrzaj>
      <item>BRANKO SAVIĆ MPU j.d.o.o. za mjeriteljstvo, trgovinu, usluge i ugostiteljstvo, Slavka Kolara 103, 10410 Velika Gorica</item>
    </izvorni_sadrzaj>
    <derivirana_varijabla naziv="DomainObject.Predmet.ProtuStrankaListFormatedWithAdress_1">
      <item>BRANKO SAVIĆ MPU j.d.o.o. za mjeriteljstvo, trgovinu, usluge i ugostiteljstvo, Slavka Kolara 103, 10410 Velika Gorica</item>
    </derivirana_varijabla>
  </DomainObject.Predmet.ProtuStrankaListFormatedWithAdress>
  <DomainObject.Predmet.ProtuStrankaListFormatedWithAdressOIB>
    <izvorni_sadrzaj>
      <item>BRANKO SAVIĆ MPU j.d.o.o. za mjeriteljstvo, trgovinu, usluge i ugostiteljstvo, OIB 80141708887, Slavka Kolara 103, 10410 Velika Gorica</item>
    </izvorni_sadrzaj>
    <derivirana_varijabla naziv="DomainObject.Predmet.ProtuStrankaListFormatedWithAdressOIB_1">
      <item>BRANKO SAVIĆ MPU j.d.o.o. za mjeriteljstvo, trgovinu, usluge i ugostiteljstvo, OIB 80141708887, Slavka Kolara 103, 10410 Velika Gorica</item>
    </derivirana_varijabla>
  </DomainObject.Predmet.ProtuStrankaListFormatedWithAdressOIB>
  <DomainObject.Predmet.ProtuStrankaListNazivFormated>
    <izvorni_sadrzaj>
      <item>BRANKO SAVIĆ MPU j.d.o.o. za mjeriteljstvo, trgovinu, usluge i ugostiteljstvo</item>
    </izvorni_sadrzaj>
    <derivirana_varijabla naziv="DomainObject.Predmet.ProtuStrankaListNazivFormated_1">
      <item>BRANKO SAVIĆ MPU j.d.o.o. za mjeriteljstvo, trgovinu, usluge i ugostiteljstvo</item>
    </derivirana_varijabla>
  </DomainObject.Predmet.ProtuStrankaListNazivFormated>
  <DomainObject.Predmet.ProtuStrankaListNazivFormatedOIB>
    <izvorni_sadrzaj>
      <item>BRANKO SAVIĆ MPU j.d.o.o. za mjeriteljstvo, trgovinu, usluge i ugostiteljstvo, OIB 80141708887</item>
    </izvorni_sadrzaj>
    <derivirana_varijabla naziv="DomainObject.Predmet.ProtuStrankaListNazivFormatedOIB_1">
      <item>BRANKO SAVIĆ MPU j.d.o.o. za mjeriteljstvo, trgovinu, usluge i ugostiteljstvo, OIB 80141708887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St-3608/2016-2</izvorni_sadrzaj>
    <derivirana_varijabla naziv="DomainObject.PoslovniBrojDokumenta_1">St-3608/2016-2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BRANKO SAVIĆ MPU j.d.o.o. za mjeriteljstvo, trgovinu, usluge i ugostiteljstvo</izvorni_sadrzaj>
    <derivirana_varijabla naziv="DomainObject.Predmet.ProtustrankaIDrugi_1">BRANKO SAVIĆ MPU j.d.o.o. za mjeriteljstvo, trgovinu, usluge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BRANKO SAVIĆ MPU j.d.o.o. za mjeriteljstvo, trgovinu, usluge i ugostiteljstvo, OIB 80141708887, Slavka Kolara 103, 10410 Velika Gorica</izvorni_sadrzaj>
    <derivirana_varijabla naziv="DomainObject.Predmet.ProtustrankaIDrugiAdressOIB_1">BRANKO SAVIĆ MPU j.d.o.o. za mjeriteljstvo, trgovinu, usluge i ugostiteljstvo, OIB 80141708887, Slavka Kolara 103,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BRANKO SAVIĆ MPU j.d.o.o. za mjeriteljstvo, trgovinu, usluge i ugostiteljstvo</item>
    </izvorni_sadrzaj>
    <derivirana_varijabla naziv="DomainObject.Predmet.SudioniciListNaziv_1">
      <item>FINA Regionalni centar Zagreb</item>
      <item>BRANKO SAVIĆ MPU j.d.o.o. za mjeriteljstvo, trgovinu, usluge i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BRANKO SAVIĆ MPU j.d.o.o. za mjeriteljstvo, trgovinu, usluge i ugostiteljstvo, OIB 80141708887, Slavka Kolara 103,10410 Velika Gorica</item>
    </izvorni_sadrzaj>
    <derivirana_varijabla naziv="DomainObject.Predmet.SudioniciListAdressOIB_1">
      <item>FINA Regionalni centar Zagreb, OIB 85821130368, Trg svibanjskih žrtava 1995. br. 1,10000 Zagreb</item>
      <item>BRANKO SAVIĆ MPU j.d.o.o. za mjeriteljstvo, trgovinu, usluge i ugostiteljstvo, OIB 80141708887, Slavka Kolara 103,10410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80141708887</item>
    </izvorni_sadrzaj>
    <derivirana_varijabla naziv="DomainObject.Predmet.SudioniciListNazivOIB_1">
      <item>, OIB 85821130368</item>
      <item>, OIB 80141708887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1410</properties:Characters>
  <properties:Lines>45</properties:Lines>
  <properties:Paragraphs>20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2017-02-16T07:51:00Z</cp:lastPrinted>
  <dcterms:modified xmlns:xsi="http://www.w3.org/2001/XMLSchema-instance" xsi:type="dcterms:W3CDTF">2017-02-16T07:51:00Z</dcterms:modified>
  <cp:revision>164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