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e98a" w14:paraId="326e98a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9151FE">
        <w:rPr>
          <w:szCs w:val="24"/>
          <w:lang w:val="hr-HR"/>
        </w:rPr>
        <w:t>7</w:t>
      </w:r>
      <w:r w:rsidR="00BD0820">
        <w:rPr>
          <w:szCs w:val="24"/>
          <w:lang w:val="hr-HR"/>
        </w:rPr>
        <w:t>57</w:t>
      </w:r>
      <w:r>
        <w:rPr>
          <w:szCs w:val="24"/>
          <w:lang w:val="hr-HR"/>
        </w:rPr>
        <w:t>/2016-</w:t>
      </w:r>
      <w:r w:rsidR="00D318D1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EA1C32">
        <w:rPr>
          <w:lang w:val="hr-HR"/>
        </w:rPr>
        <w:t xml:space="preserve">APOLO AGROSS društvo s ograničenom odgovornošću za ugostiteljstvo, Zagreb, Malešnica 3 B, </w:t>
      </w:r>
      <w:r w:rsidR="00EA1C32" w:rsidRPr="000664E3">
        <w:rPr>
          <w:lang w:val="hr-HR"/>
        </w:rPr>
        <w:t>MB</w:t>
      </w:r>
      <w:r w:rsidR="00EA1C32">
        <w:rPr>
          <w:lang w:val="hr-HR"/>
        </w:rPr>
        <w:t>S: 080083709, OIB: 42414484339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EA1C32">
        <w:rPr>
          <w:lang w:val="hr-HR"/>
        </w:rPr>
        <w:t xml:space="preserve">APOLO AGROSS društvo s ograničenom odgovornošću za ugostiteljstvo, Zagreb, Malešnica 3 B, </w:t>
      </w:r>
      <w:r w:rsidR="00EA1C32" w:rsidRPr="000664E3">
        <w:rPr>
          <w:lang w:val="hr-HR"/>
        </w:rPr>
        <w:t>MB</w:t>
      </w:r>
      <w:r w:rsidR="00EA1C32">
        <w:rPr>
          <w:lang w:val="hr-HR"/>
        </w:rPr>
        <w:t>S: 080083709, OIB: 42414484339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A1C32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EA1C32">
        <w:rPr>
          <w:lang w:val="hr-HR"/>
        </w:rPr>
        <w:t xml:space="preserve">APOLO AGROSS društvo s ograničenom odgovornošću za ugostiteljstvo, Zagreb, Malešnica 3 B, </w:t>
      </w:r>
      <w:r w:rsidR="00EA1C32" w:rsidRPr="000664E3">
        <w:rPr>
          <w:lang w:val="hr-HR"/>
        </w:rPr>
        <w:t>MB</w:t>
      </w:r>
      <w:r w:rsidR="00EA1C32">
        <w:rPr>
          <w:lang w:val="hr-HR"/>
        </w:rPr>
        <w:t>S: 080083709, OIB: 42414484339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9151FE">
        <w:rPr>
          <w:szCs w:val="24"/>
          <w:lang w:val="hr-HR"/>
        </w:rPr>
        <w:t>7</w:t>
      </w:r>
      <w:r w:rsidR="00D318D1">
        <w:rPr>
          <w:szCs w:val="24"/>
          <w:lang w:val="hr-HR"/>
        </w:rPr>
        <w:t>5</w:t>
      </w:r>
      <w:r w:rsidR="00960407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76D20"/>
    <w:rsid w:val="0008064A"/>
    <w:rsid w:val="000E4C4F"/>
    <w:rsid w:val="000E5844"/>
    <w:rsid w:val="000F6567"/>
    <w:rsid w:val="000F7662"/>
    <w:rsid w:val="001277DF"/>
    <w:rsid w:val="00174F97"/>
    <w:rsid w:val="001853BA"/>
    <w:rsid w:val="001C11A2"/>
    <w:rsid w:val="001F5FA1"/>
    <w:rsid w:val="00221BE3"/>
    <w:rsid w:val="002240B7"/>
    <w:rsid w:val="002259B9"/>
    <w:rsid w:val="002527D0"/>
    <w:rsid w:val="00281774"/>
    <w:rsid w:val="00315336"/>
    <w:rsid w:val="00327C2F"/>
    <w:rsid w:val="003323CC"/>
    <w:rsid w:val="00373185"/>
    <w:rsid w:val="003C095D"/>
    <w:rsid w:val="003D79F5"/>
    <w:rsid w:val="003E6298"/>
    <w:rsid w:val="00400AFB"/>
    <w:rsid w:val="00431599"/>
    <w:rsid w:val="0045032A"/>
    <w:rsid w:val="0045634D"/>
    <w:rsid w:val="004655AD"/>
    <w:rsid w:val="0047162A"/>
    <w:rsid w:val="004755E8"/>
    <w:rsid w:val="004B4BC0"/>
    <w:rsid w:val="004F1638"/>
    <w:rsid w:val="004F39E3"/>
    <w:rsid w:val="00552523"/>
    <w:rsid w:val="005526B8"/>
    <w:rsid w:val="00597456"/>
    <w:rsid w:val="005F02F1"/>
    <w:rsid w:val="00606200"/>
    <w:rsid w:val="00617799"/>
    <w:rsid w:val="006257D4"/>
    <w:rsid w:val="00681190"/>
    <w:rsid w:val="006815A7"/>
    <w:rsid w:val="00686288"/>
    <w:rsid w:val="006A4860"/>
    <w:rsid w:val="006C4FE4"/>
    <w:rsid w:val="006D02A9"/>
    <w:rsid w:val="006E51DC"/>
    <w:rsid w:val="006F510B"/>
    <w:rsid w:val="006F6AA7"/>
    <w:rsid w:val="00703FBC"/>
    <w:rsid w:val="007064A2"/>
    <w:rsid w:val="00752C85"/>
    <w:rsid w:val="00760A56"/>
    <w:rsid w:val="0078090C"/>
    <w:rsid w:val="007C3F0A"/>
    <w:rsid w:val="007C5F7E"/>
    <w:rsid w:val="007E1D1C"/>
    <w:rsid w:val="008037B3"/>
    <w:rsid w:val="00810A6B"/>
    <w:rsid w:val="00852587"/>
    <w:rsid w:val="00865844"/>
    <w:rsid w:val="0088713A"/>
    <w:rsid w:val="00887739"/>
    <w:rsid w:val="00897F41"/>
    <w:rsid w:val="008D11EB"/>
    <w:rsid w:val="008D30CB"/>
    <w:rsid w:val="008E1710"/>
    <w:rsid w:val="009151FE"/>
    <w:rsid w:val="00926723"/>
    <w:rsid w:val="009409AE"/>
    <w:rsid w:val="00954E36"/>
    <w:rsid w:val="00960407"/>
    <w:rsid w:val="00965400"/>
    <w:rsid w:val="00973645"/>
    <w:rsid w:val="00990B24"/>
    <w:rsid w:val="009953FF"/>
    <w:rsid w:val="009A412E"/>
    <w:rsid w:val="009B2393"/>
    <w:rsid w:val="009B6D5B"/>
    <w:rsid w:val="00A26502"/>
    <w:rsid w:val="00A34F9E"/>
    <w:rsid w:val="00A35E9B"/>
    <w:rsid w:val="00A428C4"/>
    <w:rsid w:val="00A71FB6"/>
    <w:rsid w:val="00B07175"/>
    <w:rsid w:val="00B52E0C"/>
    <w:rsid w:val="00B6564A"/>
    <w:rsid w:val="00B75808"/>
    <w:rsid w:val="00B773EF"/>
    <w:rsid w:val="00B970D3"/>
    <w:rsid w:val="00BA6036"/>
    <w:rsid w:val="00BC2F4F"/>
    <w:rsid w:val="00BD0820"/>
    <w:rsid w:val="00BE2DEA"/>
    <w:rsid w:val="00BE6817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11EFC"/>
    <w:rsid w:val="00D318D1"/>
    <w:rsid w:val="00D45DC5"/>
    <w:rsid w:val="00D81EE5"/>
    <w:rsid w:val="00DC0507"/>
    <w:rsid w:val="00DD2D39"/>
    <w:rsid w:val="00DF3D10"/>
    <w:rsid w:val="00DF4F25"/>
    <w:rsid w:val="00E00414"/>
    <w:rsid w:val="00E012A4"/>
    <w:rsid w:val="00E33502"/>
    <w:rsid w:val="00E5731B"/>
    <w:rsid w:val="00E823BA"/>
    <w:rsid w:val="00E832D5"/>
    <w:rsid w:val="00E93CF8"/>
    <w:rsid w:val="00EA1C32"/>
    <w:rsid w:val="00EC2F04"/>
    <w:rsid w:val="00ED353F"/>
    <w:rsid w:val="00EE5336"/>
    <w:rsid w:val="00F104F7"/>
    <w:rsid w:val="00F313EB"/>
    <w:rsid w:val="00F53BB8"/>
    <w:rsid w:val="00F55522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3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0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0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0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0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3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0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0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0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0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APOLO ARGOSS d.o.o. zastupanog po punomoćniku Darko Malić</izvorni_sadrzaj>
    <derivirana_varijabla naziv="DomainObject.Predmet.ProtustrankaFormated_1">  APOLO ARGOSS d.o.o. zastupanog po punomoćniku Darko Malić</derivirana_varijabla>
  </DomainObject.Predmet.ProtustrankaFormated>
  <DomainObject.Predmet.ProtustrankaFormatedOIB>
    <izvorni_sadrzaj>  APOLO ARGOSS d.o.o., OIB 42414484339 zastupanog po punomoćniku Darko Malić</izvorni_sadrzaj>
    <derivirana_varijabla naziv="DomainObject.Predmet.ProtustrankaFormatedOIB_1">  APOLO ARGOSS d.o.o., OIB 42414484339 zastupanog po punomoćniku Darko Malić</derivirana_varijabla>
  </DomainObject.Predmet.ProtustrankaFormatedOIB>
  <DomainObject.Predmet.ProtustrankaFormatedWithAdress>
    <izvorni_sadrzaj> APOLO ARGOSS d.o.o., Malešnica 3 B, 10000 Zagreb zastupanog po punomoćniku Darko Malić</izvorni_sadrzaj>
    <derivirana_varijabla naziv="DomainObject.Predmet.ProtustrankaFormatedWithAdress_1"> APOLO ARGOSS d.o.o., Malešnica 3 B, 10000 Zagreb zastupanog po punomoćniku Darko Malić</derivirana_varijabla>
  </DomainObject.Predmet.ProtustrankaFormatedWithAdress>
  <DomainObject.Predmet.ProtustrankaFormatedWithAdressOIB>
    <izvorni_sadrzaj> APOLO ARGOSS d.o.o., OIB 42414484339, Malešnica 3 B, 10000 Zagreb zastupanog po punomoćniku Darko Malić</izvorni_sadrzaj>
    <derivirana_varijabla naziv="DomainObject.Predmet.ProtustrankaFormatedWithAdressOIB_1"> APOLO ARGOSS d.o.o., OIB 42414484339, Malešnica 3 B, 10000 Zagreb zastupanog po punomoćniku Darko Malić</derivirana_varijabla>
  </DomainObject.Predmet.ProtustrankaFormatedWithAdressOIB>
  <DomainObject.Predmet.ProtustrankaWithAdress>
    <izvorni_sadrzaj>APOLO ARGOSS d.o.o. Malešnica 3 B, 10000 Zagreb</izvorni_sadrzaj>
    <derivirana_varijabla naziv="DomainObject.Predmet.ProtustrankaWithAdress_1">APOLO ARGOSS d.o.o. Malešnica 3 B, 10000 Zagreb</derivirana_varijabla>
  </DomainObject.Predmet.ProtustrankaWithAdress>
  <DomainObject.Predmet.ProtustrankaWithAdressOIB>
    <izvorni_sadrzaj>APOLO ARGOSS d.o.o., OIB 42414484339, Malešnica 3 B, 10000 Zagreb</izvorni_sadrzaj>
    <derivirana_varijabla naziv="DomainObject.Predmet.ProtustrankaWithAdressOIB_1">APOLO ARGOSS d.o.o., OIB 42414484339, Malešnica 3 B, 10000 Zagreb</derivirana_varijabla>
  </DomainObject.Predmet.ProtustrankaWithAdressOIB>
  <DomainObject.Predmet.ProtustrankaNazivFormated>
    <izvorni_sadrzaj>APOLO ARGOSS d.o.o.</izvorni_sadrzaj>
    <derivirana_varijabla naziv="DomainObject.Predmet.ProtustrankaNazivFormated_1">APOLO ARGOSS d.o.o.</derivirana_varijabla>
  </DomainObject.Predmet.ProtustrankaNazivFormated>
  <DomainObject.Predmet.ProtustrankaNazivFormatedOIB>
    <izvorni_sadrzaj>APOLO ARGOSS d.o.o., OIB 42414484339</izvorni_sadrzaj>
    <derivirana_varijabla naziv="DomainObject.Predmet.ProtustrankaNazivFormatedOIB_1">APOLO ARGOSS d.o.o., OIB 42414484339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APOLO ARGOSS d.o.o. zastupanog po punomoćniku Darko Malić</item>
    </izvorni_sadrzaj>
    <derivirana_varijabla naziv="DomainObject.Predmet.ProtuStrankaListFormated_1">
      <item>APOLO ARGOSS d.o.o. zastupanog po punomoćniku Darko Malić</item>
    </derivirana_varijabla>
  </DomainObject.Predmet.ProtuStrankaListFormated>
  <DomainObject.Predmet.ProtuStrankaListFormatedOIB>
    <izvorni_sadrzaj>
      <item>APOLO ARGOSS d.o.o., OIB 42414484339 zastupanog po punomoćniku Darko Malić</item>
    </izvorni_sadrzaj>
    <derivirana_varijabla naziv="DomainObject.Predmet.ProtuStrankaListFormatedOIB_1">
      <item>APOLO ARGOSS d.o.o., OIB 42414484339 zastupanog po punomoćniku Darko Malić</item>
    </derivirana_varijabla>
  </DomainObject.Predmet.ProtuStrankaListFormatedOIB>
  <DomainObject.Predmet.ProtuStrankaListFormatedWithAdress>
    <izvorni_sadrzaj>
      <item>APOLO ARGOSS d.o.o., Malešnica 3 B, 10000 Zagreb zastupanog po punomoćniku Darko Malić</item>
    </izvorni_sadrzaj>
    <derivirana_varijabla naziv="DomainObject.Predmet.ProtuStrankaListFormatedWithAdress_1">
      <item>APOLO ARGOSS d.o.o., Malešnica 3 B, 10000 Zagreb zastupanog po punomoćniku Darko Malić</item>
    </derivirana_varijabla>
  </DomainObject.Predmet.ProtuStrankaListFormatedWithAdress>
  <DomainObject.Predmet.ProtuStrankaListFormatedWithAdressOIB>
    <izvorni_sadrzaj>
      <item>APOLO ARGOSS d.o.o., OIB 42414484339, Malešnica 3 B, 10000 Zagreb zastupanog po punomoćniku Darko Malić</item>
    </izvorni_sadrzaj>
    <derivirana_varijabla naziv="DomainObject.Predmet.ProtuStrankaListFormatedWithAdressOIB_1">
      <item>APOLO ARGOSS d.o.o., OIB 42414484339, Malešnica 3 B, 10000 Zagreb zastupanog po punomoćniku Darko Malić</item>
    </derivirana_varijabla>
  </DomainObject.Predmet.ProtuStrankaListFormatedWithAdressOIB>
  <DomainObject.Predmet.ProtuStrankaListNazivFormated>
    <izvorni_sadrzaj>
      <item>APOLO ARGOSS d.o.o.</item>
    </izvorni_sadrzaj>
    <derivirana_varijabla naziv="DomainObject.Predmet.ProtuStrankaListNazivFormated_1">
      <item>APOLO ARGOSS d.o.o.</item>
    </derivirana_varijabla>
  </DomainObject.Predmet.ProtuStrankaListNazivFormated>
  <DomainObject.Predmet.ProtuStrankaListNazivFormatedOIB>
    <izvorni_sadrzaj>
      <item>APOLO ARGOSS d.o.o., OIB 42414484339</item>
    </izvorni_sadrzaj>
    <derivirana_varijabla naziv="DomainObject.Predmet.ProtuStrankaListNazivFormatedOIB_1">
      <item>APOLO ARGOSS d.o.o., OIB 42414484339</item>
    </derivirana_varijabla>
  </DomainObject.Predmet.ProtuStrankaListNazivFormatedOIB>
  <DomainObject.Predmet.OstaliListFormated>
    <izvorni_sadrzaj>
      <item>Darko Malić punomoćnik sudionika u postupku APOLO ARGOSS d.o.o.</item>
    </izvorni_sadrzaj>
    <derivirana_varijabla naziv="DomainObject.Predmet.OstaliListFormated_1">
      <item>Darko Malić punomoćnik sudionika u postupku APOLO ARGOSS d.o.o.</item>
    </derivirana_varijabla>
  </DomainObject.Predmet.OstaliListFormated>
  <DomainObject.Predmet.OstaliListFormatedOIB>
    <izvorni_sadrzaj>
      <item>Darko Malić, OIB 09441293079 punomoćnik sudionika u postupku APOLO ARGOSS d.o.o.</item>
    </izvorni_sadrzaj>
    <derivirana_varijabla naziv="DomainObject.Predmet.OstaliListFormatedOIB_1">
      <item>Darko Malić, OIB 09441293079 punomoćnik sudionika u postupku APOLO ARGOSS d.o.o.</item>
    </derivirana_varijabla>
  </DomainObject.Predmet.OstaliListFormatedOIB>
  <DomainObject.Predmet.OstaliListFormatedWithAdress>
    <izvorni_sadrzaj>
      <item>Darko Malić, Malešnica 3/B, 10000 Zagreb punomoćnik sudionika u postupku APOLO ARGOSS d.o.o.</item>
    </izvorni_sadrzaj>
    <derivirana_varijabla naziv="DomainObject.Predmet.OstaliListFormatedWithAdress_1">
      <item>Darko Malić, Malešnica 3/B, 10000 Zagreb punomoćnik sudionika u postupku APOLO ARGOSS d.o.o.</item>
    </derivirana_varijabla>
  </DomainObject.Predmet.OstaliListFormatedWithAdress>
  <DomainObject.Predmet.OstaliListFormatedWithAdressOIB>
    <izvorni_sadrzaj>
      <item>Darko Malić, OIB 09441293079, Malešnica 3/B, 10000 Zagreb punomoćnik sudionika u postupku APOLO ARGOSS d.o.o.</item>
    </izvorni_sadrzaj>
    <derivirana_varijabla naziv="DomainObject.Predmet.OstaliListFormatedWithAdressOIB_1">
      <item>Darko Malić, OIB 09441293079, Malešnica 3/B, 10000 Zagreb punomoćnik sudionika u postupku APOLO ARGOSS d.o.o.</item>
    </derivirana_varijabla>
  </DomainObject.Predmet.OstaliListFormatedWithAdressOIB>
  <DomainObject.Predmet.OstaliListNazivFormated>
    <izvorni_sadrzaj>
      <item>Darko Malić</item>
    </izvorni_sadrzaj>
    <derivirana_varijabla naziv="DomainObject.Predmet.OstaliListNazivFormated_1">
      <item>Darko Malić</item>
    </derivirana_varijabla>
  </DomainObject.Predmet.OstaliListNazivFormated>
  <DomainObject.Predmet.OstaliListNazivFormatedOIB>
    <izvorni_sadrzaj>
      <item>Darko Malić, OIB 09441293079</item>
    </izvorni_sadrzaj>
    <derivirana_varijabla naziv="DomainObject.Predmet.OstaliListNazivFormatedOIB_1">
      <item>Darko Malić, OIB 09441293079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APOLO ARGOSS d.o.o.</izvorni_sadrzaj>
    <derivirana_varijabla naziv="DomainObject.Predmet.ProtustrankaIDrugi_1">APOLO ARGOSS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APOLO ARGOSS d.o.o., OIB 42414484339, Malešnica 3 B, 10000 Zagreb</izvorni_sadrzaj>
    <derivirana_varijabla naziv="DomainObject.Predmet.ProtustrankaIDrugiAdressOIB_1">APOLO ARGOSS d.o.o., OIB 42414484339, Malešnica 3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APOLO ARGOSS d.o.o.</item>
      <item>FINA Regionalni centar Zagreb</item>
      <item>Darko Malić</item>
    </izvorni_sadrzaj>
    <derivirana_varijabla naziv="DomainObject.Predmet.SudioniciListNaziv_1">
      <item>APOLO ARGOSS d.o.o.</item>
      <item>FINA Regionalni centar Zagreb</item>
      <item>Darko Malić</item>
    </derivirana_varijabla>
  </DomainObject.Predmet.SudioniciListNaziv>
  <DomainObject.Predmet.SudioniciListAdressOIB>
    <izvorni_sadrzaj>
      <item>APOLO ARGOSS d.o.o., OIB 42414484339, Malešnica 3 B,10000 Zagreb</item>
      <item>FINA Regionalni centar Zagreb, OIB 85821130368, Trg svibanjskih žrtava 1995. 1,10000 Zagreb</item>
      <item>Darko Malić, OIB 09441293079, Malešnica 3/B,10000 Zagreb</item>
    </izvorni_sadrzaj>
    <derivirana_varijabla naziv="DomainObject.Predmet.SudioniciListAdressOIB_1">
      <item>APOLO ARGOSS d.o.o., OIB 42414484339, Malešnica 3 B,10000 Zagreb</item>
      <item>FINA Regionalni centar Zagreb, OIB 85821130368, Trg svibanjskih žrtava 1995. 1,10000 Zagreb</item>
      <item>Darko Malić, OIB 09441293079, Malešnica 3/B,10000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42414484339</item>
      <item>, OIB 85821130368</item>
      <item>, OIB 09441293079</item>
    </izvorni_sadrzaj>
    <derivirana_varijabla naziv="DomainObject.Predmet.SudioniciListNazivOIB_1">
      <item>, OIB 42414484339</item>
      <item>, OIB 85821130368</item>
      <item>, OIB 09441293079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3837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2016-08-10T10:33:00Z</dcterms:created>
  <dc:creator>Miroslav Lovreković</dc:creator>
  <cp:lastModifiedBy>Miroslav Lovreković</cp:lastModifiedBy>
  <cp:lastPrinted>2016-08-10T10:35:00Z</cp:lastPrinted>
  <dcterms:modified xmlns:xsi="http://www.w3.org/2001/XMLSchema-instance" xsi:type="dcterms:W3CDTF">2016-08-10T11:26:00Z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