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33c9" w14:paraId="b3533c9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18052E" w:rsidP="00AC36B8" w:rsidR="0018052E">
      <w:pPr>
        <w:ind w:firstLine="360"/>
        <w:jc w:val="right"/>
        <w:rPr>
          <w:b/>
        </w:rPr>
      </w:pPr>
      <w:r w:rsidRPr="0018052E">
        <w:rPr>
          <w:b/>
        </w:rPr>
        <w:t xml:space="preserve">JOSIP MARIĆ, Gornji Karin, </w:t>
      </w:r>
    </w:p>
    <w:p w:rsidRDefault="0018052E" w:rsidP="00AC36B8" w:rsidR="00434A94" w:rsidRPr="0018052E">
      <w:pPr>
        <w:ind w:firstLine="360"/>
        <w:jc w:val="right"/>
        <w:rPr>
          <w:b/>
        </w:rPr>
      </w:pPr>
      <w:r w:rsidRPr="0018052E">
        <w:rPr>
          <w:b/>
        </w:rPr>
        <w:t>Ulica kralja Tomislava 6</w:t>
      </w:r>
    </w:p>
    <w:p w:rsidRDefault="00AC36B8" w:rsidP="00AC36B8" w:rsidR="00AC36B8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18052E">
        <w:t>366</w:t>
      </w:r>
      <w:r w:rsidR="00E06702">
        <w:t>/16-4</w:t>
      </w:r>
      <w:r w:rsidR="001A7D41">
        <w:t xml:space="preserve"> </w:t>
      </w:r>
      <w:r w:rsidRPr="00B0613D">
        <w:t xml:space="preserve">od </w:t>
      </w:r>
      <w:r w:rsidR="00A15489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18052E">
        <w:t>AUTO MARIĆ jednostavno društvo s ograničenom odgovornošću za prijevoz i trgovinu, Gornji Karin, Ulica kralja Tomislava 6, OIB:27613140653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A15489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A15489">
        <w:rPr>
          <w:bCs/>
        </w:rPr>
        <w:t>13,40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A15489">
        <w:rPr>
          <w:bCs/>
        </w:rPr>
        <w:t>26. travnja</w:t>
      </w:r>
      <w:r w:rsidR="0064551A" w:rsidRPr="0064551A">
        <w:rPr>
          <w:bCs/>
        </w:rPr>
        <w:t xml:space="preserve"> 2016. u </w:t>
      </w:r>
      <w:r w:rsidR="00A15489">
        <w:rPr>
          <w:bCs/>
        </w:rPr>
        <w:t>13,50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A15489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18052E">
      <w:t>366</w:t>
    </w:r>
    <w:r w:rsidR="00434A9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84F7E"/>
    <w:rsid w:val="00485B83"/>
    <w:rsid w:val="00492434"/>
    <w:rsid w:val="00497198"/>
    <w:rsid w:val="004A10D6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15489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A1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0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0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0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0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A1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0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0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0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0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MARIĆ jednostavno društvo s ograničenom odgovornošću za prijevoz i trgovinu</izvorni_sadrzaj>
    <derivirana_varijabla naziv="DomainObject.Predmet.ProtustrankaFormated_1">  AUTO MARIĆ jednostavno društvo s ograničenom odgovornošću za prijevoz i trgovinu</derivirana_varijabla>
  </DomainObject.Predmet.ProtustrankaFormated>
  <DomainObject.Predmet.ProtustrankaFormatedOIB>
    <izvorni_sadrzaj>  AUTO MARIĆ jednostavno društvo s ograničenom odgovornošću za prijevoz i trgovinu, OIB 27613140653</izvorni_sadrzaj>
    <derivirana_varijabla naziv="DomainObject.Predmet.ProtustrankaFormatedOIB_1">  AUTO MARIĆ jednostavno društvo s ograničenom odgovornošću za prijevoz i trgovinu, OIB 27613140653</derivirana_varijabla>
  </DomainObject.Predmet.ProtustrankaFormatedOIB>
  <DomainObject.Predmet.ProtustrankaFormatedWithAdress>
    <izvorni_sadrzaj> AUTO MARIĆ jednostavno društvo s ograničenom odgovornošću za prijevoz i trgovinu, Ulica kralja Tomislava 6, 23450 Gornji Karin</izvorni_sadrzaj>
    <derivirana_varijabla naziv="DomainObject.Predmet.ProtustrankaFormatedWithAdress_1"> AUTO MARIĆ jednostavno društvo s ograničenom odgovornošću za prijevoz i trgovinu, Ulica kralja Tomislava 6, 23450 Gornji Karin</derivirana_varijabla>
  </DomainObject.Predmet.ProtustrankaFormatedWithAdress>
  <DomainObject.Predmet.ProtustrankaFormatedWithAdressOIB>
    <izvorni_sadrzaj> AUTO MARIĆ jednostavno društvo s ograničenom odgovornošću za prijevoz i trgovinu, OIB 27613140653, Ulica kralja Tomislava 6, 23450 Gornji Karin</izvorni_sadrzaj>
    <derivirana_varijabla naziv="DomainObject.Predmet.ProtustrankaFormatedWithAdressOIB_1"> AUTO MARIĆ jednostavno društvo s ograničenom odgovornošću za prijevoz i trgovinu, OIB 27613140653, Ulica kralja Tomislava 6, 23450 Gornji Karin</derivirana_varijabla>
  </DomainObject.Predmet.ProtustrankaFormatedWithAdressOIB>
  <DomainObject.Predmet.ProtustrankaWithAdress>
    <izvorni_sadrzaj>AUTO MARIĆ jednostavno društvo s ograničenom odgovornošću za prijevoz i trgovinu Ulica kralja Tomislava 6, 23450 Gornji Karin</izvorni_sadrzaj>
    <derivirana_varijabla naziv="DomainObject.Predmet.ProtustrankaWithAdress_1">AUTO MARIĆ jednostavno društvo s ograničenom odgovornošću za prijevoz i trgovinu Ulica kralja Tomislava 6, 23450 Gornji Karin</derivirana_varijabla>
  </DomainObject.Predmet.ProtustrankaWithAdress>
  <DomainObject.Predmet.ProtustrankaWithAdressOIB>
    <izvorni_sadrzaj>AUTO MARIĆ jednostavno društvo s ograničenom odgovornošću za prijevoz i trgovinu, OIB 27613140653, Ulica kralja Tomislava 6, 23450 Gornji Karin</izvorni_sadrzaj>
    <derivirana_varijabla naziv="DomainObject.Predmet.ProtustrankaWithAdressOIB_1">AUTO MARIĆ jednostavno društvo s ograničenom odgovornošću za prijevoz i trgovinu, OIB 27613140653, Ulica kralja Tomislava 6, 23450 Gornji Karin</derivirana_varijabla>
  </DomainObject.Predmet.ProtustrankaWithAdressOIB>
  <DomainObject.Predmet.ProtustrankaNazivFormated>
    <izvorni_sadrzaj>AUTO MARIĆ jednostavno društvo s ograničenom odgovornošću za prijevoz i trgovinu</izvorni_sadrzaj>
    <derivirana_varijabla naziv="DomainObject.Predmet.ProtustrankaNazivFormated_1">AUTO MARIĆ jednostavno društvo s ograničenom odgovornošću za prijevoz i trgovinu</derivirana_varijabla>
  </DomainObject.Predmet.ProtustrankaNazivFormated>
  <DomainObject.Predmet.ProtustrankaNazivFormatedOIB>
    <izvorni_sadrzaj>AUTO MARIĆ jednostavno društvo s ograničenom odgovornošću za prijevoz i trgovinu, OIB 27613140653</izvorni_sadrzaj>
    <derivirana_varijabla naziv="DomainObject.Predmet.ProtustrankaNazivFormatedOIB_1">AUTO MARIĆ jednostavno društvo s ograničenom odgovornošću za prijevoz i trgovinu, OIB 27613140653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MARIĆ jednostavno društvo s ograničenom odgovornošću za prijevoz i trgovinu</item>
    </izvorni_sadrzaj>
    <derivirana_varijabla naziv="DomainObject.Predmet.ProtuStrankaListFormated_1">
      <item>AUTO MARIĆ jednostavno društvo s ograničenom odgovornošću za prijevoz i trgovinu</item>
    </derivirana_varijabla>
  </DomainObject.Predmet.ProtuStrankaListFormated>
  <DomainObject.Predmet.ProtuStrankaListFormatedOIB>
    <izvorni_sadrzaj>
      <item>AUTO MARIĆ jednostavno društvo s ograničenom odgovornošću za prijevoz i trgovinu, OIB 27613140653</item>
    </izvorni_sadrzaj>
    <derivirana_varijabla naziv="DomainObject.Predmet.ProtuStrankaListFormatedOIB_1">
      <item>AUTO MARIĆ jednostavno društvo s ograničenom odgovornošću za prijevoz i trgovinu, OIB 27613140653</item>
    </derivirana_varijabla>
  </DomainObject.Predmet.ProtuStrankaListFormatedOIB>
  <DomainObject.Predmet.ProtuStrankaListFormatedWithAdress>
    <izvorni_sadrzaj>
      <item>AUTO MARIĆ jednostavno društvo s ograničenom odgovornošću za prijevoz i trgovinu, Ulica kralja Tomislava 6, 23450 Gornji Karin</item>
    </izvorni_sadrzaj>
    <derivirana_varijabla naziv="DomainObject.Predmet.ProtuStrankaListFormatedWithAdress_1">
      <item>AUTO MARIĆ jednostavno društvo s ograničenom odgovornošću za prijevoz i trgovinu, Ulica kralja Tomislava 6, 23450 Gornji Karin</item>
    </derivirana_varijabla>
  </DomainObject.Predmet.ProtuStrankaListFormatedWithAdress>
  <DomainObject.Predmet.ProtuStrankaListFormatedWithAdressOIB>
    <izvorni_sadrzaj>
      <item>AUTO MARIĆ jednostavno društvo s ograničenom odgovornošću za prijevoz i trgovinu, OIB 27613140653, Ulica kralja Tomislava 6, 23450 Gornji Karin</item>
    </izvorni_sadrzaj>
    <derivirana_varijabla naziv="DomainObject.Predmet.ProtuStrankaListFormatedWithAdressOIB_1">
      <item>AUTO MARIĆ jednostavno društvo s ograničenom odgovornošću za prijevoz i trgovinu, OIB 27613140653, Ulica kralja Tomislava 6, 23450 Gornji Karin</item>
    </derivirana_varijabla>
  </DomainObject.Predmet.ProtuStrankaListFormatedWithAdressOIB>
  <DomainObject.Predmet.ProtuStrankaListNazivFormated>
    <izvorni_sadrzaj>
      <item>AUTO MARIĆ jednostavno društvo s ograničenom odgovornošću za prijevoz i trgovinu</item>
    </izvorni_sadrzaj>
    <derivirana_varijabla naziv="DomainObject.Predmet.ProtuStrankaListNazivFormated_1">
      <item>AUTO MARIĆ jednostavno društvo s ograničenom odgovornošću za prijevoz i trgovinu</item>
    </derivirana_varijabla>
  </DomainObject.Predmet.ProtuStrankaListNazivFormated>
  <DomainObject.Predmet.ProtuStrankaListNazivFormatedOIB>
    <izvorni_sadrzaj>
      <item>AUTO MARIĆ jednostavno društvo s ograničenom odgovornošću za prijevoz i trgovinu, OIB 27613140653</item>
    </izvorni_sadrzaj>
    <derivirana_varijabla naziv="DomainObject.Predmet.ProtuStrankaListNazivFormatedOIB_1">
      <item>AUTO MARIĆ jednostavno društvo s ograničenom odgovornošću za prijevoz i trgovinu, OIB 27613140653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MARIĆ jednostavno društvo s ograničenom odgovornošću za prijevoz i trgovinu</izvorni_sadrzaj>
    <derivirana_varijabla naziv="DomainObject.Predmet.ProtustrankaIDrugi_1">AUTO MARIĆ jednostavno društvo s ograničenom odgovornošću za prijevoz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MARIĆ jednostavno društvo s ograničenom odgovornošću za prijevoz i trgovinu, OIB 27613140653, Ulica kralja Tomislava 6, 23450 Gornji Karin</izvorni_sadrzaj>
    <derivirana_varijabla naziv="DomainObject.Predmet.ProtustrankaIDrugiAdressOIB_1">AUTO MARIĆ jednostavno društvo s ograničenom odgovornošću za prijevoz i trgovinu, OIB 27613140653, Ulica kralja Tomislava 6,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MARIĆ jednostavno društvo s ograničenom odgovornošću za prijevoz i trgovinu</item>
    </izvorni_sadrzaj>
    <derivirana_varijabla naziv="DomainObject.Predmet.SudioniciListNaziv_1">
      <item>FINA</item>
      <item>AUTO MARIĆ jednostavno društvo s ograničenom odgovornošću za prijevoz i trgovinu</item>
    </derivirana_varijabla>
  </DomainObject.Predmet.SudioniciListNaziv>
  <DomainObject.Predmet.SudioniciListAdressOIB>
    <izvorni_sadrzaj>
      <item>FINA, OIB 85821130368</item>
      <item>AUTO MARIĆ jednostavno društvo s ograničenom odgovornošću za prijevoz i trgovinu, OIB 27613140653, Ulica kralja Tomislava 6,23450 Gornji Karin</item>
    </izvorni_sadrzaj>
    <derivirana_varijabla naziv="DomainObject.Predmet.SudioniciListAdressOIB_1">
      <item>FINA, OIB 85821130368</item>
      <item>AUTO MARIĆ jednostavno društvo s ograničenom odgovornošću za prijevoz i trgovinu, OIB 27613140653, Ulica kralja Tomislava 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27613140653</item>
    </izvorni_sadrzaj>
    <derivirana_varijabla naziv="DomainObject.Predmet.SudioniciListNazivOIB_1">
      <item>, OIB 85821130368</item>
      <item>, OIB 27613140653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AC4D5B-784A-47EE-9F1C-A963DE387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871</properties:Characters>
  <properties:Lines>40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2016-03-14T09:33:00Z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2016-04-06T09:43:00Z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