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25F41" w:rsidP="00525F41" w:rsidRDefault="00D0451D" w14:paraId="508df99" w14:textId="508df99">
      <w:pPr>
        <w:pStyle w:val="Zaglavlje"/>
        <w:jc w:val="right"/>
        <w15:collapsed w:val="false"/>
      </w:pPr>
      <w:bookmarkStart w:name="_GoBack" w:id="0"/>
      <w:bookmarkEnd w:id="0"/>
      <w:r>
        <w:t>Poslovni broj 16 Sp-</w:t>
      </w:r>
      <w:r w:rsidR="00651E75">
        <w:t>1/2018-19</w:t>
      </w:r>
    </w:p>
    <w:p w:rsidR="00A57A05" w:rsidP="00525F41" w:rsidRDefault="00A57A05">
      <w:pPr>
        <w:pStyle w:val="Zaglavlje"/>
        <w:jc w:val="right"/>
      </w:pPr>
    </w:p>
    <w:p w:rsidR="00A57A05" w:rsidP="00525F41" w:rsidRDefault="00A57A05">
      <w:pPr>
        <w:pStyle w:val="Zaglavlje"/>
        <w:jc w:val="right"/>
      </w:pPr>
    </w:p>
    <w:p w:rsidR="00525F41" w:rsidP="00525F41" w:rsidRDefault="00525F41">
      <w:pPr>
        <w:jc w:val="center"/>
      </w:pPr>
    </w:p>
    <w:p w:rsidRPr="00A57A05" w:rsidR="00525F41" w:rsidP="00525F41" w:rsidRDefault="00525F41">
      <w:pPr>
        <w:jc w:val="center"/>
        <w:rPr>
          <w:b/>
          <w:sz w:val="28"/>
        </w:rPr>
      </w:pPr>
      <w:r w:rsidRPr="00A57A05">
        <w:rPr>
          <w:b/>
          <w:sz w:val="28"/>
        </w:rPr>
        <w:t>Z A P I S N I K</w:t>
      </w:r>
    </w:p>
    <w:p w:rsidR="00525F41" w:rsidP="00525F41" w:rsidRDefault="00A57A05">
      <w:pPr>
        <w:jc w:val="center"/>
      </w:pPr>
      <w:r>
        <w:t xml:space="preserve">od </w:t>
      </w:r>
      <w:r w:rsidR="005036D8">
        <w:t>29</w:t>
      </w:r>
      <w:r w:rsidR="00DF56A3">
        <w:t>. srpnja 2019.</w:t>
      </w:r>
    </w:p>
    <w:p w:rsidR="001D616A" w:rsidP="00525F41" w:rsidRDefault="001D616A">
      <w:pPr>
        <w:jc w:val="center"/>
      </w:pPr>
      <w:r>
        <w:t>o održanom pripremnom ročištu</w:t>
      </w:r>
      <w:r w:rsidR="00A57A05">
        <w:t xml:space="preserve"> kod </w:t>
      </w:r>
    </w:p>
    <w:p w:rsidR="001D616A" w:rsidP="001D616A" w:rsidRDefault="00A57A05">
      <w:pPr>
        <w:jc w:val="center"/>
      </w:pPr>
      <w:r>
        <w:t>Općinskog suda u Karlovcu</w:t>
      </w:r>
      <w:r w:rsidR="001D616A">
        <w:t>,</w:t>
      </w:r>
      <w:r w:rsidRPr="001D616A" w:rsidR="001D616A">
        <w:t xml:space="preserve"> </w:t>
      </w:r>
      <w:r w:rsidR="001D616A">
        <w:t>Stalne službe u Ogulinu</w:t>
      </w:r>
    </w:p>
    <w:p w:rsidR="00A57A05" w:rsidP="00525F41" w:rsidRDefault="00A57A05">
      <w:pPr>
        <w:jc w:val="center"/>
      </w:pPr>
    </w:p>
    <w:p w:rsidR="00525F41" w:rsidP="00525F41" w:rsidRDefault="00525F41">
      <w:pPr>
        <w:jc w:val="center"/>
        <w:rPr>
          <w:b/>
        </w:rPr>
      </w:pPr>
    </w:p>
    <w:p w:rsidR="00525F41" w:rsidP="00525F41" w:rsidRDefault="00525F41"/>
    <w:p w:rsidR="00525F41" w:rsidP="00525F41" w:rsidRDefault="00525F41">
      <w:r>
        <w:t xml:space="preserve">Prisutni od suda:     </w:t>
      </w:r>
      <w:r>
        <w:tab/>
      </w:r>
      <w:r>
        <w:tab/>
      </w:r>
      <w:r>
        <w:tab/>
        <w:t xml:space="preserve">       </w:t>
      </w:r>
      <w:r>
        <w:tab/>
        <w:t xml:space="preserve">            </w:t>
      </w:r>
      <w:r>
        <w:tab/>
      </w:r>
      <w:r>
        <w:tab/>
        <w:t xml:space="preserve"> </w:t>
      </w:r>
    </w:p>
    <w:p w:rsidR="00525F41" w:rsidP="00525F41" w:rsidRDefault="00525F41">
      <w:pPr>
        <w:ind w:left="4950" w:hanging="4950"/>
      </w:pPr>
      <w:r>
        <w:t xml:space="preserve">Sutkinja: </w:t>
      </w:r>
      <w:r w:rsidR="00A57A05">
        <w:t xml:space="preserve">   Blaženka Glad</w:t>
      </w:r>
      <w:r>
        <w:tab/>
        <w:t xml:space="preserve">Potrošač: </w:t>
      </w:r>
      <w:r w:rsidR="00DF56A3">
        <w:t>Sonja Župan</w:t>
      </w:r>
    </w:p>
    <w:p w:rsidR="00525F41" w:rsidP="00525F41" w:rsidRDefault="00525F41">
      <w:r>
        <w:t xml:space="preserve">Zapisničar: </w:t>
      </w:r>
      <w:r w:rsidR="00A57A05">
        <w:t>Marija Paušić</w:t>
      </w:r>
      <w:r>
        <w:t xml:space="preserve"> </w:t>
      </w:r>
      <w:r>
        <w:tab/>
      </w:r>
      <w:r>
        <w:tab/>
        <w:t xml:space="preserve">       </w:t>
      </w:r>
      <w:r>
        <w:tab/>
      </w:r>
      <w:r w:rsidR="00A57A05">
        <w:tab/>
        <w:t>Radi:       s</w:t>
      </w:r>
      <w:r>
        <w:t>tečaj potrošača</w:t>
      </w:r>
    </w:p>
    <w:p w:rsidR="00525F41" w:rsidP="00525F41" w:rsidRDefault="00525F41">
      <w:r>
        <w:tab/>
      </w:r>
      <w:r>
        <w:tab/>
      </w:r>
      <w:r>
        <w:tab/>
      </w:r>
      <w:r>
        <w:tab/>
      </w:r>
      <w:r>
        <w:tab/>
      </w:r>
    </w:p>
    <w:p w:rsidR="00525F41" w:rsidP="00525F41" w:rsidRDefault="00525F41">
      <w:r>
        <w:tab/>
      </w:r>
      <w:r>
        <w:tab/>
        <w:t xml:space="preserve">         </w:t>
      </w:r>
      <w:r>
        <w:tab/>
      </w:r>
      <w:r>
        <w:tab/>
      </w:r>
      <w:r>
        <w:tab/>
      </w:r>
      <w:r>
        <w:tab/>
      </w:r>
    </w:p>
    <w:p w:rsidR="00525F41" w:rsidP="00525F41" w:rsidRDefault="00525F41">
      <w:pPr>
        <w:jc w:val="center"/>
      </w:pPr>
      <w:r>
        <w:t xml:space="preserve">Započeto u </w:t>
      </w:r>
      <w:r w:rsidR="000E2DDF">
        <w:t>11</w:t>
      </w:r>
      <w:r w:rsidR="00A57A05">
        <w:t>,00</w:t>
      </w:r>
      <w:r>
        <w:t xml:space="preserve"> sati</w:t>
      </w:r>
    </w:p>
    <w:p w:rsidR="00525F41" w:rsidP="00525F41" w:rsidRDefault="00525F41">
      <w:pPr>
        <w:jc w:val="both"/>
      </w:pPr>
    </w:p>
    <w:p w:rsidR="00525F41" w:rsidP="00525F41" w:rsidRDefault="00525F41">
      <w:r>
        <w:t>Utvrđuje se da su pristupili:</w:t>
      </w:r>
    </w:p>
    <w:p w:rsidR="00A57A05" w:rsidP="00525F41" w:rsidRDefault="00A57A05"/>
    <w:p w:rsidR="00525F41" w:rsidP="00525F41" w:rsidRDefault="00525F41">
      <w:pPr>
        <w:jc w:val="both"/>
      </w:pPr>
      <w:r>
        <w:t xml:space="preserve">Potrošač: </w:t>
      </w:r>
      <w:r w:rsidR="00DF56A3">
        <w:t>Sonja Župan</w:t>
      </w:r>
      <w:r w:rsidR="000E2DDF">
        <w:t xml:space="preserve"> osobno</w:t>
      </w:r>
    </w:p>
    <w:p w:rsidRPr="009F18C7" w:rsidR="00DF56A3" w:rsidP="00DF56A3" w:rsidRDefault="00DF56A3">
      <w:pPr>
        <w:jc w:val="both"/>
        <w:rPr>
          <w:szCs w:val="28"/>
        </w:rPr>
      </w:pPr>
      <w:r>
        <w:rPr>
          <w:szCs w:val="28"/>
        </w:rPr>
        <w:t xml:space="preserve">Vjerovnik A1 Hrvatska d.o.o. za usluge javnih telekomunikacija (ranije </w:t>
      </w:r>
      <w:r w:rsidRPr="009D5A64">
        <w:rPr>
          <w:szCs w:val="28"/>
        </w:rPr>
        <w:t>VIPnet</w:t>
      </w:r>
      <w:r>
        <w:rPr>
          <w:szCs w:val="28"/>
        </w:rPr>
        <w:t xml:space="preserve"> d.o.o.) - </w:t>
      </w:r>
      <w:r w:rsidRPr="009F18C7">
        <w:rPr>
          <w:szCs w:val="28"/>
        </w:rPr>
        <w:t xml:space="preserve">nitko, </w:t>
      </w:r>
      <w:r w:rsidRPr="009F18C7">
        <w:t>dostava poziva iskazana putem e-oglasne ploče</w:t>
      </w:r>
    </w:p>
    <w:p w:rsidR="00DF56A3" w:rsidP="009F18C7" w:rsidRDefault="00DF56A3">
      <w:pPr>
        <w:jc w:val="both"/>
        <w:rPr>
          <w:szCs w:val="28"/>
        </w:rPr>
      </w:pPr>
      <w:r>
        <w:rPr>
          <w:szCs w:val="28"/>
        </w:rPr>
        <w:t xml:space="preserve"> Vjerovnik Hrvatski zavod za zdravstveno osiguranje – </w:t>
      </w:r>
      <w:r w:rsidRPr="009F18C7" w:rsidR="009F18C7">
        <w:rPr>
          <w:szCs w:val="28"/>
        </w:rPr>
        <w:t xml:space="preserve">nitko, </w:t>
      </w:r>
      <w:r w:rsidRPr="009F18C7" w:rsidR="009F18C7">
        <w:t>dostava poziva iskazana putem e-oglasne ploče</w:t>
      </w:r>
    </w:p>
    <w:p w:rsidR="00DF56A3" w:rsidP="009F18C7" w:rsidRDefault="00DF56A3">
      <w:pPr>
        <w:jc w:val="both"/>
        <w:rPr>
          <w:szCs w:val="28"/>
        </w:rPr>
      </w:pPr>
      <w:r>
        <w:rPr>
          <w:szCs w:val="28"/>
        </w:rPr>
        <w:t xml:space="preserve">Vjerovnik IAP SISCIA d.o.o. za trgovinu i usluge u stečaju- </w:t>
      </w:r>
      <w:r w:rsidRPr="009F18C7" w:rsidR="009F18C7">
        <w:rPr>
          <w:szCs w:val="28"/>
        </w:rPr>
        <w:t xml:space="preserve">nitko, </w:t>
      </w:r>
      <w:r w:rsidRPr="009F18C7" w:rsidR="009F18C7">
        <w:t>dostava poziva iskazana putem e-oglasne ploče</w:t>
      </w:r>
    </w:p>
    <w:p w:rsidR="00DF56A3" w:rsidP="009F18C7" w:rsidRDefault="00DF56A3">
      <w:pPr>
        <w:jc w:val="both"/>
        <w:rPr>
          <w:szCs w:val="28"/>
        </w:rPr>
      </w:pPr>
      <w:r>
        <w:rPr>
          <w:szCs w:val="28"/>
        </w:rPr>
        <w:t>Vje</w:t>
      </w:r>
      <w:r w:rsidR="009F18C7">
        <w:rPr>
          <w:szCs w:val="28"/>
        </w:rPr>
        <w:t>rovnik Hrvatska radiotelevizija -</w:t>
      </w:r>
      <w:r>
        <w:rPr>
          <w:szCs w:val="28"/>
        </w:rPr>
        <w:t xml:space="preserve"> </w:t>
      </w:r>
      <w:r w:rsidRPr="009F18C7" w:rsidR="009F18C7">
        <w:rPr>
          <w:szCs w:val="28"/>
        </w:rPr>
        <w:t xml:space="preserve">nitko, </w:t>
      </w:r>
      <w:r w:rsidRPr="009F18C7" w:rsidR="009F18C7">
        <w:t>dostava poziva iskazana putem e-oglasne ploče</w:t>
      </w:r>
    </w:p>
    <w:p w:rsidR="00DF56A3" w:rsidP="00DF56A3" w:rsidRDefault="00DF56A3">
      <w:pPr>
        <w:jc w:val="both"/>
        <w:rPr>
          <w:szCs w:val="28"/>
        </w:rPr>
      </w:pPr>
      <w:r>
        <w:rPr>
          <w:szCs w:val="28"/>
        </w:rPr>
        <w:t>Vjerovnik-Erste Card Club društvo s ograničenom odgovornošću za fin</w:t>
      </w:r>
      <w:r w:rsidR="009F18C7">
        <w:rPr>
          <w:szCs w:val="28"/>
        </w:rPr>
        <w:t xml:space="preserve">ancijsko posredovanje i usluge </w:t>
      </w:r>
      <w:r w:rsidRPr="009F18C7" w:rsidR="009F18C7">
        <w:rPr>
          <w:szCs w:val="28"/>
        </w:rPr>
        <w:t xml:space="preserve">nitko, </w:t>
      </w:r>
      <w:r w:rsidRPr="009F18C7" w:rsidR="009F18C7">
        <w:t>dostava poziva iskazana putem e-oglasne ploče</w:t>
      </w:r>
    </w:p>
    <w:p w:rsidR="00DF56A3" w:rsidP="00DF56A3" w:rsidRDefault="00DF56A3">
      <w:pPr>
        <w:jc w:val="both"/>
        <w:rPr>
          <w:szCs w:val="28"/>
        </w:rPr>
      </w:pPr>
      <w:r>
        <w:rPr>
          <w:szCs w:val="28"/>
        </w:rPr>
        <w:t>Vjerovnik Croatia zdravstve</w:t>
      </w:r>
      <w:r w:rsidR="009F18C7">
        <w:rPr>
          <w:szCs w:val="28"/>
        </w:rPr>
        <w:t xml:space="preserve">no osiguranje dioničko društvo - </w:t>
      </w:r>
      <w:r w:rsidRPr="009F18C7" w:rsidR="009F18C7">
        <w:rPr>
          <w:szCs w:val="28"/>
        </w:rPr>
        <w:t xml:space="preserve">nitko, </w:t>
      </w:r>
      <w:r w:rsidRPr="009F18C7" w:rsidR="009F18C7">
        <w:t>dostava poziva iskazana putem e-oglasne ploče</w:t>
      </w:r>
    </w:p>
    <w:p w:rsidR="00DF56A3" w:rsidP="00DF56A3" w:rsidRDefault="00DF56A3">
      <w:pPr>
        <w:jc w:val="both"/>
        <w:rPr>
          <w:szCs w:val="28"/>
        </w:rPr>
      </w:pPr>
      <w:r>
        <w:rPr>
          <w:szCs w:val="28"/>
        </w:rPr>
        <w:t>Vjerovnik Štedno-kreditna zadruga SUNCE AG – u likvidaciji</w:t>
      </w:r>
      <w:r w:rsidR="009F18C7">
        <w:rPr>
          <w:szCs w:val="28"/>
        </w:rPr>
        <w:t xml:space="preserve"> - </w:t>
      </w:r>
      <w:r w:rsidRPr="009F18C7" w:rsidR="009F18C7">
        <w:rPr>
          <w:szCs w:val="28"/>
        </w:rPr>
        <w:t xml:space="preserve">nitko, </w:t>
      </w:r>
      <w:r w:rsidRPr="009F18C7" w:rsidR="009F18C7">
        <w:t>dostava poziva iskazana putem e-oglasne ploče</w:t>
      </w:r>
    </w:p>
    <w:p w:rsidR="00DF56A3" w:rsidP="00DF56A3" w:rsidRDefault="009F18C7">
      <w:pPr>
        <w:jc w:val="both"/>
        <w:rPr>
          <w:szCs w:val="28"/>
        </w:rPr>
      </w:pPr>
      <w:r>
        <w:rPr>
          <w:szCs w:val="28"/>
        </w:rPr>
        <w:t xml:space="preserve">Vjerovnik Financijska agencija - </w:t>
      </w:r>
      <w:r w:rsidRPr="009F18C7">
        <w:rPr>
          <w:szCs w:val="28"/>
        </w:rPr>
        <w:t xml:space="preserve">nitko, </w:t>
      </w:r>
      <w:r w:rsidRPr="009F18C7">
        <w:t>dostava poziva iskazana putem e-oglasne ploče</w:t>
      </w:r>
    </w:p>
    <w:p w:rsidR="00DF56A3" w:rsidP="00DF56A3" w:rsidRDefault="00DF56A3">
      <w:pPr>
        <w:jc w:val="both"/>
        <w:rPr>
          <w:szCs w:val="28"/>
        </w:rPr>
      </w:pPr>
      <w:r>
        <w:rPr>
          <w:szCs w:val="28"/>
        </w:rPr>
        <w:t>Vjerovnik  B2 KAPITAL d.</w:t>
      </w:r>
      <w:r w:rsidR="009F18C7">
        <w:rPr>
          <w:szCs w:val="28"/>
        </w:rPr>
        <w:t>o.o. za poslovne usluge -</w:t>
      </w:r>
      <w:r>
        <w:rPr>
          <w:szCs w:val="28"/>
        </w:rPr>
        <w:t xml:space="preserve"> </w:t>
      </w:r>
      <w:r w:rsidRPr="009F18C7" w:rsidR="009F18C7">
        <w:rPr>
          <w:szCs w:val="28"/>
        </w:rPr>
        <w:t xml:space="preserve">nitko, </w:t>
      </w:r>
      <w:r w:rsidRPr="009F18C7" w:rsidR="009F18C7">
        <w:t>dostava poziva iskazana putem e-oglasne ploče</w:t>
      </w:r>
    </w:p>
    <w:p w:rsidRPr="009F18C7" w:rsidR="009F18C7" w:rsidP="009F18C7" w:rsidRDefault="00DF56A3">
      <w:pPr>
        <w:jc w:val="both"/>
        <w:rPr>
          <w:szCs w:val="28"/>
        </w:rPr>
      </w:pPr>
      <w:r>
        <w:rPr>
          <w:szCs w:val="28"/>
        </w:rPr>
        <w:t>V</w:t>
      </w:r>
      <w:r w:rsidR="009F18C7">
        <w:rPr>
          <w:szCs w:val="28"/>
        </w:rPr>
        <w:t xml:space="preserve">jerovnik Hrvatski telekom d.d. - </w:t>
      </w:r>
      <w:r w:rsidRPr="009F18C7" w:rsidR="009F18C7">
        <w:rPr>
          <w:szCs w:val="28"/>
        </w:rPr>
        <w:t xml:space="preserve">nitko, </w:t>
      </w:r>
      <w:r w:rsidRPr="009F18C7" w:rsidR="009F18C7">
        <w:t>dostava poziva iskazana putem e-oglasne ploče</w:t>
      </w:r>
    </w:p>
    <w:p w:rsidR="000C3AEA" w:rsidP="00525F41" w:rsidRDefault="000C3AEA">
      <w:pPr>
        <w:jc w:val="both"/>
      </w:pPr>
    </w:p>
    <w:p w:rsidR="00525F41" w:rsidP="00525F41" w:rsidRDefault="00525F41">
      <w:pPr>
        <w:ind w:firstLine="708"/>
        <w:jc w:val="both"/>
      </w:pPr>
      <w:r>
        <w:t>Utvrđuje se da je pripremno ročište zakazano radi raspravljanja i glas</w:t>
      </w:r>
      <w:r w:rsidR="00C23672">
        <w:t>ov</w:t>
      </w:r>
      <w:r>
        <w:t>anja o planu ispunjenja obveza od strane potrošača.</w:t>
      </w:r>
    </w:p>
    <w:p w:rsidR="00832BDD" w:rsidP="000F582F" w:rsidRDefault="00832BDD">
      <w:pPr>
        <w:jc w:val="both"/>
      </w:pPr>
    </w:p>
    <w:p w:rsidR="009F18C7" w:rsidP="000F582F" w:rsidRDefault="009F18C7">
      <w:pPr>
        <w:jc w:val="both"/>
      </w:pPr>
      <w:r>
        <w:tab/>
        <w:t>Utvrđuje se da je B2 Kapital dostavio podnesak kojim podnosi zahtjev radi ispravka i dopune Popisa imovine i obveza te prijavljuje potraživanja koja na dan 24.5.2019. iznose ukupno 211.583,95 kn. Podnesku od 27.5.2019. priložena je Odluka Županijskog suda u Varaždinu, Stalne službe u Koprivnici broj Gž-404/2018-2, Izvadak iz poslovnih knjiga na iznos 7.090,98 kn, 10.360,41 kn i 194.132,56 kn.</w:t>
      </w:r>
    </w:p>
    <w:p w:rsidR="004F16ED" w:rsidP="000F582F" w:rsidRDefault="004F16ED">
      <w:pPr>
        <w:jc w:val="both"/>
      </w:pPr>
    </w:p>
    <w:p w:rsidR="004F16ED" w:rsidP="000F582F" w:rsidRDefault="004F16ED">
      <w:pPr>
        <w:jc w:val="both"/>
      </w:pPr>
      <w:r>
        <w:tab/>
        <w:t xml:space="preserve">Utvrđuje se da je 31. svibnja 2019. vjerovnik Republika Hrvatska, Ministarstvo financija dostavilo podnesak kojim predlaže dopunu Popisa obveza te da je isti dostavio i </w:t>
      </w:r>
      <w:r>
        <w:lastRenderedPageBreak/>
        <w:t xml:space="preserve">podnesak 24. lipnja 2019. u kojem navodi da je potraživanje vjerovnika u cijelosti podmireno 27.5.2019. te vjerovnik povlači podnesak od 31. svibnja 2019. </w:t>
      </w:r>
    </w:p>
    <w:p w:rsidR="004F16ED" w:rsidP="000F582F" w:rsidRDefault="004F16ED">
      <w:pPr>
        <w:jc w:val="both"/>
      </w:pPr>
    </w:p>
    <w:p w:rsidR="004F16ED" w:rsidP="000F582F" w:rsidRDefault="004F16ED">
      <w:pPr>
        <w:jc w:val="both"/>
      </w:pPr>
      <w:r>
        <w:tab/>
        <w:t>Utvrđuje se da je vjerovnik Croatia osiguranje d.d. 21. lipnja 2019. dostavio podnesak u kojem navodi da nije su</w:t>
      </w:r>
      <w:r w:rsidR="008F46DE">
        <w:t>glasan s prijedlogom potrošača budući potrošač u svom planu ispunjenja obveza traži umanjenje obveza u 100%-tnom iznosu.</w:t>
      </w:r>
    </w:p>
    <w:p w:rsidR="009F18C7" w:rsidP="000F582F" w:rsidRDefault="009F18C7">
      <w:pPr>
        <w:jc w:val="both"/>
      </w:pPr>
    </w:p>
    <w:p w:rsidR="008F46DE" w:rsidP="000F582F" w:rsidRDefault="008F46DE">
      <w:pPr>
        <w:jc w:val="both"/>
      </w:pPr>
      <w:r>
        <w:tab/>
        <w:t>Navedeni podnesci u jednom primjerku uručuju se potrošaču.</w:t>
      </w:r>
    </w:p>
    <w:p w:rsidR="009F18C7" w:rsidP="000F582F" w:rsidRDefault="009F18C7">
      <w:pPr>
        <w:jc w:val="both"/>
      </w:pPr>
    </w:p>
    <w:p w:rsidR="00D33DBF" w:rsidP="00600C0F" w:rsidRDefault="00847B35">
      <w:pPr>
        <w:jc w:val="both"/>
      </w:pPr>
      <w:r>
        <w:tab/>
      </w:r>
      <w:r w:rsidRPr="00D33DBF" w:rsidR="00C23672">
        <w:t>Predlagatelj</w:t>
      </w:r>
      <w:r w:rsidR="00D33DBF">
        <w:t>ica</w:t>
      </w:r>
      <w:r w:rsidRPr="00D33DBF">
        <w:t xml:space="preserve"> </w:t>
      </w:r>
      <w:r>
        <w:t>razlaže usmeno kao u prijedlogu</w:t>
      </w:r>
      <w:r w:rsidR="00183732">
        <w:t>. Navodi da je nezaposlen</w:t>
      </w:r>
      <w:r w:rsidR="00D33DBF">
        <w:t>a</w:t>
      </w:r>
      <w:r w:rsidR="00183732">
        <w:t xml:space="preserve"> i da</w:t>
      </w:r>
      <w:r w:rsidR="00D33DBF">
        <w:t xml:space="preserve"> ne</w:t>
      </w:r>
      <w:r w:rsidR="00183732">
        <w:t xml:space="preserve"> prima </w:t>
      </w:r>
      <w:r w:rsidR="00D33DBF">
        <w:t>naknadu sa Zavoda za zapošljavanje.</w:t>
      </w:r>
    </w:p>
    <w:p w:rsidR="00814448" w:rsidP="00847B35" w:rsidRDefault="00814448">
      <w:pPr>
        <w:jc w:val="both"/>
      </w:pPr>
    </w:p>
    <w:p w:rsidR="00525F41" w:rsidP="00525F41" w:rsidRDefault="00525F41">
      <w:pPr>
        <w:ind w:firstLine="708"/>
        <w:jc w:val="both"/>
      </w:pPr>
      <w:r>
        <w:t>Na današnjem ročištu ispitat</w:t>
      </w:r>
      <w:r w:rsidR="00832BDD">
        <w:t>i</w:t>
      </w:r>
      <w:r w:rsidR="00814448">
        <w:t xml:space="preserve"> će se predlagatelj</w:t>
      </w:r>
      <w:r w:rsidR="00D33DBF">
        <w:t>ica</w:t>
      </w:r>
      <w:r w:rsidR="00814448">
        <w:t xml:space="preserve"> na okolnosti koje su </w:t>
      </w:r>
      <w:r w:rsidR="00D33DBF">
        <w:t>je</w:t>
      </w:r>
      <w:r>
        <w:t xml:space="preserve"> dovele u nemogućnost plaćanja nastalih obveza.</w:t>
      </w:r>
    </w:p>
    <w:p w:rsidR="00525F41" w:rsidP="00525F41" w:rsidRDefault="00525F41">
      <w:pPr>
        <w:ind w:firstLine="708"/>
        <w:jc w:val="both"/>
      </w:pPr>
    </w:p>
    <w:p w:rsidR="00525F41" w:rsidP="00D33DBF" w:rsidRDefault="00814448">
      <w:pPr>
        <w:ind w:firstLine="708"/>
        <w:jc w:val="both"/>
      </w:pPr>
      <w:r>
        <w:t>Predlagatelj</w:t>
      </w:r>
      <w:r w:rsidR="00D33DBF">
        <w:t xml:space="preserve">ica  Sonja Župan, kćerka Petra, rođena 3.6.1962., iz Jezera I dio, Plaški, Jezero 5B, </w:t>
      </w:r>
      <w:r w:rsidR="00A0016F">
        <w:t xml:space="preserve">čiji se identitet utvrđuje uvidom u osobnu iskaznicu br. </w:t>
      </w:r>
      <w:r w:rsidR="00D33DBF">
        <w:t>112140936</w:t>
      </w:r>
      <w:r w:rsidR="00A0016F">
        <w:t xml:space="preserve"> izdanu dana </w:t>
      </w:r>
      <w:r w:rsidR="00D33DBF">
        <w:t>24.8.2015. od PP Ogulin</w:t>
      </w:r>
      <w:r w:rsidR="00A0016F">
        <w:t xml:space="preserve">, OIB: </w:t>
      </w:r>
      <w:r w:rsidR="00D33DBF">
        <w:t>07254561567</w:t>
      </w:r>
      <w:r w:rsidR="00A0016F">
        <w:t xml:space="preserve">, </w:t>
      </w:r>
      <w:r w:rsidR="00847B35">
        <w:t>nezaposlen</w:t>
      </w:r>
      <w:r w:rsidR="00D33DBF">
        <w:t>a</w:t>
      </w:r>
      <w:r w:rsidR="00832BDD">
        <w:t>, nakon što je</w:t>
      </w:r>
      <w:r w:rsidR="00847B35">
        <w:t xml:space="preserve"> propisno upozoren</w:t>
      </w:r>
      <w:r w:rsidR="00D33DBF">
        <w:t>a</w:t>
      </w:r>
      <w:r w:rsidR="00525F41">
        <w:t xml:space="preserve"> </w:t>
      </w:r>
      <w:r w:rsidR="00832BDD">
        <w:t>iskazuje</w:t>
      </w:r>
      <w:r w:rsidR="00525F41">
        <w:t>:</w:t>
      </w:r>
    </w:p>
    <w:p w:rsidR="00832BDD" w:rsidP="00832BDD" w:rsidRDefault="00832BDD">
      <w:pPr>
        <w:ind w:firstLine="708"/>
        <w:jc w:val="both"/>
      </w:pPr>
    </w:p>
    <w:p w:rsidR="00D33DBF" w:rsidP="00AD06CB" w:rsidRDefault="005027A2">
      <w:pPr>
        <w:ind w:firstLine="708"/>
        <w:jc w:val="both"/>
      </w:pPr>
      <w:r>
        <w:t xml:space="preserve">Ja sam nezaposlena, a zadnje sam radila u privatnoj firmi i radni odnos prestao mi je prije više od godinu i pol dana. Radila sam u LI-POS d.o.o. u Plaškom.  Prije toga sam radila u privatnoj firmi Zrno d.o.o. koja se zatvorila. U LI-POS-u je došlo do smanjenja broja ljudi i ja sam bila voditelj općih poslova i kada je došlo do smanjenja logično je da se bez moga posla može. Ja sam završila fakultet političkih znanosti, profesor sam obrane i zaštite. Prije sam radila u Ministarstvu obrane RH u Zagrebu u 313. </w:t>
      </w:r>
      <w:r w:rsidR="0073652D">
        <w:t>logističkoj</w:t>
      </w:r>
      <w:r>
        <w:t xml:space="preserve"> brigadi Lučko u financijama. Preustrojem se brigada rasformirala i veliki dio nas je ostao bez posla. Tu sam radila 18 godina. Imam ukupno oko 35 godina radnog staža. Nemam  uvjete za nikakvu mirovinu. </w:t>
      </w:r>
      <w:r w:rsidR="00235BD3">
        <w:t>U braku sam, imam dvoje punoljetne djece. Starija kćer Lea Novković ima svoju</w:t>
      </w:r>
      <w:r>
        <w:t xml:space="preserve"> </w:t>
      </w:r>
      <w:r w:rsidR="00235BD3">
        <w:t xml:space="preserve">obitelj, a mlađa kćer Ira Slatković je studentica prve godine pravnog fakulteta u Zagrebu, ima 19 godina. Moj suprug se zove Zdravko Župan. On ima mjesečne prihode od svog OPG-a ali moj dugovi su nastali </w:t>
      </w:r>
      <w:r w:rsidR="002472E0">
        <w:t xml:space="preserve">prije stupanja u bračnu zajednicu sa Zdravkom Županom. Sa Zdravkom Županom u braku sam 4 godine. </w:t>
      </w:r>
      <w:r w:rsidR="00E03FB3">
        <w:t>Zdravko Župan ima mjesečne prihode od OPG-a i to u rasponu od 2.000,00 do 4.000,00 kn mjesečno, kako koji mjesec.</w:t>
      </w:r>
      <w:r w:rsidR="0073652D">
        <w:t xml:space="preserve"> On nema drugih prihoda. Suprug je vlasnik nekretnina odnosno zemlje na kojoj ima OPG ali ima i u najmu državne zemlje za OPG i to poljoprivredne zemlje. Moja kćer Ira Slatković živi samnom, studira i ja je uzdržavam, a za njeno uzdržavanje njen otac Damir Slatković plaća svakog mjeseca uzdržavanje u iznosu od 800,00 kn. To je službeni dio koji on da za uzdržavanje ali on pomaže kćerki i pored toga. </w:t>
      </w:r>
      <w:r w:rsidR="00FE1380">
        <w:t xml:space="preserve">Zadnji put sam dobila plaću prije godinu i pol dana kada sam radila u LI-POS-u i to neto negdje od oko 3.300,00 kn. Kada sam radila u MORH-u imala sam plaću 5.500,00 kn. Sa Zavoda za zapošljavanje dobila sam naknadu godinu dana i to najprije tri mjeseca po 2.300,00 kn, a onda mi je palo na 1.300,00 kn mjesečno. Sad već treći mjesec ne dobivam naknadu ali se i dalje prijavljujem na Zavod za zapošljavanje kao nezaposlena. </w:t>
      </w:r>
      <w:r w:rsidR="00F3648E">
        <w:t xml:space="preserve">Najveći dug mi je kredit kod Erste banke i to nakon odlaska iz MORH-a ja sam financijski pala i nisam mogla otplaćivati kredit. To je bilo 2009. godine. Tada sam imala i privatnih problema oko rastave braka koja se realizirala tek 2012. godine. Razvela sam se od Damira Slatkovića. </w:t>
      </w:r>
      <w:r w:rsidR="00EE06D4">
        <w:t xml:space="preserve">Ja sam dužnik u kreditu kod Erste banke i kredit je bio dignut na 10 godina. Kredit sam podignula 2005. a otplaćivala sam negdje do 2009. dok nisam u MORH-u dobila otkaz. </w:t>
      </w:r>
      <w:r w:rsidR="00DE1DA2">
        <w:t xml:space="preserve">Kredit sam dignula na 180.000,00 kn. Moji roditelji su umrli, otac je umro 2005., a majka 2018. Iza oca je vođen ostavinski postupak ali ja nisam naslijedila ništa, a iza majka nije ni vođen ostavinski postupak jer nije bilo potrebe jer nije bilo imovine. Moj dug koji </w:t>
      </w:r>
      <w:r w:rsidR="00DE1DA2">
        <w:lastRenderedPageBreak/>
        <w:t>potražuje B2 Kapital je dug koji je B2 Kapital otku</w:t>
      </w:r>
      <w:r w:rsidR="00804649">
        <w:t xml:space="preserve">pio od Erste banke, a Erste Card Club je dug koji sam imala na Diners karticu i taj dug je nastao 2008. godine. </w:t>
      </w:r>
      <w:r w:rsidR="00067014">
        <w:t xml:space="preserve">Ja sam kod štedno kreditne zadruge Sunce AG u likvidaciji podigla kredit jer se mogao kredit dignuti na čekove. Kasnije su oni otišli u likvidaciju, a ja sam taj kredit i dignula da mogu zatvarati svoje troškove, servisirati kartice i kredit ali onda ni to nije bilo dovoljno i pala sam u dugovanje i više uopće nisam mogla niti plaćati režije niti kredit niti kartice. </w:t>
      </w:r>
      <w:r w:rsidR="000F0DFB">
        <w:t xml:space="preserve">Nastao mi je dug i pri Hrvatskoj radioteleviziji jer to sam najprije prestala plaćati kada više nisam imala financijskih sredstava jer sam nastojala platiti režije odnosno struju i vodu što mi je bilo neophodno za život meni i djetetu. </w:t>
      </w:r>
      <w:r w:rsidR="00067014">
        <w:t xml:space="preserve"> </w:t>
      </w:r>
      <w:r w:rsidR="001C72C0">
        <w:t xml:space="preserve">U braku sa Zdravkom Županom nisam stekla nikakvu imovinu. Ove nekretnine koje sam rekla da Zdravko Župan ima je njegova imovina koju je on stekao prije braka i to je njegova posebna imovina. </w:t>
      </w:r>
      <w:r w:rsidR="001E59D3">
        <w:t xml:space="preserve">Niti Zdravko Župan od kada smo u braku nije stekao ništa od imovine. </w:t>
      </w:r>
      <w:r w:rsidR="006A6A50">
        <w:t xml:space="preserve">Moj bivši suprug Damir Slatković u vrijeme braka digao je kredit za kupnju stana, stan je ostao njemu u vlasništvo i ostao mu je kredit za otplaćivanje, a on je stan prepisao na kćer Iru Slatković i tako smo mi razdružili bračnu stečevinu. Ja nemam vozilo. Ja sam imala vozila zadnje 2005. godine Passata karavana starog 10-ak godina. Passat je prodan 2006. ili 2007.godine kada su mi počele prve financijske krize i najprije sam probala krizu riješiti prodajom vozila. </w:t>
      </w:r>
      <w:r w:rsidR="00F83C6D">
        <w:t xml:space="preserve">Vozilo Chrysler Vision 3.5 OG 911-O bio je vozilo bivšeg supruga Damira Slatkovića i to vozilo je prodano nakon godinu ili godinu i pol dana od kada je kupljen. </w:t>
      </w:r>
      <w:r w:rsidR="00AD39B1">
        <w:t xml:space="preserve">Mercedes 200D kada sam se ja doselila u  Plaški 1996. godine već je tada bio star preko 20 godina, imao je registraciju ZG 689-ZN i to se vozilo doslovce raspalo ali vozilo je prodano prije više od 10, 15 godina. </w:t>
      </w:r>
      <w:r w:rsidR="00AD06CB">
        <w:t xml:space="preserve">Od imovine ja osobno nemam ništa. Živim u Plaškom, Jezero 5B, u kući koja je vlasništvo bivšeg supruga Damira Slatkovića. To je kuća koju je Damir Slatković dobio prije od Agencije za zbrinjavanje hrvatskih branitelja. I dijete i ja živimo u toj kući na toj adresi. </w:t>
      </w:r>
      <w:r w:rsidR="00126127">
        <w:t xml:space="preserve">To je vlasništvo bivšeg muža koji je najprije dobio tu kuću, a onda je dobio i materijal za obnovu negdje 2008., 2009. ili 2010. godine i za to sve vrijeme on ima zabranu raspolaganja tom nekretninom od 10 godina. Ja nisam tu nekretninu tražila od njega jer smo se dogovorili da kćerka i ja možemo u njoj živjeti. </w:t>
      </w:r>
      <w:r w:rsidR="004F0FF7">
        <w:t>Ja cijelo vrijeme pokušavam naći posao i izvan Zavoda za zapošljavanje i teške su prilike i nema posla na ovom području, a ja ipak imam već 57 godina i teže mi je naći posao, a i imam zdravstvenih problema, imala sam operaciju karcinoma na mjehuru i sve to još više pogoršava moju situaciju. Cijelo vrijeme prijavljena sam na Zavod za zapošljavanje i dalje ću nastaviti tražiti posao.</w:t>
      </w:r>
    </w:p>
    <w:p w:rsidR="00AD06CB" w:rsidP="00AD06CB" w:rsidRDefault="00AD06CB">
      <w:pPr>
        <w:ind w:firstLine="708"/>
        <w:jc w:val="both"/>
      </w:pPr>
    </w:p>
    <w:p w:rsidRPr="00CE01F4" w:rsidR="00832BDD" w:rsidP="00587EE8" w:rsidRDefault="00CD2C51">
      <w:pPr>
        <w:jc w:val="both"/>
      </w:pPr>
      <w:r w:rsidRPr="00A0016F">
        <w:rPr>
          <w:b/>
        </w:rPr>
        <w:tab/>
      </w:r>
      <w:r w:rsidRPr="00CE01F4">
        <w:t>To je sve što imam za iskazati.</w:t>
      </w:r>
    </w:p>
    <w:p w:rsidR="00525F41" w:rsidP="00CD2C51" w:rsidRDefault="00832BDD">
      <w:pPr>
        <w:ind w:firstLine="708"/>
        <w:jc w:val="both"/>
      </w:pPr>
      <w:r>
        <w:t xml:space="preserve">       </w:t>
      </w:r>
      <w:r w:rsidR="00CD2C51">
        <w:t xml:space="preserve">  </w:t>
      </w:r>
      <w:r w:rsidR="00525F41">
        <w:t xml:space="preserve">                    </w:t>
      </w:r>
    </w:p>
    <w:p w:rsidR="00525F41" w:rsidP="00525F41" w:rsidRDefault="00525F41">
      <w:pPr>
        <w:ind w:firstLine="708"/>
        <w:jc w:val="both"/>
      </w:pPr>
      <w:r>
        <w:t>Na temelju odredbe članka 71. Zakona o stečaju potrošača i članka 373. Stečajnog Zakona, potrošač daje izjavu o ustupu sljedećeg sadržaja:</w:t>
      </w:r>
    </w:p>
    <w:p w:rsidR="00525F41" w:rsidP="00525F41" w:rsidRDefault="00525F41">
      <w:pPr>
        <w:ind w:firstLine="708"/>
        <w:jc w:val="both"/>
      </w:pPr>
    </w:p>
    <w:p w:rsidRPr="0098621B" w:rsidR="001C72C0" w:rsidP="0098621B" w:rsidRDefault="00525F41">
      <w:pPr>
        <w:ind w:firstLine="708"/>
        <w:jc w:val="both"/>
        <w:rPr>
          <w:szCs w:val="28"/>
        </w:rPr>
      </w:pPr>
      <w:r>
        <w:t xml:space="preserve">Ja, </w:t>
      </w:r>
      <w:r w:rsidR="004F0FF7">
        <w:rPr>
          <w:szCs w:val="28"/>
        </w:rPr>
        <w:t xml:space="preserve">Sonja Župan iz </w:t>
      </w:r>
      <w:r w:rsidR="004F0FF7">
        <w:t>Jezera I dio, Plaški, Jezero 5B</w:t>
      </w:r>
      <w:r w:rsidR="004F0FF7">
        <w:rPr>
          <w:szCs w:val="28"/>
        </w:rPr>
        <w:t xml:space="preserve">, OIB 07254561567, </w:t>
      </w:r>
      <w:r w:rsidR="0098621B">
        <w:rPr>
          <w:szCs w:val="28"/>
        </w:rPr>
        <w:t xml:space="preserve"> </w:t>
      </w:r>
      <w:r>
        <w:t>izjavljujem da sve svoje založive tražbine iz radnog odnosa ili druge odgovarajuće tekuće tražbine, ustupam povjereni</w:t>
      </w:r>
      <w:r w:rsidR="00B51FA7">
        <w:t>ku kojeg će odrediti sud u ovom</w:t>
      </w:r>
      <w:r>
        <w:t xml:space="preserve"> predmetu. </w:t>
      </w:r>
    </w:p>
    <w:p w:rsidR="00B51FA7" w:rsidP="00B51FA7" w:rsidRDefault="0098621B">
      <w:pPr>
        <w:ind w:firstLine="708"/>
        <w:jc w:val="both"/>
      </w:pPr>
      <w:r>
        <w:t>Suglasna</w:t>
      </w:r>
      <w:r w:rsidR="00525F41">
        <w:t xml:space="preserve"> sam da </w:t>
      </w:r>
      <w:r w:rsidR="00AB5D18">
        <w:t>u razdoblju provjere ponašanja na povjerenika prelazi pravo raspolaganja imovinskim pravima koje ulaze u stečajnu masu potrošača.</w:t>
      </w:r>
    </w:p>
    <w:p w:rsidR="00525F41" w:rsidP="00B51FA7" w:rsidRDefault="00462C1B">
      <w:pPr>
        <w:ind w:firstLine="708"/>
        <w:jc w:val="both"/>
      </w:pPr>
      <w:r>
        <w:t>Suglas</w:t>
      </w:r>
      <w:r w:rsidR="0098621B">
        <w:t>na</w:t>
      </w:r>
      <w:r w:rsidR="00AB5D18">
        <w:t xml:space="preserve"> sam da </w:t>
      </w:r>
      <w:r w:rsidR="00525F41">
        <w:t xml:space="preserve">se sva primanja, naknade i darove koji nisu izuzeti od ovrhe u skladu sa odredbama Ovršnog zakona, isplaćuju na poseban transakcijski račun povjerenika. </w:t>
      </w:r>
    </w:p>
    <w:p w:rsidR="00930362" w:rsidP="00525F41" w:rsidRDefault="0098621B">
      <w:pPr>
        <w:jc w:val="both"/>
      </w:pPr>
      <w:r>
        <w:tab/>
        <w:t>Još do sada nisam dala</w:t>
      </w:r>
      <w:r w:rsidR="00930362">
        <w:t xml:space="preserve"> nigdje izjavu o raspolaganju imovinsk</w:t>
      </w:r>
      <w:r>
        <w:t>im pravima. Nisam prije ustupila niti založila</w:t>
      </w:r>
      <w:r w:rsidR="00930362">
        <w:t xml:space="preserve"> svoje tražbine trećoj osobi. </w:t>
      </w:r>
    </w:p>
    <w:p w:rsidR="00930362" w:rsidP="00525F41" w:rsidRDefault="00930362">
      <w:pPr>
        <w:jc w:val="both"/>
      </w:pPr>
    </w:p>
    <w:p w:rsidR="00525F41" w:rsidP="00525F41" w:rsidRDefault="00525F41">
      <w:pPr>
        <w:ind w:firstLine="708"/>
        <w:jc w:val="both"/>
      </w:pPr>
      <w:r>
        <w:t>Sud donosi</w:t>
      </w:r>
    </w:p>
    <w:p w:rsidR="00525F41" w:rsidP="00525F41" w:rsidRDefault="00525F41">
      <w:pPr>
        <w:jc w:val="center"/>
      </w:pPr>
      <w:r>
        <w:t>r j e š e n j e</w:t>
      </w:r>
    </w:p>
    <w:p w:rsidR="00B51FA7" w:rsidP="00525F41" w:rsidRDefault="00B51FA7">
      <w:pPr>
        <w:jc w:val="both"/>
      </w:pPr>
    </w:p>
    <w:p w:rsidR="00525F41" w:rsidP="00525F41" w:rsidRDefault="00525F41">
      <w:pPr>
        <w:jc w:val="both"/>
      </w:pPr>
      <w:r>
        <w:lastRenderedPageBreak/>
        <w:tab/>
        <w:t>Daljnja odluka uslijedit će pisanim putem.</w:t>
      </w:r>
    </w:p>
    <w:p w:rsidR="00525F41" w:rsidP="00525F41" w:rsidRDefault="00525F41">
      <w:pPr>
        <w:tabs>
          <w:tab w:val="left" w:pos="708"/>
          <w:tab w:val="left" w:pos="6249"/>
        </w:tabs>
        <w:jc w:val="both"/>
      </w:pPr>
      <w:r>
        <w:tab/>
        <w:t xml:space="preserve"> </w:t>
      </w:r>
      <w:r>
        <w:tab/>
      </w:r>
    </w:p>
    <w:p w:rsidR="00525F41" w:rsidP="00525F41" w:rsidRDefault="00064F3D">
      <w:pPr>
        <w:jc w:val="center"/>
      </w:pPr>
      <w:r>
        <w:t xml:space="preserve">Dovršeno u </w:t>
      </w:r>
      <w:r w:rsidR="0098621B">
        <w:t>12,00</w:t>
      </w:r>
      <w:r w:rsidR="000F582F">
        <w:t xml:space="preserve"> sati.</w:t>
      </w:r>
    </w:p>
    <w:p w:rsidR="000F582F" w:rsidP="00525F41" w:rsidRDefault="000F582F">
      <w:pPr>
        <w:jc w:val="center"/>
      </w:pPr>
    </w:p>
    <w:p w:rsidRPr="00D75C26" w:rsidR="000F582F" w:rsidP="00D75C26" w:rsidRDefault="00CE01F4">
      <w:r>
        <w:t xml:space="preserve">       </w:t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244"/>
        <w:gridCol w:w="2273"/>
        <w:gridCol w:w="2262"/>
        <w:gridCol w:w="2293"/>
      </w:tblGrid>
      <w:tr w:rsidRPr="00D75C26" w:rsidR="000F582F" w:rsidTr="006C7A6E">
        <w:tc>
          <w:tcPr>
            <w:tcW w:w="2244" w:type="dxa"/>
            <w:shd w:val="clear" w:color="auto" w:fill="auto"/>
          </w:tcPr>
          <w:p w:rsidRPr="00D75C26" w:rsidR="000F582F" w:rsidP="0079380C" w:rsidRDefault="000F582F">
            <w:pPr>
              <w:tabs>
                <w:tab w:val="center" w:pos="4536"/>
                <w:tab w:val="right" w:pos="9072"/>
              </w:tabs>
            </w:pPr>
          </w:p>
        </w:tc>
        <w:tc>
          <w:tcPr>
            <w:tcW w:w="4535" w:type="dxa"/>
            <w:gridSpan w:val="2"/>
            <w:shd w:val="clear" w:color="auto" w:fill="auto"/>
          </w:tcPr>
          <w:p w:rsidRPr="00D75C26" w:rsidR="000F582F" w:rsidP="0079380C" w:rsidRDefault="000F582F">
            <w:pPr>
              <w:tabs>
                <w:tab w:val="center" w:pos="4536"/>
                <w:tab w:val="right" w:pos="9072"/>
              </w:tabs>
              <w:jc w:val="center"/>
            </w:pPr>
            <w:r w:rsidRPr="00D75C26">
              <w:t>S  U  D  A  C :</w:t>
            </w:r>
          </w:p>
        </w:tc>
        <w:tc>
          <w:tcPr>
            <w:tcW w:w="2293" w:type="dxa"/>
            <w:shd w:val="clear" w:color="auto" w:fill="auto"/>
          </w:tcPr>
          <w:p w:rsidRPr="00D75C26" w:rsidR="000F582F" w:rsidP="0079380C" w:rsidRDefault="00482A52">
            <w:pPr>
              <w:tabs>
                <w:tab w:val="center" w:pos="4536"/>
                <w:tab w:val="right" w:pos="9072"/>
              </w:tabs>
              <w:jc w:val="center"/>
            </w:pPr>
            <w:r>
              <w:t>POTROŠAČ:</w:t>
            </w:r>
          </w:p>
        </w:tc>
      </w:tr>
      <w:tr w:rsidRPr="00D75C26" w:rsidR="000F582F" w:rsidTr="006C7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D75C26" w:rsidR="000F582F" w:rsidP="0079380C" w:rsidRDefault="000F582F">
            <w:pPr>
              <w:tabs>
                <w:tab w:val="center" w:pos="4536"/>
                <w:tab w:val="right" w:pos="9072"/>
              </w:tabs>
            </w:pP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D75C26" w:rsidR="000F582F" w:rsidP="0079380C" w:rsidRDefault="000F582F">
            <w:pPr>
              <w:tabs>
                <w:tab w:val="center" w:pos="4536"/>
                <w:tab w:val="right" w:pos="9072"/>
              </w:tabs>
            </w:pPr>
          </w:p>
        </w:tc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D75C26" w:rsidR="000F582F" w:rsidP="0079380C" w:rsidRDefault="000F582F">
            <w:pPr>
              <w:tabs>
                <w:tab w:val="center" w:pos="4536"/>
                <w:tab w:val="right" w:pos="9072"/>
              </w:tabs>
            </w:pP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D75C26" w:rsidR="000F582F" w:rsidP="0079380C" w:rsidRDefault="000F582F">
            <w:pPr>
              <w:tabs>
                <w:tab w:val="center" w:pos="4536"/>
                <w:tab w:val="right" w:pos="9072"/>
              </w:tabs>
            </w:pPr>
          </w:p>
        </w:tc>
      </w:tr>
      <w:tr w:rsidRPr="00D75C26" w:rsidR="000F582F" w:rsidTr="006C7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D75C26" w:rsidR="000F582F" w:rsidP="0079380C" w:rsidRDefault="000F582F">
            <w:pPr>
              <w:tabs>
                <w:tab w:val="center" w:pos="4536"/>
                <w:tab w:val="right" w:pos="9072"/>
              </w:tabs>
            </w:pP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D75C26" w:rsidR="000F582F" w:rsidP="0079380C" w:rsidRDefault="000F582F">
            <w:pPr>
              <w:tabs>
                <w:tab w:val="center" w:pos="4536"/>
                <w:tab w:val="right" w:pos="9072"/>
              </w:tabs>
            </w:pPr>
          </w:p>
        </w:tc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D75C26" w:rsidR="000F582F" w:rsidP="0079380C" w:rsidRDefault="000F582F">
            <w:pPr>
              <w:tabs>
                <w:tab w:val="center" w:pos="4536"/>
                <w:tab w:val="right" w:pos="9072"/>
              </w:tabs>
            </w:pP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D75C26" w:rsidR="000F582F" w:rsidP="0079380C" w:rsidRDefault="000F582F">
            <w:pPr>
              <w:tabs>
                <w:tab w:val="center" w:pos="4536"/>
                <w:tab w:val="right" w:pos="9072"/>
              </w:tabs>
            </w:pPr>
          </w:p>
        </w:tc>
      </w:tr>
      <w:tr w:rsidRPr="00D75C26" w:rsidR="00482A52" w:rsidTr="006C7A6E">
        <w:tc>
          <w:tcPr>
            <w:tcW w:w="2244" w:type="dxa"/>
            <w:shd w:val="clear" w:color="auto" w:fill="auto"/>
          </w:tcPr>
          <w:p w:rsidRPr="00D75C26" w:rsidR="00482A52" w:rsidP="0079380C" w:rsidRDefault="00482A52">
            <w:pPr>
              <w:tabs>
                <w:tab w:val="center" w:pos="4536"/>
                <w:tab w:val="right" w:pos="9072"/>
              </w:tabs>
            </w:pPr>
          </w:p>
        </w:tc>
        <w:tc>
          <w:tcPr>
            <w:tcW w:w="4535" w:type="dxa"/>
            <w:gridSpan w:val="2"/>
            <w:shd w:val="clear" w:color="auto" w:fill="auto"/>
          </w:tcPr>
          <w:p w:rsidRPr="00D75C26" w:rsidR="00482A52" w:rsidP="0079380C" w:rsidRDefault="00482A52">
            <w:pPr>
              <w:tabs>
                <w:tab w:val="center" w:pos="4536"/>
                <w:tab w:val="right" w:pos="9072"/>
              </w:tabs>
              <w:jc w:val="center"/>
            </w:pPr>
            <w:r w:rsidRPr="00D75C26">
              <w:t>ZAPISNIČAR:</w:t>
            </w:r>
          </w:p>
        </w:tc>
        <w:tc>
          <w:tcPr>
            <w:tcW w:w="2293" w:type="dxa"/>
            <w:shd w:val="clear" w:color="auto" w:fill="auto"/>
          </w:tcPr>
          <w:p w:rsidRPr="00D75C26" w:rsidR="00482A52" w:rsidP="00482A52" w:rsidRDefault="00482A52">
            <w:pPr>
              <w:tabs>
                <w:tab w:val="center" w:pos="4536"/>
                <w:tab w:val="right" w:pos="9072"/>
              </w:tabs>
              <w:jc w:val="center"/>
            </w:pPr>
          </w:p>
        </w:tc>
      </w:tr>
      <w:tr w:rsidRPr="00D75C26" w:rsidR="00482A52" w:rsidTr="006C7A6E">
        <w:tc>
          <w:tcPr>
            <w:tcW w:w="2244" w:type="dxa"/>
            <w:shd w:val="clear" w:color="auto" w:fill="auto"/>
          </w:tcPr>
          <w:p w:rsidRPr="00D75C26" w:rsidR="00482A52" w:rsidP="0079380C" w:rsidRDefault="00482A52">
            <w:pPr>
              <w:tabs>
                <w:tab w:val="center" w:pos="4536"/>
                <w:tab w:val="right" w:pos="9072"/>
              </w:tabs>
            </w:pPr>
          </w:p>
        </w:tc>
        <w:tc>
          <w:tcPr>
            <w:tcW w:w="4535" w:type="dxa"/>
            <w:gridSpan w:val="2"/>
            <w:shd w:val="clear" w:color="auto" w:fill="auto"/>
          </w:tcPr>
          <w:p w:rsidRPr="00D75C26" w:rsidR="00482A52" w:rsidP="0079380C" w:rsidRDefault="00482A52">
            <w:pPr>
              <w:tabs>
                <w:tab w:val="center" w:pos="4536"/>
                <w:tab w:val="right" w:pos="9072"/>
              </w:tabs>
              <w:jc w:val="center"/>
            </w:pPr>
          </w:p>
        </w:tc>
        <w:tc>
          <w:tcPr>
            <w:tcW w:w="2293" w:type="dxa"/>
            <w:shd w:val="clear" w:color="auto" w:fill="auto"/>
          </w:tcPr>
          <w:p w:rsidRPr="00D75C26" w:rsidR="00482A52" w:rsidP="0079380C" w:rsidRDefault="00482A52">
            <w:pPr>
              <w:tabs>
                <w:tab w:val="center" w:pos="4536"/>
                <w:tab w:val="right" w:pos="9072"/>
              </w:tabs>
            </w:pPr>
          </w:p>
        </w:tc>
      </w:tr>
    </w:tbl>
    <w:p w:rsidRPr="00D75C26" w:rsidR="000F582F" w:rsidP="00D75C26" w:rsidRDefault="000F582F">
      <w:pPr>
        <w:jc w:val="both"/>
      </w:pPr>
      <w:r w:rsidRPr="00D75C26">
        <w:t xml:space="preserve"> </w:t>
      </w:r>
    </w:p>
    <w:p w:rsidR="000F582F" w:rsidP="00525F41" w:rsidRDefault="000F582F">
      <w:pPr>
        <w:jc w:val="center"/>
      </w:pPr>
      <w:r>
        <w:t xml:space="preserve"> </w:t>
      </w:r>
    </w:p>
    <w:p w:rsidR="009F3EEC" w:rsidP="00525F41" w:rsidRDefault="009F3EEC">
      <w:pPr>
        <w:jc w:val="center"/>
      </w:pPr>
    </w:p>
    <w:sectPr w:rsidR="009F3EEC" w:rsidSect="00A57A05">
      <w:headerReference w:type="default" r:id="rId9"/>
      <w:pgSz w:w="11906" w:h="16838"/>
      <w:pgMar w:top="1417" w:right="1417" w:bottom="1417" w:left="1417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B18B8" w:rsidP="00A57A05" w:rsidRDefault="009B18B8">
      <w:r>
        <w:separator/>
      </w:r>
    </w:p>
  </w:endnote>
  <w:endnote w:type="continuationSeparator" w:id="0">
    <w:p w:rsidR="009B18B8" w:rsidP="00A57A05" w:rsidRDefault="009B18B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B18B8" w:rsidP="00A57A05" w:rsidRDefault="009B18B8">
      <w:r>
        <w:separator/>
      </w:r>
    </w:p>
  </w:footnote>
  <w:footnote w:type="continuationSeparator" w:id="0">
    <w:p w:rsidR="009B18B8" w:rsidP="00A57A05" w:rsidRDefault="009B18B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57A05" w:rsidRDefault="00814448">
    <w:pPr>
      <w:pStyle w:val="Zaglavlje"/>
    </w:pPr>
    <w:r>
      <w:tab/>
    </w:r>
    <w:r>
      <w:tab/>
      <w:t>Posl.br. 16 Sp-</w:t>
    </w:r>
    <w:r w:rsidR="00DF56A3">
      <w:t>1/2018</w:t>
    </w:r>
    <w:r>
      <w:t>-</w:t>
    </w:r>
    <w:r w:rsidR="00DF56A3">
      <w:t>19</w:t>
    </w:r>
  </w:p>
  <w:p w:rsidR="00A57A05" w:rsidP="004032DB" w:rsidRDefault="00A57A05">
    <w:pPr>
      <w:pStyle w:val="Zaglavlje"/>
      <w:ind w:left="720"/>
      <w:jc w:val="center"/>
    </w:pPr>
    <w:r>
      <w:fldChar w:fldCharType="begin"/>
    </w:r>
    <w:r>
      <w:instrText>PAGE   \* MERGEFORMAT</w:instrText>
    </w:r>
    <w:r>
      <w:fldChar w:fldCharType="separate"/>
    </w:r>
    <w:r w:rsidR="0001286C">
      <w:rPr>
        <w:noProof/>
      </w:rPr>
      <w:t>- 4 -</w:t>
    </w:r>
    <w:r>
      <w:fldChar w:fldCharType="end"/>
    </w:r>
  </w:p>
  <w:p w:rsidR="00A57A05" w:rsidRDefault="00A57A05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F54A47"/>
    <w:multiLevelType w:val="hybridMultilevel"/>
    <w:tmpl w:val="3B104C20"/>
    <w:lvl w:ilvl="0" w:tplc="44EEDF8A">
      <w:start w:val="4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6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F41"/>
    <w:rsid w:val="0001286C"/>
    <w:rsid w:val="00017687"/>
    <w:rsid w:val="00024999"/>
    <w:rsid w:val="00037204"/>
    <w:rsid w:val="00064F3D"/>
    <w:rsid w:val="00067014"/>
    <w:rsid w:val="00071E4F"/>
    <w:rsid w:val="00094AD3"/>
    <w:rsid w:val="000C3AEA"/>
    <w:rsid w:val="000E2DDF"/>
    <w:rsid w:val="000E61B4"/>
    <w:rsid w:val="000F0DFB"/>
    <w:rsid w:val="000F582F"/>
    <w:rsid w:val="00120067"/>
    <w:rsid w:val="00126127"/>
    <w:rsid w:val="001520DC"/>
    <w:rsid w:val="00167395"/>
    <w:rsid w:val="00183732"/>
    <w:rsid w:val="001952D4"/>
    <w:rsid w:val="001C72C0"/>
    <w:rsid w:val="001D390B"/>
    <w:rsid w:val="001D616A"/>
    <w:rsid w:val="001E59D3"/>
    <w:rsid w:val="001E629F"/>
    <w:rsid w:val="00216326"/>
    <w:rsid w:val="00235BD3"/>
    <w:rsid w:val="002472E0"/>
    <w:rsid w:val="00272FB3"/>
    <w:rsid w:val="00290EBC"/>
    <w:rsid w:val="00294539"/>
    <w:rsid w:val="002B1CED"/>
    <w:rsid w:val="002B2E21"/>
    <w:rsid w:val="00311E4E"/>
    <w:rsid w:val="00356326"/>
    <w:rsid w:val="00384E18"/>
    <w:rsid w:val="003B029A"/>
    <w:rsid w:val="0042144E"/>
    <w:rsid w:val="004228B0"/>
    <w:rsid w:val="00437140"/>
    <w:rsid w:val="00462C1B"/>
    <w:rsid w:val="004678ED"/>
    <w:rsid w:val="00482A52"/>
    <w:rsid w:val="004F0FF7"/>
    <w:rsid w:val="004F16ED"/>
    <w:rsid w:val="005027A2"/>
    <w:rsid w:val="005036D8"/>
    <w:rsid w:val="00513240"/>
    <w:rsid w:val="00523B30"/>
    <w:rsid w:val="00525F41"/>
    <w:rsid w:val="005567F3"/>
    <w:rsid w:val="00557931"/>
    <w:rsid w:val="00561A42"/>
    <w:rsid w:val="005671AF"/>
    <w:rsid w:val="00587EE8"/>
    <w:rsid w:val="005C7BAF"/>
    <w:rsid w:val="00600C0F"/>
    <w:rsid w:val="00613B1F"/>
    <w:rsid w:val="00651E75"/>
    <w:rsid w:val="0066533E"/>
    <w:rsid w:val="006A4FC0"/>
    <w:rsid w:val="006A6A50"/>
    <w:rsid w:val="006B00E2"/>
    <w:rsid w:val="006C1F47"/>
    <w:rsid w:val="006C7A6E"/>
    <w:rsid w:val="007022B2"/>
    <w:rsid w:val="00734B10"/>
    <w:rsid w:val="00734DBF"/>
    <w:rsid w:val="0073652D"/>
    <w:rsid w:val="00784874"/>
    <w:rsid w:val="00786700"/>
    <w:rsid w:val="007C11C9"/>
    <w:rsid w:val="00804649"/>
    <w:rsid w:val="00814448"/>
    <w:rsid w:val="0082349E"/>
    <w:rsid w:val="00832BDD"/>
    <w:rsid w:val="00847B35"/>
    <w:rsid w:val="00852994"/>
    <w:rsid w:val="00872061"/>
    <w:rsid w:val="00873902"/>
    <w:rsid w:val="008958B5"/>
    <w:rsid w:val="00897B77"/>
    <w:rsid w:val="008F46DE"/>
    <w:rsid w:val="00916D25"/>
    <w:rsid w:val="0093035A"/>
    <w:rsid w:val="00930362"/>
    <w:rsid w:val="00945283"/>
    <w:rsid w:val="0098621B"/>
    <w:rsid w:val="009B18B8"/>
    <w:rsid w:val="009C0C62"/>
    <w:rsid w:val="009C7C29"/>
    <w:rsid w:val="009F18C7"/>
    <w:rsid w:val="009F3EEC"/>
    <w:rsid w:val="00A0016F"/>
    <w:rsid w:val="00A07025"/>
    <w:rsid w:val="00A57A05"/>
    <w:rsid w:val="00A62D62"/>
    <w:rsid w:val="00A76F0A"/>
    <w:rsid w:val="00AB5D18"/>
    <w:rsid w:val="00AD06CB"/>
    <w:rsid w:val="00AD39B1"/>
    <w:rsid w:val="00B176A2"/>
    <w:rsid w:val="00B51FA7"/>
    <w:rsid w:val="00B60CB5"/>
    <w:rsid w:val="00BC7069"/>
    <w:rsid w:val="00BF5BCF"/>
    <w:rsid w:val="00C23672"/>
    <w:rsid w:val="00C277AE"/>
    <w:rsid w:val="00C3427A"/>
    <w:rsid w:val="00C366A1"/>
    <w:rsid w:val="00C82B48"/>
    <w:rsid w:val="00C9044E"/>
    <w:rsid w:val="00C90892"/>
    <w:rsid w:val="00CC6A4F"/>
    <w:rsid w:val="00CD2C51"/>
    <w:rsid w:val="00CE01F4"/>
    <w:rsid w:val="00CE3725"/>
    <w:rsid w:val="00D0451D"/>
    <w:rsid w:val="00D06956"/>
    <w:rsid w:val="00D24838"/>
    <w:rsid w:val="00D33DBF"/>
    <w:rsid w:val="00D75F43"/>
    <w:rsid w:val="00D84796"/>
    <w:rsid w:val="00DB053A"/>
    <w:rsid w:val="00DC2332"/>
    <w:rsid w:val="00DE1DA2"/>
    <w:rsid w:val="00DF56A3"/>
    <w:rsid w:val="00E03FB3"/>
    <w:rsid w:val="00E06B8D"/>
    <w:rsid w:val="00E96499"/>
    <w:rsid w:val="00EA7A4F"/>
    <w:rsid w:val="00EE06D4"/>
    <w:rsid w:val="00F17F0B"/>
    <w:rsid w:val="00F270D7"/>
    <w:rsid w:val="00F30675"/>
    <w:rsid w:val="00F3648E"/>
    <w:rsid w:val="00F43443"/>
    <w:rsid w:val="00F76762"/>
    <w:rsid w:val="00F83C6D"/>
    <w:rsid w:val="00FD787E"/>
    <w:rsid w:val="00FE1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CBDBE867-9FE7-4BCE-8A00-2C6AF9A1CA9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0" w:qFormat="true"/>
    <w:lsdException w:name="heading 2" w:uiPriority="0" w:semiHidden="true" w:unhideWhenUsed="true" w:qFormat="true"/>
    <w:lsdException w:name="heading 3" w:uiPriority="0" w:semiHidden="true" w:unhideWhenUsed="true" w:qFormat="true"/>
    <w:lsdException w:name="heading 4" w:uiPriority="0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0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0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0" w:qFormat="true"/>
    <w:lsdException w:name="Emphasis" w:uiPriority="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525F41"/>
    <w:rPr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272FB3"/>
    <w:pPr>
      <w:keepNext/>
      <w:tabs>
        <w:tab w:val="right" w:pos="9639"/>
      </w:tabs>
      <w:ind w:right="-567"/>
      <w:jc w:val="center"/>
      <w:outlineLvl w:val="0"/>
    </w:pPr>
    <w:rPr>
      <w:sz w:val="28"/>
    </w:rPr>
  </w:style>
  <w:style w:type="paragraph" w:styleId="Naslov2">
    <w:name w:val="heading 2"/>
    <w:basedOn w:val="Normal"/>
    <w:next w:val="Normal"/>
    <w:link w:val="Naslov2Char"/>
    <w:qFormat/>
    <w:rsid w:val="00272FB3"/>
    <w:pPr>
      <w:keepNext/>
      <w:tabs>
        <w:tab w:val="right" w:pos="9639"/>
      </w:tabs>
      <w:ind w:right="-567"/>
      <w:jc w:val="center"/>
      <w:outlineLvl w:val="1"/>
    </w:pPr>
    <w:rPr>
      <w:b/>
      <w:b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1" w:customStyle="true">
    <w:name w:val="Odlomak popisa1"/>
    <w:basedOn w:val="Normal"/>
    <w:qFormat/>
    <w:rsid w:val="00272FB3"/>
    <w:pPr>
      <w:ind w:left="708"/>
    </w:pPr>
  </w:style>
  <w:style w:type="character" w:styleId="Naslov1Char" w:customStyle="true">
    <w:name w:val="Naslov 1 Char"/>
    <w:basedOn w:val="Zadanifontodlomka"/>
    <w:link w:val="Naslov1"/>
    <w:rsid w:val="00272FB3"/>
    <w:rPr>
      <w:sz w:val="28"/>
      <w:szCs w:val="24"/>
      <w:lang w:eastAsia="hr-HR"/>
    </w:rPr>
  </w:style>
  <w:style w:type="character" w:styleId="Naslov2Char" w:customStyle="true">
    <w:name w:val="Naslov 2 Char"/>
    <w:basedOn w:val="Zadanifontodlomka"/>
    <w:link w:val="Naslov2"/>
    <w:rsid w:val="00272FB3"/>
    <w:rPr>
      <w:b/>
      <w:bCs/>
      <w:sz w:val="24"/>
      <w:szCs w:val="24"/>
      <w:lang w:eastAsia="hr-HR"/>
    </w:rPr>
  </w:style>
  <w:style w:type="paragraph" w:styleId="Naslov">
    <w:name w:val="Title"/>
    <w:basedOn w:val="Normal"/>
    <w:next w:val="Normal"/>
    <w:link w:val="NaslovChar"/>
    <w:qFormat/>
    <w:rsid w:val="00272FB3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kern w:val="28"/>
      <w:sz w:val="32"/>
      <w:szCs w:val="32"/>
      <w:lang w:eastAsia="en-US"/>
    </w:rPr>
  </w:style>
  <w:style w:type="character" w:styleId="NaslovChar" w:customStyle="true">
    <w:name w:val="Naslov Char"/>
    <w:basedOn w:val="Zadanifontodlomka"/>
    <w:link w:val="Naslov"/>
    <w:rsid w:val="00272FB3"/>
    <w:rPr>
      <w:rFonts w:asciiTheme="majorHAnsi" w:hAnsiTheme="majorHAnsi" w:eastAsiaTheme="majorEastAsia" w:cstheme="majorBidi"/>
      <w:b/>
      <w:bCs/>
      <w:kern w:val="28"/>
      <w:sz w:val="32"/>
      <w:szCs w:val="32"/>
    </w:rPr>
  </w:style>
  <w:style w:type="character" w:styleId="Naglaeno">
    <w:name w:val="Strong"/>
    <w:basedOn w:val="Zadanifontodlomka"/>
    <w:qFormat/>
    <w:rsid w:val="00272FB3"/>
    <w:rPr>
      <w:b/>
      <w:bCs/>
    </w:rPr>
  </w:style>
  <w:style w:type="character" w:styleId="Istaknuto">
    <w:name w:val="Emphasis"/>
    <w:qFormat/>
    <w:rsid w:val="00272FB3"/>
    <w:rPr>
      <w:i/>
      <w:iCs/>
    </w:rPr>
  </w:style>
  <w:style w:type="paragraph" w:styleId="Zaglavlje">
    <w:name w:val="header"/>
    <w:basedOn w:val="Normal"/>
    <w:link w:val="ZaglavljeChar"/>
    <w:uiPriority w:val="99"/>
    <w:unhideWhenUsed/>
    <w:rsid w:val="00525F4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25F41"/>
    <w:rPr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A57A0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A57A05"/>
    <w:rPr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C706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C7069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1286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1286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1286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1286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1286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64442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29. srpnja 2019.</izvorni_sadrzaj>
    <derivirana_varijabla naziv="DomainObject.StvarniPocetakDatum_1">29. srpnja 2019.</derivirana_varijabla>
  </DomainObject.StvarniPocetakDatum>
  <DomainObject.StvarniZavrsetakDatum>
    <izvorni_sadrzaj>29. srpnja 2019.</izvorni_sadrzaj>
    <derivirana_varijabla naziv="DomainObject.StvarniZavrsetakDatum_1">29. srpnja 2019.</derivirana_varijabla>
  </DomainObject.StvarniZavrsetakDatum>
  <DomainObject.PlaniraniZavrsetakDatum>
    <izvorni_sadrzaj>29. srpnja 2019.</izvorni_sadrzaj>
    <derivirana_varijabla naziv="DomainObject.PlaniraniZavrsetakDatum_1">29. srpnja 2019.</derivirana_varijabla>
  </DomainObject.PlaniraniZavrsetakDatum>
  <DomainObject.PlaniraniPocetakDatum>
    <izvorni_sadrzaj>29. srpnja 2019.</izvorni_sadrzaj>
    <derivirana_varijabla naziv="DomainObject.PlaniraniPocetakDatum_1">29. srpnja 2019.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12:00</izvorni_sadrzaj>
    <derivirana_varijabla naziv="DomainObject.StvarniZavrsetakVrijeme_1">12:00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31. srpnja 2019.</izvorni_sadrzaj>
    <derivirana_varijabla naziv="DomainObject.Zapisnik.DatumKreiranja_1">31.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Sp-1/2018-19</izvorni_sadrzaj>
    <derivirana_varijabla naziv="DomainObject.Zapisnik.Oznaka_1">Sp-1/2018-19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2018.</izvorni_sadrzaj>
    <derivirana_varijabla naziv="DomainObject.Predmet.DatumOsnivanja_1">27.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Sp-1/2018</izvorni_sadrzaj>
    <derivirana_varijabla naziv="DomainObject.Predmet.OznakaBroj_1">Sp-1/2018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16 - Glad</izvorni_sadrzaj>
    <derivirana_varijabla naziv="DomainObject.Predmet.Referada.Naziv_1">Referada 16 - Glad</derivirana_varijabla>
  </DomainObject.Predmet.Referada.Naziv>
  <DomainObject.Predmet.Referada.Oznaka>
    <izvorni_sadrzaj>16</izvorni_sadrzaj>
    <derivirana_varijabla naziv="DomainObject.Predmet.Referada.Oznaka_1">16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Općinski sud u Karlovcu</izvorni_sadrzaj>
    <derivirana_varijabla naziv="DomainObject.Predmet.Referada.Sud.Naziv_1">Općinski sud u Karlovcu</derivirana_varijabla>
  </DomainObject.Predmet.Referada.Sud.Naziv>
  <DomainObject.Predmet.Referada.Sudac>
    <izvorni_sadrzaj>Blaženka Glad</izvorni_sadrzaj>
    <derivirana_varijabla naziv="DomainObject.Predmet.Referada.Sudac_1">Blaženka Glad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Sonja Župan</izvorni_sadrzaj>
    <derivirana_varijabla naziv="DomainObject.Predmet.StrankaFormated_1">  Sonja Župan</derivirana_varijabla>
  </DomainObject.Predmet.StrankaFormated>
  <DomainObject.Predmet.StrankaFormatedOIB>
    <izvorni_sadrzaj>  Sonja Župan, OIB 07254561567</izvorni_sadrzaj>
    <derivirana_varijabla naziv="DomainObject.Predmet.StrankaFormatedOIB_1">  Sonja Župan, OIB 07254561567</derivirana_varijabla>
  </DomainObject.Predmet.StrankaFormatedOIB>
  <DomainObject.Predmet.StrankaFormatedWithAdress>
    <izvorni_sadrzaj> Sonja Župan, Jezero I dio, Jezero 5b, 47304 Plaški</izvorni_sadrzaj>
    <derivirana_varijabla naziv="DomainObject.Predmet.StrankaFormatedWithAdress_1"> Sonja Župan, Jezero I dio, Jezero 5b, 47304 Plaški</derivirana_varijabla>
  </DomainObject.Predmet.StrankaFormatedWithAdress>
  <DomainObject.Predmet.StrankaFormatedWithAdressOIB>
    <izvorni_sadrzaj> Sonja Župan, OIB 07254561567, Jezero I dio, Jezero 5b, 47304 Plaški</izvorni_sadrzaj>
    <derivirana_varijabla naziv="DomainObject.Predmet.StrankaFormatedWithAdressOIB_1"> Sonja Župan, OIB 07254561567, Jezero I dio, Jezero 5b, 47304 Plaški</derivirana_varijabla>
  </DomainObject.Predmet.StrankaFormatedWithAdressOIB>
  <DomainObject.Predmet.StrankaWithAdress>
    <izvorni_sadrzaj>Sonja Župan Jezero I dio, Jezero 5b,47304 Plaški</izvorni_sadrzaj>
    <derivirana_varijabla naziv="DomainObject.Predmet.StrankaWithAdress_1">Sonja Župan Jezero I dio, Jezero 5b,47304 Plaški</derivirana_varijabla>
  </DomainObject.Predmet.StrankaWithAdress>
  <DomainObject.Predmet.StrankaWithAdressOIB>
    <izvorni_sadrzaj>Sonja Župan, OIB 07254561567, Jezero I dio, Jezero 5b,47304 Plaški</izvorni_sadrzaj>
    <derivirana_varijabla naziv="DomainObject.Predmet.StrankaWithAdressOIB_1">Sonja Župan, OIB 07254561567, Jezero I dio, Jezero 5b,47304 Plaški</derivirana_varijabla>
  </DomainObject.Predmet.StrankaWithAdressOIB>
  <DomainObject.Predmet.StrankaNazivFormated>
    <izvorni_sadrzaj>Sonja Župan</izvorni_sadrzaj>
    <derivirana_varijabla naziv="DomainObject.Predmet.StrankaNazivFormated_1">Sonja Župan</derivirana_varijabla>
  </DomainObject.Predmet.StrankaNazivFormated>
  <DomainObject.Predmet.StrankaNazivFormatedOIB>
    <izvorni_sadrzaj>Sonja Župan, OIB 07254561567</izvorni_sadrzaj>
    <derivirana_varijabla naziv="DomainObject.Predmet.StrankaNazivFormatedOIB_1">Sonja Župan, OIB 07254561567</derivirana_varijabla>
  </DomainObject.Predmet.StrankaNazivFormatedOIB>
  <DomainObject.Predmet.Sud.Adresa.Naselje>
    <izvorni_sadrzaj>Ogulin</izvorni_sadrzaj>
    <derivirana_varijabla naziv="DomainObject.Predmet.Sud.Adresa.Naselje_1">Ogulin</derivirana_varijabla>
  </DomainObject.Predmet.Sud.Adresa.Naselje>
  <DomainObject.Predmet.Sud.Adresa.NaseljeLokativ>
    <izvorni_sadrzaj>Ogulinu</izvorni_sadrzaj>
    <derivirana_varijabla naziv="DomainObject.Predmet.Sud.Adresa.NaseljeLokativ_1">Ogulinu</derivirana_varijabla>
  </DomainObject.Predmet.Sud.Adresa.NaseljeLokativ>
  <DomainObject.Predmet.Sud.Adresa.PostBroj>
    <izvorni_sadrzaj>47300</izvorni_sadrzaj>
    <derivirana_varijabla naziv="DomainObject.Predmet.Sud.Adresa.PostBroj_1">47300</derivirana_varijabla>
  </DomainObject.Predmet.Sud.Adresa.PostBroj>
  <DomainObject.Predmet.Sud.Adresa.UlicaIKBR>
    <izvorni_sadrzaj>B. Frankopana 1</izvorni_sadrzaj>
    <derivirana_varijabla naziv="DomainObject.Predmet.Sud.Adresa.UlicaIKBR_1">B. Frankopana 1</derivirana_varijabla>
  </DomainObject.Predmet.Sud.Adresa.UlicaIKBR>
  <DomainObject.Predmet.Sud.Naziv>
    <izvorni_sadrzaj>Općinski sud u Karlovcu - Stalna služba u Ogulinu</izvorni_sadrzaj>
    <derivirana_varijabla naziv="DomainObject.Predmet.Sud.Naziv_1">Općinski sud u Karlovcu - Stalna služba u Ogulinu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16 - Glad</izvorni_sadrzaj>
    <derivirana_varijabla naziv="DomainObject.Predmet.TrenutnaLokacijaSpisa.Naziv_1">Referada 16 - Glad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Karlovcu</izvorni_sadrzaj>
    <derivirana_varijabla naziv="DomainObject.Predmet.TrenutnaLokacijaSpisa.Sud.Naziv_1">Općinski sud u Karlovcu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stalne službe Ogulin</izvorni_sadrzaj>
    <derivirana_varijabla naziv="DomainObject.Predmet.UstrojstvenaJedinicaVodi.Naziv_1">Sudska pisarnica stalne službe Ogulin</derivirana_varijabla>
  </DomainObject.Predmet.UstrojstvenaJedinicaVodi.Naziv>
  <DomainObject.Predmet.UstrojstvenaJedinicaVodi.Oznaka>
    <izvorni_sadrzaj>Pisarnica SS OG</izvorni_sadrzaj>
    <derivirana_varijabla naziv="DomainObject.Predmet.UstrojstvenaJedinicaVodi.Oznaka_1">Pisarnica SS OG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Karlovcu</izvorni_sadrzaj>
    <derivirana_varijabla naziv="DomainObject.Predmet.UstrojstvenaJedinicaVodi.Sud.Naziv_1">Općinski sud u Karlovcu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Paušić</izvorni_sadrzaj>
    <derivirana_varijabla naziv="DomainObject.Predmet.Zapisnicar_1">Marija Paušić</derivirana_varijabla>
  </DomainObject.Predmet.Zapisnicar>
  <DomainObject.Predmet.StrankaListFormated>
    <izvorni_sadrzaj>
      <item>Sonja Župan</item>
    </izvorni_sadrzaj>
    <derivirana_varijabla naziv="DomainObject.Predmet.StrankaListFormated_1">
      <item>Sonja Župan</item>
    </derivirana_varijabla>
  </DomainObject.Predmet.StrankaListFormated>
  <DomainObject.Predmet.StrankaListFormatedOIB>
    <izvorni_sadrzaj>
      <item>Sonja Župan, OIB 07254561567</item>
    </izvorni_sadrzaj>
    <derivirana_varijabla naziv="DomainObject.Predmet.StrankaListFormatedOIB_1">
      <item>Sonja Župan, OIB 07254561567</item>
    </derivirana_varijabla>
  </DomainObject.Predmet.StrankaListFormatedOIB>
  <DomainObject.Predmet.StrankaListFormatedWithAdress>
    <izvorni_sadrzaj>
      <item>Sonja Župan, Jezero I dio, Jezero 5b, 47304 Plaški</item>
    </izvorni_sadrzaj>
    <derivirana_varijabla naziv="DomainObject.Predmet.StrankaListFormatedWithAdress_1">
      <item>Sonja Župan, Jezero I dio, Jezero 5b, 47304 Plaški</item>
    </derivirana_varijabla>
  </DomainObject.Predmet.StrankaListFormatedWithAdress>
  <DomainObject.Predmet.StrankaListFormatedWithAdressOIB>
    <izvorni_sadrzaj>
      <item>Sonja Župan, OIB 07254561567, Jezero I dio, Jezero 5b, 47304 Plaški</item>
    </izvorni_sadrzaj>
    <derivirana_varijabla naziv="DomainObject.Predmet.StrankaListFormatedWithAdressOIB_1">
      <item>Sonja Župan, OIB 07254561567, Jezero I dio, Jezero 5b, 47304 Plaški</item>
    </derivirana_varijabla>
  </DomainObject.Predmet.StrankaListFormatedWithAdressOIB>
  <DomainObject.Predmet.StrankaListNazivFormated>
    <izvorni_sadrzaj>
      <item>Sonja Župan</item>
    </izvorni_sadrzaj>
    <derivirana_varijabla naziv="DomainObject.Predmet.StrankaListNazivFormated_1">
      <item>Sonja Župan</item>
    </derivirana_varijabla>
  </DomainObject.Predmet.StrankaListNazivFormated>
  <DomainObject.Predmet.StrankaListNazivFormatedOIB>
    <izvorni_sadrzaj>
      <item>Sonja Župan, OIB 07254561567</item>
    </izvorni_sadrzaj>
    <derivirana_varijabla naziv="DomainObject.Predmet.StrankaListNazivFormatedOIB_1">
      <item>Sonja Župan, OIB 07254561567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A1 Hrvatska društvo s ograničenom odgovornošću za usluge javnih telekomunikacija</item>
      <item>Hrvatski zavod za zdravstveno osiguranje</item>
      <item>IAP SISCIA d.o.o. za trgovinu i usluge u stečaju</item>
      <item>Hrvatska radiotelevizija</item>
      <item>ERSTE CARD CLUB društvo s ograničenom odgovornošću za financijsko posredovanje i usluge</item>
      <item>CROATIA zdravstveno osiguranje dioničko društvo</item>
      <item>Štedno-kreditna zadruga SUNCE AG - u likvidaciji</item>
      <item>Financijska agencija</item>
      <item>B2  KAPITAL d.o.o. za poslovne usluge</item>
      <item>Hrvatski Telekom d.d.</item>
    </izvorni_sadrzaj>
    <derivirana_varijabla naziv="DomainObject.Predmet.OstaliListFormated_1">
      <item>A1 Hrvatska društvo s ograničenom odgovornošću za usluge javnih telekomunikacija</item>
      <item>Hrvatski zavod za zdravstveno osiguranje</item>
      <item>IAP SISCIA d.o.o. za trgovinu i usluge u stečaju</item>
      <item>Hrvatska radiotelevizija</item>
      <item>ERSTE CARD CLUB društvo s ograničenom odgovornošću za financijsko posredovanje i usluge</item>
      <item>CROATIA zdravstveno osiguranje dioničko društvo</item>
      <item>Štedno-kreditna zadruga SUNCE AG - u likvidaciji</item>
      <item>Financijska agencija</item>
      <item>B2  KAPITAL d.o.o. za poslovne usluge</item>
      <item>Hrvatski Telekom d.d.</item>
    </derivirana_varijabla>
  </DomainObject.Predmet.OstaliListFormated>
  <DomainObject.Predmet.OstaliListFormatedOIB>
    <izvorni_sadrzaj>
      <item>A1 Hrvatska društvo s ograničenom odgovornošću za usluge javnih telekomunikacija, OIB 29524210204</item>
      <item>Hrvatski zavod za zdravstveno osiguranje, OIB 02958272670</item>
      <item>IAP SISCIA d.o.o. za trgovinu i usluge u stečaju, OIB 37900057740</item>
      <item>Hrvatska radiotelevizija, OIB 68419124305</item>
      <item>ERSTE CARD CLUB društvo s ograničenom odgovornošću za financijsko posredovanje i usluge, OIB 85941596441</item>
      <item>CROATIA zdravstveno osiguranje dioničko društvo, OIB 45302812775</item>
      <item>Štedno-kreditna zadruga SUNCE AG - u likvidaciji, OIB 68864723679</item>
      <item>Financijska agencija, OIB 85821130368</item>
      <item>B2  KAPITAL d.o.o. za poslovne usluge, OIB 57509775367</item>
      <item>Hrvatski Telekom d.d., OIB 81793146560</item>
    </izvorni_sadrzaj>
    <derivirana_varijabla naziv="DomainObject.Predmet.OstaliListFormatedOIB_1">
      <item>A1 Hrvatska društvo s ograničenom odgovornošću za usluge javnih telekomunikacija, OIB 29524210204</item>
      <item>Hrvatski zavod za zdravstveno osiguranje, OIB 02958272670</item>
      <item>IAP SISCIA d.o.o. za trgovinu i usluge u stečaju, OIB 37900057740</item>
      <item>Hrvatska radiotelevizija, OIB 68419124305</item>
      <item>ERSTE CARD CLUB društvo s ograničenom odgovornošću za financijsko posredovanje i usluge, OIB 85941596441</item>
      <item>CROATIA zdravstveno osiguranje dioničko društvo, OIB 45302812775</item>
      <item>Štedno-kreditna zadruga SUNCE AG - u likvidaciji, OIB 68864723679</item>
      <item>Financijska agencija, OIB 85821130368</item>
      <item>B2  KAPITAL d.o.o. za poslovne usluge, OIB 57509775367</item>
      <item>Hrvatski Telekom d.d., OIB 81793146560</item>
    </derivirana_varijabla>
  </DomainObject.Predmet.OstaliListFormatedOIB>
  <DomainObject.Predmet.OstaliListFormatedWithAdress>
    <izvorni_sadrzaj>
      <item>A1 Hrvatska društvo s ograničenom odgovornošću za usluge javnih telekomunikacija, Vrtni put 1, 10000 Zagreb</item>
      <item>Hrvatski zavod za zdravstveno osiguranje, Margaretska 3, 10000 Zagreb</item>
      <item>IAP SISCIA d.o.o. za trgovinu i usluge u stečaju, Sestrunjska 9, 23000 Zadar</item>
      <item>Hrvatska radiotelevizija, Prisavlje 3, 10000 Zagreb</item>
      <item>ERSTE CARD CLUB društvo s ograničenom odgovornošću za financijsko posredovanje i usluge, Ulica Frana Folnegovića 6, 10000 Zagreb</item>
      <item>CROATIA zdravstveno osiguranje dioničko društvo, Miramarska 22, 10000 Zagreb</item>
      <item>Štedno-kreditna zadruga SUNCE AG - u likvidaciji, Kenedijev trg 6/B, 10000 Zagreb</item>
      <item>Financijska agencija, Ulica grada Vukovara70, 10000 Zagreb</item>
      <item>B2  KAPITAL d.o.o. za poslovne usluge, Radnička cesta 41, 10000 Zagreb</item>
      <item>Hrvatski Telekom d.d., Roberta Frangeša Mihanovića 9, 10000 Zagreb</item>
    </izvorni_sadrzaj>
    <derivirana_varijabla naziv="DomainObject.Predmet.OstaliListFormatedWithAdress_1">
      <item>A1 Hrvatska društvo s ograničenom odgovornošću za usluge javnih telekomunikacija, Vrtni put 1, 10000 Zagreb</item>
      <item>Hrvatski zavod za zdravstveno osiguranje, Margaretska 3, 10000 Zagreb</item>
      <item>IAP SISCIA d.o.o. za trgovinu i usluge u stečaju, Sestrunjska 9, 23000 Zadar</item>
      <item>Hrvatska radiotelevizija, Prisavlje 3, 10000 Zagreb</item>
      <item>ERSTE CARD CLUB društvo s ograničenom odgovornošću za financijsko posredovanje i usluge, Ulica Frana Folnegovića 6, 10000 Zagreb</item>
      <item>CROATIA zdravstveno osiguranje dioničko društvo, Miramarska 22, 10000 Zagreb</item>
      <item>Štedno-kreditna zadruga SUNCE AG - u likvidaciji, Kenedijev trg 6/B, 10000 Zagreb</item>
      <item>Financijska agencija, Ulica grada Vukovara70, 10000 Zagreb</item>
      <item>B2  KAPITAL d.o.o. za poslovne usluge, Radnička cesta 41, 10000 Zagreb</item>
      <item>Hrvatski Telekom d.d., Roberta Frangeša Mihanovića 9, 10000 Zagreb</item>
    </derivirana_varijabla>
  </DomainObject.Predmet.OstaliListFormatedWithAdress>
  <DomainObject.Predmet.OstaliListFormatedWithAdressOIB>
    <izvorni_sadrzaj>
      <item>A1 Hrvatska društvo s ograničenom odgovornošću za usluge javnih telekomunikacija, OIB 29524210204, Vrtni put 1, 10000 Zagreb</item>
      <item>Hrvatski zavod za zdravstveno osiguranje, OIB 02958272670, Margaretska 3, 10000 Zagreb</item>
      <item>IAP SISCIA d.o.o. za trgovinu i usluge u stečaju, OIB 37900057740, Sestrunjska 9, 23000 Zadar</item>
      <item>Hrvatska radiotelevizija, OIB 68419124305, Prisavlje 3, 10000 Zagreb</item>
      <item>ERSTE CARD CLUB društvo s ograničenom odgovornošću za financijsko posredovanje i usluge, OIB 85941596441, Ulica Frana Folnegovića 6, 10000 Zagreb</item>
      <item>CROATIA zdravstveno osiguranje dioničko društvo, OIB 45302812775, Miramarska 22, 10000 Zagreb</item>
      <item>Štedno-kreditna zadruga SUNCE AG - u likvidaciji, OIB 68864723679, Kenedijev trg 6/B, 10000 Zagreb</item>
      <item>Financijska agencija, OIB 85821130368, Ulica grada Vukovara70, 10000 Zagreb</item>
      <item>B2  KAPITAL d.o.o. za poslovne usluge, OIB 57509775367, Radnička cesta 41, 10000 Zagreb</item>
      <item>Hrvatski Telekom d.d., OIB 81793146560, Roberta Frangeša Mihanovića 9, 10000 Zagreb</item>
    </izvorni_sadrzaj>
    <derivirana_varijabla naziv="DomainObject.Predmet.OstaliListFormatedWithAdressOIB_1">
      <item>A1 Hrvatska društvo s ograničenom odgovornošću za usluge javnih telekomunikacija, OIB 29524210204, Vrtni put 1, 10000 Zagreb</item>
      <item>Hrvatski zavod za zdravstveno osiguranje, OIB 02958272670, Margaretska 3, 10000 Zagreb</item>
      <item>IAP SISCIA d.o.o. za trgovinu i usluge u stečaju, OIB 37900057740, Sestrunjska 9, 23000 Zadar</item>
      <item>Hrvatska radiotelevizija, OIB 68419124305, Prisavlje 3, 10000 Zagreb</item>
      <item>ERSTE CARD CLUB društvo s ograničenom odgovornošću za financijsko posredovanje i usluge, OIB 85941596441, Ulica Frana Folnegovića 6, 10000 Zagreb</item>
      <item>CROATIA zdravstveno osiguranje dioničko društvo, OIB 45302812775, Miramarska 22, 10000 Zagreb</item>
      <item>Štedno-kreditna zadruga SUNCE AG - u likvidaciji, OIB 68864723679, Kenedijev trg 6/B, 10000 Zagreb</item>
      <item>Financijska agencija, OIB 85821130368, Ulica grada Vukovara70, 10000 Zagreb</item>
      <item>B2  KAPITAL d.o.o. za poslovne usluge, OIB 57509775367, Radnička cesta 41, 10000 Zagreb</item>
      <item>Hrvatski Telekom d.d., OIB 81793146560, Roberta Frangeša Mihanovića 9, 10000 Zagreb</item>
    </derivirana_varijabla>
  </DomainObject.Predmet.OstaliListFormatedWithAdressOIB>
  <DomainObject.Predmet.OstaliListNazivFormated>
    <izvorni_sadrzaj>
      <item>A1 Hrvatska društvo s ograničenom odgovornošću za usluge javnih telekomunikacija</item>
      <item>Hrvatski zavod za zdravstveno osiguranje</item>
      <item>IAP SISCIA d.o.o. za trgovinu i usluge u stečaju</item>
      <item>Hrvatska radiotelevizija</item>
      <item>ERSTE CARD CLUB društvo s ograničenom odgovornošću za financijsko posredovanje i usluge</item>
      <item>CROATIA zdravstveno osiguranje dioničko društvo</item>
      <item>Štedno-kreditna zadruga SUNCE AG - u likvidaciji</item>
      <item>Financijska agencija</item>
      <item>B2  KAPITAL d.o.o. za poslovne usluge</item>
      <item>Hrvatski Telekom d.d.</item>
    </izvorni_sadrzaj>
    <derivirana_varijabla naziv="DomainObject.Predmet.OstaliListNazivFormated_1">
      <item>A1 Hrvatska društvo s ograničenom odgovornošću za usluge javnih telekomunikacija</item>
      <item>Hrvatski zavod za zdravstveno osiguranje</item>
      <item>IAP SISCIA d.o.o. za trgovinu i usluge u stečaju</item>
      <item>Hrvatska radiotelevizija</item>
      <item>ERSTE CARD CLUB društvo s ograničenom odgovornošću za financijsko posredovanje i usluge</item>
      <item>CROATIA zdravstveno osiguranje dioničko društvo</item>
      <item>Štedno-kreditna zadruga SUNCE AG - u likvidaciji</item>
      <item>Financijska agencija</item>
      <item>B2  KAPITAL d.o.o. za poslovne usluge</item>
      <item>Hrvatski Telekom d.d.</item>
    </derivirana_varijabla>
  </DomainObject.Predmet.OstaliListNazivFormated>
  <DomainObject.Predmet.OstaliListNazivFormatedOIB>
    <izvorni_sadrzaj>
      <item>A1 Hrvatska društvo s ograničenom odgovornošću za usluge javnih telekomunikacija, OIB 29524210204</item>
      <item>Hrvatski zavod za zdravstveno osiguranje, OIB 02958272670</item>
      <item>IAP SISCIA d.o.o. za trgovinu i usluge u stečaju, OIB 37900057740</item>
      <item>Hrvatska radiotelevizija, OIB 68419124305</item>
      <item>ERSTE CARD CLUB društvo s ograničenom odgovornošću za financijsko posredovanje i usluge, OIB 85941596441</item>
      <item>CROATIA zdravstveno osiguranje dioničko društvo, OIB 45302812775</item>
      <item>Štedno-kreditna zadruga SUNCE AG - u likvidaciji, OIB 68864723679</item>
      <item>Financijska agencija, OIB 85821130368</item>
      <item>B2  KAPITAL d.o.o. za poslovne usluge, OIB 57509775367</item>
      <item>Hrvatski Telekom d.d., OIB 81793146560</item>
    </izvorni_sadrzaj>
    <derivirana_varijabla naziv="DomainObject.Predmet.OstaliListNazivFormatedOIB_1">
      <item>A1 Hrvatska društvo s ograničenom odgovornošću za usluge javnih telekomunikacija, OIB 29524210204</item>
      <item>Hrvatski zavod za zdravstveno osiguranje, OIB 02958272670</item>
      <item>IAP SISCIA d.o.o. za trgovinu i usluge u stečaju, OIB 37900057740</item>
      <item>Hrvatska radiotelevizija, OIB 68419124305</item>
      <item>ERSTE CARD CLUB društvo s ograničenom odgovornošću za financijsko posredovanje i usluge, OIB 85941596441</item>
      <item>CROATIA zdravstveno osiguranje dioničko društvo, OIB 45302812775</item>
      <item>Štedno-kreditna zadruga SUNCE AG - u likvidaciji, OIB 68864723679</item>
      <item>Financijska agencija, OIB 85821130368</item>
      <item>B2  KAPITAL d.o.o. za poslovne usluge, OIB 57509775367</item>
      <item>Hrvatski Telekom d.d., OIB 81793146560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srpnja 2019.</izvorni_sadrzaj>
    <derivirana_varijabla naziv="DomainObject.Datum_1">31. srpnja 2019.</derivirana_varijabla>
  </DomainObject.Datum>
  <DomainObject.PoslovniBrojDokumenta>
    <izvorni_sadrzaj>Sp-1/2018-19</izvorni_sadrzaj>
    <derivirana_varijabla naziv="DomainObject.PoslovniBrojDokumenta_1">Sp-1/2018-19</derivirana_varijabla>
  </DomainObject.PoslovniBrojDokumenta>
  <DomainObject.Predmet.StrankaIDrugi>
    <izvorni_sadrzaj>Sonja Župan</izvorni_sadrzaj>
    <derivirana_varijabla naziv="DomainObject.Predmet.StrankaIDrugi_1">Sonja Župan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Sonja Župan, OIB 07254561567, Jezero I dio, Jezero 5b, 47304 Plaški</izvorni_sadrzaj>
    <derivirana_varijabla naziv="DomainObject.Predmet.StrankaIDrugiAdressOIB_1">Sonja Župan, OIB 07254561567, Jezero I dio, Jezero 5b, 47304 Plaški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Sonja Župan</item>
      <item>A1 Hrvatska društvo s ograničenom odgovornošću za usluge javnih telekomunikacija</item>
      <item>Hrvatski zavod za zdravstveno osiguranje</item>
      <item>IAP SISCIA d.o.o. za trgovinu i usluge u stečaju</item>
      <item>Hrvatska radiotelevizija</item>
      <item>ERSTE CARD CLUB društvo s ograničenom odgovornošću za financijsko posredovanje i usluge</item>
      <item>CROATIA zdravstveno osiguranje dioničko društvo</item>
      <item>Štedno-kreditna zadruga SUNCE AG - u likvidaciji</item>
      <item>Financijska agencija</item>
      <item>B2  KAPITAL d.o.o. za poslovne usluge</item>
      <item>Hrvatski Telekom d.d.</item>
    </izvorni_sadrzaj>
    <derivirana_varijabla naziv="DomainObject.Predmet.SudioniciListNaziv_1">
      <item>Sonja Župan</item>
      <item>A1 Hrvatska društvo s ograničenom odgovornošću za usluge javnih telekomunikacija</item>
      <item>Hrvatski zavod za zdravstveno osiguranje</item>
      <item>IAP SISCIA d.o.o. za trgovinu i usluge u stečaju</item>
      <item>Hrvatska radiotelevizija</item>
      <item>ERSTE CARD CLUB društvo s ograničenom odgovornošću za financijsko posredovanje i usluge</item>
      <item>CROATIA zdravstveno osiguranje dioničko društvo</item>
      <item>Štedno-kreditna zadruga SUNCE AG - u likvidaciji</item>
      <item>Financijska agencija</item>
      <item>B2  KAPITAL d.o.o. za poslovne usluge</item>
      <item>Hrvatski Telekom d.d.</item>
    </derivirana_varijabla>
  </DomainObject.Predmet.SudioniciListNaziv>
  <DomainObject.Predmet.SudioniciListAdressOIB>
    <izvorni_sadrzaj>
      <item>Sonja Župan, OIB 07254561567, Jezero I dio, Jezero 5b,47304 Plaški</item>
      <item>A1 Hrvatska društvo s ograničenom odgovornošću za usluge javnih telekomunikacija, OIB 29524210204, Vrtni put 1,10000 Zagreb</item>
      <item>Hrvatski zavod za zdravstveno osiguranje, OIB 02958272670, Margaretska 3,10000 Zagreb</item>
      <item>IAP SISCIA d.o.o. za trgovinu i usluge u stečaju, OIB 37900057740, Sestrunjska 9,23000 Zadar</item>
      <item>Hrvatska radiotelevizija, OIB 68419124305, Prisavlje 3,10000 Zagreb</item>
      <item>ERSTE CARD CLUB društvo s ograničenom odgovornošću za financijsko posredovanje i usluge, OIB 85941596441, Ulica Frana Folnegovića 6,10000 Zagreb</item>
      <item>CROATIA zdravstveno osiguranje dioničko društvo, OIB 45302812775, Miramarska 22,10000 Zagreb</item>
      <item>Štedno-kreditna zadruga SUNCE AG - u likvidaciji, OIB 68864723679, Kenedijev trg 6/B,10000 Zagreb</item>
      <item>Financijska agencija, OIB 85821130368, Ulica grada Vukovara70,10000 Zagreb</item>
      <item>B2  KAPITAL d.o.o. za poslovne usluge, OIB 57509775367, Radnička cesta 41,10000 Zagreb</item>
      <item>Hrvatski Telekom d.d., OIB 81793146560, Roberta Frangeša Mihanovića 9,10000 Zagreb</item>
    </izvorni_sadrzaj>
    <derivirana_varijabla naziv="DomainObject.Predmet.SudioniciListAdressOIB_1">
      <item>Sonja Župan, OIB 07254561567, Jezero I dio, Jezero 5b,47304 Plaški</item>
      <item>A1 Hrvatska društvo s ograničenom odgovornošću za usluge javnih telekomunikacija, OIB 29524210204, Vrtni put 1,10000 Zagreb</item>
      <item>Hrvatski zavod za zdravstveno osiguranje, OIB 02958272670, Margaretska 3,10000 Zagreb</item>
      <item>IAP SISCIA d.o.o. za trgovinu i usluge u stečaju, OIB 37900057740, Sestrunjska 9,23000 Zadar</item>
      <item>Hrvatska radiotelevizija, OIB 68419124305, Prisavlje 3,10000 Zagreb</item>
      <item>ERSTE CARD CLUB društvo s ograničenom odgovornošću za financijsko posredovanje i usluge, OIB 85941596441, Ulica Frana Folnegovića 6,10000 Zagreb</item>
      <item>CROATIA zdravstveno osiguranje dioničko društvo, OIB 45302812775, Miramarska 22,10000 Zagreb</item>
      <item>Štedno-kreditna zadruga SUNCE AG - u likvidaciji, OIB 68864723679, Kenedijev trg 6/B,10000 Zagreb</item>
      <item>Financijska agencija, OIB 85821130368, Ulica grada Vukovara70,10000 Zagreb</item>
      <item>B2  KAPITAL d.o.o. za poslovne usluge, OIB 57509775367, Radnička cesta 41,10000 Zagreb</item>
      <item>Hrvatski Telekom d.d., OIB 81793146560, Roberta Frangeša Mihanovića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07254561567</item>
      <item>, OIB 29524210204</item>
      <item>, OIB 02958272670</item>
      <item>, OIB 37900057740</item>
      <item>, OIB 68419124305</item>
      <item>, OIB 85941596441</item>
      <item>, OIB 45302812775</item>
      <item>, OIB 68864723679</item>
      <item>, OIB 85821130368</item>
      <item>, OIB 57509775367</item>
      <item>, OIB 81793146560</item>
    </izvorni_sadrzaj>
    <derivirana_varijabla naziv="DomainObject.Predmet.SudioniciListNazivOIB_1">
      <item>, OIB 07254561567</item>
      <item>, OIB 29524210204</item>
      <item>, OIB 02958272670</item>
      <item>, OIB 37900057740</item>
      <item>, OIB 68419124305</item>
      <item>, OIB 85941596441</item>
      <item>, OIB 45302812775</item>
      <item>, OIB 68864723679</item>
      <item>, OIB 85821130368</item>
      <item>, OIB 57509775367</item>
      <item>, OIB 81793146560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srpnja 2019.</izvorni_sadrzaj>
    <derivirana_varijabla naziv="DomainObject.Predmet.DatumZadnjeOdrzaneSudskeRadnje_1">29. srpnja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96EEEB-276D-4B70-9EDE-3DAD44E5BAF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1592</properties:Words>
  <properties:Characters>8092</properties:Characters>
  <properties:Lines>174</properties:Lines>
  <properties:Paragraphs>43</properties:Paragraphs>
  <properties:TotalTime>78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9780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2019-07-29T08:38:00Z</dcterms:created>
  <dc:creator>Gordana Muža Andreić</dc:creator>
  <cp:lastModifiedBy>Marija Paušić</cp:lastModifiedBy>
  <cp:lastPrinted>2019-07-29T10:12:00Z</cp:lastPrinted>
  <dcterms:modified xmlns:xsi="http://www.w3.org/2001/XMLSchema-instance" xsi:type="dcterms:W3CDTF">2019-07-31T05:18:00Z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Sp-1/2018-19 / Zapisnik - Pripremno ročište (Sp-1-18-18 - zapisnik - Sonja Župan.docx)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