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8866" w14:paraId="1de886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547E0">
        <w:t>9</w:t>
      </w:r>
      <w:r w:rsidR="00627E93">
        <w:t>85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47E0">
        <w:t>9</w:t>
      </w:r>
      <w:r w:rsidR="00627E93">
        <w:t>85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27E93">
        <w:t>BUNA UGOSTITELJSTVO j.d.o.o. za ugostiteljstvo i trgovinu, OIB 43859691022, Velika Buna, Turopoljsko posavskog odreda 7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27E93">
        <w:t>5.477,03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2F67B4"/>
    <w:rsid w:val="00332636"/>
    <w:rsid w:val="003A1D14"/>
    <w:rsid w:val="003A38A7"/>
    <w:rsid w:val="004066DA"/>
    <w:rsid w:val="004953C3"/>
    <w:rsid w:val="004B4B7E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BUNA UGOSTITELJSTVO j.d.o.o. zastupanog po punomoćniku MANUEL MARIJANOVIĆ</izvorni_sadrzaj>
    <derivirana_varijabla naziv="DomainObject.Predmet.ProtustrankaFormated_1">  BUNA UGOSTITELJSTVO j.d.o.o. zastupanog po punomoćniku MANUEL MARIJANOVIĆ</derivirana_varijabla>
  </DomainObject.Predmet.ProtustrankaFormated>
  <DomainObject.Predmet.ProtustrankaFormatedOIB>
    <izvorni_sadrzaj>  BUNA UGOSTITELJSTVO j.d.o.o., OIB 43859691022 zastupanog po punomoćniku MANUEL MARIJANOVIĆ</izvorni_sadrzaj>
    <derivirana_varijabla naziv="DomainObject.Predmet.ProtustrankaFormatedOIB_1">  BUNA UGOSTITELJSTVO j.d.o.o., OIB 43859691022 zastupanog po punomoćniku MANUEL MARIJANOVIĆ</derivirana_varijabla>
  </DomainObject.Predmet.ProtustrankaFormatedOIB>
  <DomainObject.Predmet.ProtustrankaFormatedWithAdress>
    <izvorni_sadrzaj> BUNA UGOSTITELJSTVO j.d.o.o., Turopoljsko posavskog odreda 7, 10413 Velika Buna zastupanog po punomoćniku MANUEL MARIJANOVIĆ</izvorni_sadrzaj>
    <derivirana_varijabla naziv="DomainObject.Predmet.ProtustrankaFormatedWithAdress_1"> BUNA UGOSTITELJSTVO j.d.o.o., Turopoljsko posavskog odreda 7, 10413 Velika Buna zastupanog po punomoćniku MANUEL MARIJANOVIĆ</derivirana_varijabla>
  </DomainObject.Predmet.ProtustrankaFormatedWithAdress>
  <DomainObject.Predmet.ProtustrankaFormatedWithAdressOIB>
    <izvorni_sadrzaj> BUNA UGOSTITELJSTVO j.d.o.o., OIB 43859691022, Turopoljsko posavskog odreda 7, 10413 Velika Buna zastupanog po punomoćniku MANUEL MARIJANOVIĆ</izvorni_sadrzaj>
    <derivirana_varijabla naziv="DomainObject.Predmet.ProtustrankaFormatedWithAdressOIB_1"> BUNA UGOSTITELJSTVO j.d.o.o., OIB 43859691022, Turopoljsko posavskog odreda 7, 10413 Velika Buna zastupanog po punomoćniku MANUEL MARIJANOVIĆ</derivirana_varijabla>
  </DomainObject.Predmet.ProtustrankaFormatedWithAdressOIB>
  <DomainObject.Predmet.ProtustrankaWithAdress>
    <izvorni_sadrzaj>BUNA UGOSTITELJSTVO j.d.o.o. Turopoljsko posavskog odreda 7, 10413 Velika Buna</izvorni_sadrzaj>
    <derivirana_varijabla naziv="DomainObject.Predmet.ProtustrankaWithAdress_1">BUNA UGOSTITELJSTVO j.d.o.o. Turopoljsko posavskog odreda 7, 10413 Velika Buna</derivirana_varijabla>
  </DomainObject.Predmet.ProtustrankaWithAdress>
  <DomainObject.Predmet.ProtustrankaWithAdressOIB>
    <izvorni_sadrzaj>BUNA UGOSTITELJSTVO j.d.o.o., OIB 43859691022, Turopoljsko posavskog odreda 7, 10413 Velika Buna</izvorni_sadrzaj>
    <derivirana_varijabla naziv="DomainObject.Predmet.ProtustrankaWithAdressOIB_1">BUNA UGOSTITELJSTVO j.d.o.o., OIB 43859691022, Turopoljsko posavskog odreda 7, 10413 Velika Buna</derivirana_varijabla>
  </DomainObject.Predmet.ProtustrankaWithAdressOIB>
  <DomainObject.Predmet.ProtustrankaNazivFormated>
    <izvorni_sadrzaj>BUNA UGOSTITELJSTVO j.d.o.o.</izvorni_sadrzaj>
    <derivirana_varijabla naziv="DomainObject.Predmet.ProtustrankaNazivFormated_1">BUNA UGOSTITELJSTVO j.d.o.o.</derivirana_varijabla>
  </DomainObject.Predmet.ProtustrankaNazivFormated>
  <DomainObject.Predmet.ProtustrankaNazivFormatedOIB>
    <izvorni_sadrzaj>BUNA UGOSTITELJSTVO j.d.o.o., OIB 43859691022</izvorni_sadrzaj>
    <derivirana_varijabla naziv="DomainObject.Predmet.ProtustrankaNazivFormatedOIB_1">BUNA UGOSTITELJSTVO j.d.o.o., OIB 43859691022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BUNA UGOSTITELJSTVO j.d.o.o. zastupanog po punomoćniku MANUEL MARIJANOVIĆ</item>
    </izvorni_sadrzaj>
    <derivirana_varijabla naziv="DomainObject.Predmet.ProtuStrankaListFormated_1">
      <item>BUNA UGOSTITELJSTVO j.d.o.o. zastupanog po punomoćniku MANUEL MARIJANOVIĆ</item>
    </derivirana_varijabla>
  </DomainObject.Predmet.ProtuStrankaListFormated>
  <DomainObject.Predmet.ProtuStrankaListFormatedOIB>
    <izvorni_sadrzaj>
      <item>BUNA UGOSTITELJSTVO j.d.o.o., OIB 43859691022 zastupanog po punomoćniku MANUEL MARIJANOVIĆ</item>
    </izvorni_sadrzaj>
    <derivirana_varijabla naziv="DomainObject.Predmet.ProtuStrankaListFormatedOIB_1">
      <item>BUNA UGOSTITELJSTVO j.d.o.o., OIB 43859691022 zastupanog po punomoćniku MANUEL MARIJANOVIĆ</item>
    </derivirana_varijabla>
  </DomainObject.Predmet.ProtuStrankaListFormatedOIB>
  <DomainObject.Predmet.ProtuStrankaListFormatedWithAdress>
    <izvorni_sadrzaj>
      <item>BUNA UGOSTITELJSTVO j.d.o.o., Turopoljsko posavskog odreda 7, 10413 Velika Buna zastupanog po punomoćniku MANUEL MARIJANOVIĆ</item>
    </izvorni_sadrzaj>
    <derivirana_varijabla naziv="DomainObject.Predmet.ProtuStrankaListFormatedWithAdress_1">
      <item>BUNA UGOSTITELJSTVO j.d.o.o., Turopoljsko posavskog odreda 7, 10413 Velika Buna zastupanog po punomoćniku MANUEL MARIJANOVIĆ</item>
    </derivirana_varijabla>
  </DomainObject.Predmet.ProtuStrankaListFormatedWithAdress>
  <DomainObject.Predmet.ProtuStrankaListFormatedWithAdressOIB>
    <izvorni_sadrzaj>
      <item>BUNA UGOSTITELJSTVO j.d.o.o., OIB 43859691022, Turopoljsko posavskog odreda 7, 10413 Velika Buna zastupanog po punomoćniku MANUEL MARIJANOVIĆ</item>
    </izvorni_sadrzaj>
    <derivirana_varijabla naziv="DomainObject.Predmet.ProtuStrankaListFormatedWithAdressOIB_1">
      <item>BUNA UGOSTITELJSTVO j.d.o.o., OIB 43859691022, Turopoljsko posavskog odreda 7, 10413 Velika Buna zastupanog po punomoćniku MANUEL MARIJANOVIĆ</item>
    </derivirana_varijabla>
  </DomainObject.Predmet.ProtuStrankaListFormatedWithAdressOIB>
  <DomainObject.Predmet.ProtuStrankaListNazivFormated>
    <izvorni_sadrzaj>
      <item>BUNA UGOSTITELJSTVO j.d.o.o.</item>
    </izvorni_sadrzaj>
    <derivirana_varijabla naziv="DomainObject.Predmet.ProtuStrankaListNazivFormated_1">
      <item>BUNA UGOSTITELJSTVO j.d.o.o.</item>
    </derivirana_varijabla>
  </DomainObject.Predmet.ProtuStrankaListNazivFormated>
  <DomainObject.Predmet.ProtuStrankaListNazivFormatedOIB>
    <izvorni_sadrzaj>
      <item>BUNA UGOSTITELJSTVO j.d.o.o., OIB 43859691022</item>
    </izvorni_sadrzaj>
    <derivirana_varijabla naziv="DomainObject.Predmet.ProtuStrankaListNazivFormatedOIB_1">
      <item>BUNA UGOSTITELJSTVO j.d.o.o., OIB 43859691022</item>
    </derivirana_varijabla>
  </DomainObject.Predmet.ProtuStrankaListNazivFormatedOIB>
  <DomainObject.Predmet.OstaliListFormated>
    <izvorni_sadrzaj>
      <item>MANUEL MARIJANOVIĆ punomoćnik sudionika u postupku BUNA UGOSTITELJSTVO j.d.o.o.</item>
    </izvorni_sadrzaj>
    <derivirana_varijabla naziv="DomainObject.Predmet.OstaliListFormated_1">
      <item>MANUEL MARIJANOVIĆ punomoćnik sudionika u postupku BUNA UGOSTITELJSTVO j.d.o.o.</item>
    </derivirana_varijabla>
  </DomainObject.Predmet.OstaliListFormated>
  <DomainObject.Predmet.OstaliListFormatedOIB>
    <izvorni_sadrzaj>
      <item>MANUEL MARIJANOVIĆ, OIB 81012267606 punomoćnik sudionika u postupku BUNA UGOSTITELJSTVO j.d.o.o.</item>
    </izvorni_sadrzaj>
    <derivirana_varijabla naziv="DomainObject.Predmet.OstaliListFormatedOIB_1">
      <item>MANUEL MARIJANOVIĆ, OIB 81012267606 punomoćnik sudionika u postupku BUNA UGOSTITELJSTVO j.d.o.o.</item>
    </derivirana_varijabla>
  </DomainObject.Predmet.OstaliListFormatedOIB>
  <DomainObject.Predmet.OstaliListFormatedWithAdress>
    <izvorni_sadrzaj>
      <item>MANUEL MARIJANOVIĆ, Turopoljsko posavskog odreda 7, 10413 Velika Buna punomoćnik sudionika u postupku BUNA UGOSTITELJSTVO j.d.o.o.</item>
    </izvorni_sadrzaj>
    <derivirana_varijabla naziv="DomainObject.Predmet.OstaliListFormatedWithAdress_1">
      <item>MANUEL MARIJANOVIĆ, Turopoljsko posavskog odreda 7, 10413 Velika Buna punomoćnik sudionika u postupku BUNA UGOSTITELJSTVO j.d.o.o.</item>
    </derivirana_varijabla>
  </DomainObject.Predmet.OstaliListFormatedWithAdress>
  <DomainObject.Predmet.OstaliListFormatedWithAdressOIB>
    <izvorni_sadrzaj>
      <item>MANUEL MARIJANOVIĆ, OIB 81012267606, Turopoljsko posavskog odreda 7, 10413 Velika Buna punomoćnik sudionika u postupku BUNA UGOSTITELJSTVO j.d.o.o.</item>
    </izvorni_sadrzaj>
    <derivirana_varijabla naziv="DomainObject.Predmet.OstaliListFormatedWithAdressOIB_1">
      <item>MANUEL MARIJANOVIĆ, OIB 81012267606, Turopoljsko posavskog odreda 7, 10413 Velika Buna punomoćnik sudionika u postupku BUNA UGOSTITELJSTVO j.d.o.o.</item>
    </derivirana_varijabla>
  </DomainObject.Predmet.OstaliListFormatedWithAdressOIB>
  <DomainObject.Predmet.OstaliListNazivFormated>
    <izvorni_sadrzaj>
      <item>MANUEL MARIJANOVIĆ</item>
    </izvorni_sadrzaj>
    <derivirana_varijabla naziv="DomainObject.Predmet.OstaliListNazivFormated_1">
      <item>MANUEL MARIJANOVIĆ</item>
    </derivirana_varijabla>
  </DomainObject.Predmet.OstaliListNazivFormated>
  <DomainObject.Predmet.OstaliListNazivFormatedOIB>
    <izvorni_sadrzaj>
      <item>MANUEL MARIJANOVIĆ, OIB 81012267606</item>
    </izvorni_sadrzaj>
    <derivirana_varijabla naziv="DomainObject.Predmet.OstaliListNazivFormatedOIB_1">
      <item>MANUEL MARIJANOVIĆ, OIB 81012267606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BUNA UGOSTITELJSTVO j.d.o.o.</izvorni_sadrzaj>
    <derivirana_varijabla naziv="DomainObject.Predmet.ProtustrankaIDrugi_1">BUNA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BUNA UGOSTITELJSTVO j.d.o.o., OIB 43859691022, Turopoljsko posavskog odreda 7, 10413 Velika Buna</izvorni_sadrzaj>
    <derivirana_varijabla naziv="DomainObject.Predmet.ProtustrankaIDrugiAdressOIB_1">BUNA UGOSTITELJSTVO j.d.o.o., OIB 43859691022, Turopoljsko posavskog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BUNA UGOSTITELJSTVO j.d.o.o.</item>
      <item>MANUEL MARIJANOVIĆ</item>
    </izvorni_sadrzaj>
    <derivirana_varijabla naziv="DomainObject.Predmet.SudioniciListNaziv_1">
      <item>FINA Regionalni centar Zagreb</item>
      <item>BUNA UGOSTITELJSTVO j.d.o.o.</item>
      <item>MANUEL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BUNA UGOSTITELJSTVO j.d.o.o., OIB 43859691022, Turopoljsko posavskog odreda 7,10413 Velika Buna</item>
      <item>MANUEL MARIJANOVIĆ, OIB 81012267606, Turopoljsko posavskog odreda 7,10413 Velika Buna</item>
    </izvorni_sadrzaj>
    <derivirana_varijabla naziv="DomainObject.Predmet.SudioniciListAdressOIB_1">
      <item>FINA Regionalni centar Zagreb, OIB 85821130368, Trg svibanjskih žrtava 1995. 1,10000 Zagreb</item>
      <item>BUNA UGOSTITELJSTVO j.d.o.o., OIB 43859691022, Turopoljsko posavskog odreda 7,10413 Velika Buna</item>
      <item>MANUEL MARIJANOVIĆ, OIB 81012267606, Turopoljsko posavskog odreda 7,10413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43859691022</item>
      <item>, OIB 81012267606</item>
    </izvorni_sadrzaj>
    <derivirana_varijabla naziv="DomainObject.Predmet.SudioniciListNazivOIB_1">
      <item>, OIB 85821130368</item>
      <item>, OIB 43859691022</item>
      <item>, OIB 81012267606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1370</properties:Characters>
  <properties:Lines>48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2016-03-04T10:57:00Z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