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be8b" w14:paraId="b99be8b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FF0BF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2B5CBE">
        <w:rPr>
          <w:rFonts w:cs="Times New Roman" w:hAnsi="Times New Roman" w:ascii="Times New Roman"/>
          <w:sz w:val="24"/>
          <w:szCs w:val="24"/>
        </w:rPr>
        <w:t xml:space="preserve">koji se vodi nas </w:t>
      </w:r>
      <w:r w:rsidR="002B5CBE" w:rsidRPr="006A0AC1">
        <w:rPr>
          <w:rFonts w:cs="Times New Roman" w:hAnsi="Times New Roman" w:ascii="Times New Roman"/>
          <w:sz w:val="24"/>
          <w:szCs w:val="24"/>
        </w:rPr>
        <w:t>stečajnom masom</w:t>
      </w:r>
      <w:r w:rsidR="00FE60E1">
        <w:rPr>
          <w:rFonts w:cs="Times New Roman" w:hAnsi="Times New Roman" w:ascii="Times New Roman"/>
          <w:sz w:val="24"/>
          <w:szCs w:val="24"/>
        </w:rPr>
        <w:t xml:space="preserve"> </w:t>
      </w:r>
      <w:r w:rsidR="00DC5CE7" w:rsidRPr="006A0AC1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6A0AC1" w:rsidRPr="006A0AC1">
        <w:rPr>
          <w:rFonts w:cs="Times New Roman" w:hAnsi="Times New Roman" w:ascii="Times New Roman"/>
          <w:sz w:val="24"/>
          <w:szCs w:val="24"/>
        </w:rPr>
        <w:t>19</w:t>
      </w:r>
      <w:r w:rsidR="002B5CBE" w:rsidRPr="006A0AC1">
        <w:rPr>
          <w:rFonts w:cs="Times New Roman" w:hAnsi="Times New Roman" w:ascii="Times New Roman"/>
          <w:sz w:val="24"/>
          <w:szCs w:val="24"/>
        </w:rPr>
        <w:t>. prosinca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B5CBE" w:rsidRPr="008E7E72">
        <w:rPr>
          <w:rFonts w:cs="Times New Roman" w:hAnsi="Times New Roman" w:ascii="Times New Roman"/>
          <w:sz w:val="24"/>
          <w:szCs w:val="24"/>
        </w:rPr>
        <w:t>Ivan Šteko iz Imotskog, Kralja Tomislava 8, OIB: 17080810514</w:t>
      </w:r>
      <w:r w:rsidR="00447839" w:rsidRPr="008E7E7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8E7E72">
        <w:rPr>
          <w:rFonts w:cs="Times New Roman" w:hAnsi="Times New Roman" w:ascii="Times New Roman"/>
          <w:sz w:val="24"/>
          <w:szCs w:val="24"/>
        </w:rPr>
        <w:t>dužnosti 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B5CBE" w:rsidP="002B5CBE" w:rsidR="002B5CBE" w:rsidRPr="00CD7EF2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A0AC1">
        <w:rPr>
          <w:rFonts w:cs="Times New Roman" w:hAnsi="Times New Roman" w:ascii="Times New Roman"/>
          <w:sz w:val="24"/>
          <w:szCs w:val="24"/>
        </w:rPr>
        <w:t xml:space="preserve">Za novog stečajnog upravitelja </w:t>
      </w:r>
      <w:r w:rsidRPr="00CD7EF2">
        <w:rPr>
          <w:rFonts w:cs="Times New Roman" w:hAnsi="Times New Roman" w:ascii="Times New Roman"/>
          <w:sz w:val="24"/>
          <w:szCs w:val="24"/>
        </w:rPr>
        <w:t>imenuje se</w:t>
      </w:r>
      <w:r w:rsidR="00703D6C" w:rsidRPr="00703D6C">
        <w:rPr>
          <w:rFonts w:cs="Times New Roman" w:hAnsi="Times New Roman" w:ascii="Times New Roman"/>
          <w:sz w:val="24"/>
          <w:szCs w:val="24"/>
        </w:rPr>
        <w:t xml:space="preserve"> Ivan Sunara</w:t>
      </w:r>
      <w:r w:rsidR="00703D6C">
        <w:rPr>
          <w:rFonts w:cs="Times New Roman" w:hAnsi="Times New Roman" w:ascii="Times New Roman"/>
          <w:sz w:val="24"/>
          <w:szCs w:val="24"/>
        </w:rPr>
        <w:t xml:space="preserve"> </w:t>
      </w:r>
      <w:r w:rsidR="00703D6C" w:rsidRPr="00703D6C">
        <w:rPr>
          <w:rFonts w:cs="Times New Roman" w:hAnsi="Times New Roman" w:ascii="Times New Roman"/>
          <w:sz w:val="24"/>
          <w:szCs w:val="24"/>
        </w:rPr>
        <w:t>iz Splita, A.B. Šimića 20 OIB: 17000771045</w:t>
      </w:r>
      <w:r w:rsidR="00703D6C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703D6C" w:rsidR="00650D18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703D6C">
        <w:rPr>
          <w:rFonts w:cs="Times New Roman" w:hAnsi="Times New Roman" w:ascii="Times New Roman"/>
          <w:sz w:val="24"/>
          <w:szCs w:val="24"/>
        </w:rPr>
        <w:t>Financijske agnecije</w:t>
      </w:r>
      <w:r w:rsidRPr="00CD7EF2">
        <w:rPr>
          <w:rFonts w:cs="Times New Roman" w:hAnsi="Times New Roman" w:ascii="Times New Roman"/>
          <w:sz w:val="24"/>
          <w:szCs w:val="24"/>
        </w:rPr>
        <w:t xml:space="preserve">, Regionalni centar Split, Podružnica Split, Mažuranićevo šetalište 24B, OIB: 85821130368, </w:t>
      </w:r>
      <w:r w:rsidR="00855C3E" w:rsidRPr="00CD7EF2">
        <w:rPr>
          <w:rFonts w:cs="Times New Roman" w:hAnsi="Times New Roman" w:ascii="Times New Roman"/>
          <w:sz w:val="24"/>
          <w:szCs w:val="24"/>
        </w:rPr>
        <w:t>rješenjem ovog suda 22</w:t>
      </w:r>
      <w:r w:rsidRPr="00CD7EF2">
        <w:rPr>
          <w:rFonts w:cs="Times New Roman" w:hAnsi="Times New Roman" w:ascii="Times New Roman"/>
          <w:sz w:val="24"/>
          <w:szCs w:val="24"/>
        </w:rPr>
        <w:t>. St</w:t>
      </w:r>
      <w:r w:rsidR="00DC5CE7" w:rsidRPr="00CD7EF2">
        <w:rPr>
          <w:rFonts w:cs="Times New Roman" w:hAnsi="Times New Roman" w:ascii="Times New Roman"/>
          <w:sz w:val="24"/>
          <w:szCs w:val="24"/>
        </w:rPr>
        <w:t>-1718</w:t>
      </w:r>
      <w:r w:rsidRPr="00CD7EF2">
        <w:rPr>
          <w:rFonts w:cs="Times New Roman" w:hAnsi="Times New Roman" w:ascii="Times New Roman"/>
          <w:sz w:val="24"/>
          <w:szCs w:val="24"/>
        </w:rPr>
        <w:t xml:space="preserve">/2015 od </w:t>
      </w:r>
      <w:r w:rsidR="00DC5CE7" w:rsidRPr="00CD7EF2">
        <w:rPr>
          <w:rFonts w:cs="Times New Roman" w:hAnsi="Times New Roman" w:ascii="Times New Roman"/>
          <w:sz w:val="24"/>
          <w:szCs w:val="24"/>
        </w:rPr>
        <w:t>13. svib</w:t>
      </w:r>
      <w:r w:rsidR="008E7E72" w:rsidRPr="00CD7EF2">
        <w:rPr>
          <w:rFonts w:cs="Times New Roman" w:hAnsi="Times New Roman" w:ascii="Times New Roman"/>
          <w:sz w:val="24"/>
          <w:szCs w:val="24"/>
        </w:rPr>
        <w:t>nja 2016. godine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(a koje je postalo pravomoćno dana 13. svibnja 2016. godine)</w:t>
      </w:r>
      <w:r w:rsidR="003D42FD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Pr="00CD7EF2">
        <w:rPr>
          <w:rFonts w:cs="Times New Roman" w:hAnsi="Times New Roman" w:ascii="Times New Roman"/>
          <w:sz w:val="24"/>
          <w:szCs w:val="24"/>
        </w:rPr>
        <w:t xml:space="preserve">otvoren je i zaključen </w:t>
      </w:r>
      <w:r w:rsidR="003D42FD" w:rsidRPr="00CD7EF2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D7EF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DC5CE7" w:rsidRPr="00CD7EF2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 w:rsidRPr="00CD7EF2">
        <w:rPr>
          <w:rFonts w:cs="Times New Roman" w:hAnsi="Times New Roman" w:ascii="Times New Roman"/>
          <w:sz w:val="24"/>
          <w:szCs w:val="24"/>
        </w:rPr>
        <w:t>, a temeljem odredbe čl. 431. i čl. 432.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CD7EF2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 w:rsidRPr="00CD7EF2">
        <w:rPr>
          <w:rFonts w:cs="Times New Roman" w:hAnsi="Times New Roman" w:ascii="Times New Roman"/>
          <w:sz w:val="24"/>
          <w:szCs w:val="24"/>
        </w:rPr>
        <w:t xml:space="preserve">. </w:t>
      </w:r>
      <w:r w:rsidR="002B5CBE" w:rsidRPr="00CD7EF2">
        <w:rPr>
          <w:rFonts w:cs="Times New Roman" w:hAnsi="Times New Roman" w:ascii="Times New Roman"/>
          <w:sz w:val="24"/>
          <w:szCs w:val="24"/>
        </w:rPr>
        <w:t>Navedenim rješenjem je za stečajnu upraviteljicu imenovana Nada Mikulandra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(stečajna upraviteljica s </w:t>
      </w:r>
      <w:r w:rsidR="00780C62" w:rsidRPr="00CD7EF2">
        <w:rPr>
          <w:rFonts w:cs="Times New Roman" w:hAnsi="Times New Roman" w:ascii="Times New Roman"/>
          <w:sz w:val="24"/>
          <w:szCs w:val="24"/>
        </w:rPr>
        <w:t xml:space="preserve">˝B˝ </w:t>
      </w:r>
      <w:r w:rsidR="00BE3039" w:rsidRPr="00CD7EF2">
        <w:rPr>
          <w:rFonts w:cs="Times New Roman" w:hAnsi="Times New Roman" w:ascii="Times New Roman"/>
          <w:sz w:val="24"/>
          <w:szCs w:val="24"/>
        </w:rPr>
        <w:t>liste)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, metodom </w:t>
      </w:r>
      <w:r w:rsidR="00FF0BF0" w:rsidRPr="00CD7EF2">
        <w:rPr>
          <w:rFonts w:cs="Times New Roman" w:hAnsi="Times New Roman" w:ascii="Times New Roman"/>
          <w:sz w:val="24"/>
          <w:szCs w:val="24"/>
        </w:rPr>
        <w:t>slučajnog odabira (čl. 432. SZ-a</w:t>
      </w:r>
      <w:r w:rsidR="002B5CBE" w:rsidRPr="00CD7EF2">
        <w:rPr>
          <w:rFonts w:cs="Times New Roman" w:hAnsi="Times New Roman" w:ascii="Times New Roman"/>
          <w:sz w:val="24"/>
          <w:szCs w:val="24"/>
        </w:rPr>
        <w:t>).</w:t>
      </w:r>
    </w:p>
    <w:p w:rsidRDefault="00755D15" w:rsidP="00BF10B8" w:rsidR="00BF10B8" w:rsidRPr="00CD7EF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ab/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Na prijedlog stečajne upraviteljice, rješenjem 11. St-2016/2016 od 24. studenog 2016. godine, temeljem odredbe čl. 289. SZ-a određen je nastavak postupka radi naknadne diobe stečajne mase stečajnog dužnika JU-VE-MI d.o.o., OIB: 41121100373, Medvidovića Draga, Medvidovića Draga 23, a </w:t>
      </w:r>
      <w:r w:rsidR="00F83D19" w:rsidRPr="00CD7EF2">
        <w:rPr>
          <w:rFonts w:cs="Times New Roman" w:hAnsi="Times New Roman" w:ascii="Times New Roman"/>
          <w:sz w:val="24"/>
          <w:szCs w:val="24"/>
        </w:rPr>
        <w:t xml:space="preserve">sve </w:t>
      </w:r>
      <w:r w:rsidR="002B5CBE" w:rsidRPr="00CD7EF2">
        <w:rPr>
          <w:rFonts w:cs="Times New Roman" w:hAnsi="Times New Roman" w:ascii="Times New Roman"/>
          <w:sz w:val="24"/>
          <w:szCs w:val="24"/>
        </w:rPr>
        <w:t>nakon što je utvrđeno da u stečajnu masu ulazi imovina iz čije vrijednosti bi se prema procjeni ovoga suda mogli n</w:t>
      </w:r>
      <w:r w:rsidR="00BE3039" w:rsidRPr="00CD7EF2">
        <w:rPr>
          <w:rFonts w:cs="Times New Roman" w:hAnsi="Times New Roman" w:ascii="Times New Roman"/>
          <w:sz w:val="24"/>
          <w:szCs w:val="24"/>
        </w:rPr>
        <w:t>amiriti najmanje troškovi stečaj</w:t>
      </w:r>
      <w:r w:rsidR="002B5CBE" w:rsidRPr="00CD7EF2">
        <w:rPr>
          <w:rFonts w:cs="Times New Roman" w:hAnsi="Times New Roman" w:ascii="Times New Roman"/>
          <w:sz w:val="24"/>
          <w:szCs w:val="24"/>
        </w:rPr>
        <w:t>nog postupka.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Istim rješenjem, </w:t>
      </w:r>
      <w:r w:rsidR="00257855" w:rsidRPr="00CD7EF2">
        <w:rPr>
          <w:rFonts w:cs="Times New Roman" w:hAnsi="Times New Roman" w:ascii="Times New Roman"/>
          <w:sz w:val="24"/>
          <w:szCs w:val="24"/>
        </w:rPr>
        <w:t xml:space="preserve">u skraćenom stečajnom postupku ranije imenovana stečajna upraviteljica </w:t>
      </w:r>
      <w:r w:rsidR="008E7E72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2B5CBE" w:rsidRPr="00CD7EF2">
        <w:rPr>
          <w:rFonts w:cs="Times New Roman" w:hAnsi="Times New Roman" w:ascii="Times New Roman"/>
          <w:sz w:val="24"/>
          <w:szCs w:val="24"/>
        </w:rPr>
        <w:t>Nada Mikulandra razr</w:t>
      </w:r>
      <w:r w:rsidR="00BE3039" w:rsidRPr="00CD7EF2">
        <w:rPr>
          <w:rFonts w:cs="Times New Roman" w:hAnsi="Times New Roman" w:ascii="Times New Roman"/>
          <w:sz w:val="24"/>
          <w:szCs w:val="24"/>
        </w:rPr>
        <w:t>i</w:t>
      </w:r>
      <w:r w:rsidR="002B5CBE" w:rsidRPr="00CD7EF2">
        <w:rPr>
          <w:rFonts w:cs="Times New Roman" w:hAnsi="Times New Roman" w:ascii="Times New Roman"/>
          <w:sz w:val="24"/>
          <w:szCs w:val="24"/>
        </w:rPr>
        <w:t>ješ</w:t>
      </w:r>
      <w:r w:rsidR="00BE3039" w:rsidRPr="00CD7EF2">
        <w:rPr>
          <w:rFonts w:cs="Times New Roman" w:hAnsi="Times New Roman" w:ascii="Times New Roman"/>
          <w:sz w:val="24"/>
          <w:szCs w:val="24"/>
        </w:rPr>
        <w:t>ena je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 dužnosti </w:t>
      </w:r>
      <w:r w:rsidR="003D42FD" w:rsidRPr="00CD7EF2">
        <w:rPr>
          <w:rFonts w:cs="Times New Roman" w:hAnsi="Times New Roman" w:ascii="Times New Roman"/>
          <w:sz w:val="24"/>
          <w:szCs w:val="24"/>
        </w:rPr>
        <w:t>(jer  se u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3D42FD" w:rsidRPr="00CD7EF2">
        <w:rPr>
          <w:rFonts w:cs="Times New Roman" w:hAnsi="Times New Roman" w:ascii="Times New Roman"/>
          <w:sz w:val="24"/>
          <w:szCs w:val="24"/>
        </w:rPr>
        <w:t>t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renutku </w:t>
      </w:r>
      <w:r w:rsidR="00C674E6" w:rsidRPr="00CD7EF2">
        <w:rPr>
          <w:rFonts w:cs="Times New Roman" w:hAnsi="Times New Roman" w:ascii="Times New Roman"/>
          <w:sz w:val="24"/>
          <w:szCs w:val="24"/>
        </w:rPr>
        <w:t xml:space="preserve">rješenja o nastavku postupka radi naknadne diobe stečajne mase </w:t>
      </w:r>
      <w:r w:rsidR="00257855" w:rsidRPr="00CD7EF2">
        <w:rPr>
          <w:rFonts w:cs="Times New Roman" w:hAnsi="Times New Roman" w:ascii="Times New Roman"/>
          <w:sz w:val="24"/>
          <w:szCs w:val="24"/>
        </w:rPr>
        <w:t>još uvijek</w:t>
      </w:r>
      <w:r w:rsidR="00C674E6" w:rsidRPr="00CD7EF2">
        <w:rPr>
          <w:rFonts w:cs="Times New Roman" w:hAnsi="Times New Roman" w:ascii="Times New Roman"/>
          <w:sz w:val="24"/>
          <w:szCs w:val="24"/>
        </w:rPr>
        <w:t xml:space="preserve"> nalazila na </w:t>
      </w:r>
      <w:r w:rsidR="00DF4606" w:rsidRPr="00CD7EF2">
        <w:rPr>
          <w:rFonts w:cs="Times New Roman" w:hAnsi="Times New Roman" w:ascii="Times New Roman"/>
          <w:sz w:val="24"/>
          <w:szCs w:val="24"/>
        </w:rPr>
        <w:t xml:space="preserve">˝B˝ </w:t>
      </w:r>
      <w:r w:rsidR="003D42FD" w:rsidRPr="00CD7EF2">
        <w:rPr>
          <w:rFonts w:cs="Times New Roman" w:hAnsi="Times New Roman" w:ascii="Times New Roman"/>
          <w:sz w:val="24"/>
          <w:szCs w:val="24"/>
        </w:rPr>
        <w:t>list</w:t>
      </w:r>
      <w:r w:rsidR="00C674E6" w:rsidRPr="00CD7EF2">
        <w:rPr>
          <w:rFonts w:cs="Times New Roman" w:hAnsi="Times New Roman" w:ascii="Times New Roman"/>
          <w:sz w:val="24"/>
          <w:szCs w:val="24"/>
        </w:rPr>
        <w:t>i stečajnih upravitelja)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, a za novog </w:t>
      </w:r>
      <w:r w:rsidR="002B5CBE" w:rsidRPr="00CD7EF2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imenovan je, metodom slučajnog odabira, upravitelj s </w:t>
      </w:r>
      <w:r w:rsidR="00780C62" w:rsidRPr="00CD7EF2">
        <w:rPr>
          <w:rFonts w:cs="Times New Roman" w:hAnsi="Times New Roman" w:ascii="Times New Roman"/>
          <w:sz w:val="24"/>
          <w:szCs w:val="24"/>
        </w:rPr>
        <w:t xml:space="preserve">˝A˝ liste </w:t>
      </w:r>
      <w:r w:rsidR="002B5CBE" w:rsidRPr="00CD7EF2">
        <w:rPr>
          <w:rFonts w:cs="Times New Roman" w:hAnsi="Times New Roman" w:ascii="Times New Roman"/>
          <w:sz w:val="24"/>
          <w:szCs w:val="24"/>
        </w:rPr>
        <w:t>Ivan Šteko iz Imotskog, Kralj</w:t>
      </w:r>
      <w:r w:rsidR="00BE3039" w:rsidRPr="00CD7EF2">
        <w:rPr>
          <w:rFonts w:cs="Times New Roman" w:hAnsi="Times New Roman" w:ascii="Times New Roman"/>
          <w:sz w:val="24"/>
          <w:szCs w:val="24"/>
        </w:rPr>
        <w:t>a Tomislava 8, OIB: 17080810514</w:t>
      </w:r>
      <w:r w:rsidR="006826CA" w:rsidRPr="00CD7EF2">
        <w:rPr>
          <w:rFonts w:cs="Times New Roman" w:hAnsi="Times New Roman" w:ascii="Times New Roman"/>
          <w:sz w:val="24"/>
          <w:szCs w:val="24"/>
        </w:rPr>
        <w:t xml:space="preserve">, a sve </w:t>
      </w:r>
      <w:r w:rsidR="00BE3039" w:rsidRPr="00CD7EF2">
        <w:rPr>
          <w:rFonts w:cs="Times New Roman" w:hAnsi="Times New Roman" w:ascii="Times New Roman"/>
          <w:sz w:val="24"/>
          <w:szCs w:val="24"/>
        </w:rPr>
        <w:t xml:space="preserve"> u smislu odredbe </w:t>
      </w:r>
      <w:r w:rsidR="00ED6421" w:rsidRPr="00CD7EF2">
        <w:rPr>
          <w:rFonts w:cs="Times New Roman" w:hAnsi="Times New Roman" w:ascii="Times New Roman"/>
          <w:sz w:val="24"/>
          <w:szCs w:val="24"/>
        </w:rPr>
        <w:t>čl. 91. u vezi s odredbom čl. 84. SZ-a.</w:t>
      </w:r>
    </w:p>
    <w:p w:rsidRDefault="00BF10B8" w:rsidP="00BF10B8" w:rsidR="00BF10B8" w:rsidRPr="00CD7EF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ab/>
        <w:t>Dana 9. prosinca 2016. godine kod ovoga suda zaprimljen je zahtjev stečajnog upravitelja Ivana Šteke za razrješenjem od dužnosti stečajnog upravitelja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zbog preopterećenja</w:t>
      </w:r>
      <w:r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8E7E72" w:rsidRPr="00CD7EF2">
        <w:rPr>
          <w:rFonts w:cs="Times New Roman" w:hAnsi="Times New Roman" w:ascii="Times New Roman"/>
          <w:sz w:val="24"/>
          <w:szCs w:val="24"/>
        </w:rPr>
        <w:t>navo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deći </w:t>
      </w:r>
      <w:r w:rsidRPr="00CD7EF2">
        <w:rPr>
          <w:rFonts w:cs="Times New Roman" w:hAnsi="Times New Roman" w:ascii="Times New Roman"/>
          <w:sz w:val="24"/>
          <w:szCs w:val="24"/>
        </w:rPr>
        <w:t>da je trenutno angažiran u 7 stečajnih postupaka.</w:t>
      </w:r>
    </w:p>
    <w:p w:rsidRDefault="00BF10B8" w:rsidP="00BF10B8" w:rsidR="00BF10B8" w:rsidRPr="00CD7EF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lastRenderedPageBreak/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801EDE" w:rsidP="00CA5C23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Č</w:t>
      </w:r>
      <w:r w:rsidR="00F47140" w:rsidRPr="00CD7EF2">
        <w:rPr>
          <w:rFonts w:cs="Times New Roman" w:hAnsi="Times New Roman" w:ascii="Times New Roman"/>
          <w:sz w:val="24"/>
          <w:szCs w:val="24"/>
        </w:rPr>
        <w:t>injenic</w:t>
      </w:r>
      <w:r w:rsidRPr="00CD7EF2">
        <w:rPr>
          <w:rFonts w:cs="Times New Roman" w:hAnsi="Times New Roman" w:ascii="Times New Roman"/>
          <w:sz w:val="24"/>
          <w:szCs w:val="24"/>
        </w:rPr>
        <w:t>a o v</w:t>
      </w:r>
      <w:r w:rsidR="00871657" w:rsidRPr="00CD7EF2">
        <w:rPr>
          <w:rFonts w:cs="Times New Roman" w:hAnsi="Times New Roman" w:ascii="Times New Roman"/>
          <w:sz w:val="24"/>
          <w:szCs w:val="24"/>
        </w:rPr>
        <w:t>isok</w:t>
      </w:r>
      <w:r w:rsidRPr="00CD7EF2">
        <w:rPr>
          <w:rFonts w:cs="Times New Roman" w:hAnsi="Times New Roman" w:ascii="Times New Roman"/>
          <w:sz w:val="24"/>
          <w:szCs w:val="24"/>
        </w:rPr>
        <w:t xml:space="preserve">oj </w:t>
      </w:r>
      <w:r w:rsidR="00BE33D6" w:rsidRPr="00CD7EF2">
        <w:rPr>
          <w:rFonts w:cs="Times New Roman" w:hAnsi="Times New Roman" w:ascii="Times New Roman"/>
          <w:sz w:val="24"/>
          <w:szCs w:val="24"/>
        </w:rPr>
        <w:t>životn</w:t>
      </w:r>
      <w:r w:rsidRPr="00CD7EF2">
        <w:rPr>
          <w:rFonts w:cs="Times New Roman" w:hAnsi="Times New Roman" w:ascii="Times New Roman"/>
          <w:sz w:val="24"/>
          <w:szCs w:val="24"/>
        </w:rPr>
        <w:t xml:space="preserve">oj </w:t>
      </w:r>
      <w:r w:rsidR="00BE33D6" w:rsidRPr="00CD7EF2">
        <w:rPr>
          <w:rFonts w:cs="Times New Roman" w:hAnsi="Times New Roman" w:ascii="Times New Roman"/>
          <w:sz w:val="24"/>
          <w:szCs w:val="24"/>
        </w:rPr>
        <w:t>dobi</w:t>
      </w:r>
      <w:r w:rsidR="00CD7EF2" w:rsidRPr="00CD7EF2">
        <w:rPr>
          <w:rFonts w:cs="Times New Roman" w:hAnsi="Times New Roman" w:ascii="Times New Roman"/>
          <w:sz w:val="24"/>
          <w:szCs w:val="24"/>
        </w:rPr>
        <w:t xml:space="preserve"> stečajn</w:t>
      </w:r>
      <w:r w:rsidRPr="00CD7EF2">
        <w:rPr>
          <w:rFonts w:cs="Times New Roman" w:hAnsi="Times New Roman" w:ascii="Times New Roman"/>
          <w:sz w:val="24"/>
          <w:szCs w:val="24"/>
        </w:rPr>
        <w:t>og upravitelja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,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kao i </w:t>
      </w:r>
      <w:r w:rsidRPr="00CD7EF2">
        <w:rPr>
          <w:rFonts w:cs="Times New Roman" w:hAnsi="Times New Roman" w:ascii="Times New Roman"/>
          <w:sz w:val="24"/>
          <w:szCs w:val="24"/>
        </w:rPr>
        <w:t>činjenic</w:t>
      </w:r>
      <w:r w:rsidR="00CD7EF2" w:rsidRPr="00CD7EF2">
        <w:rPr>
          <w:rFonts w:cs="Times New Roman" w:hAnsi="Times New Roman" w:ascii="Times New Roman"/>
          <w:sz w:val="24"/>
          <w:szCs w:val="24"/>
        </w:rPr>
        <w:t>a</w:t>
      </w:r>
      <w:r w:rsidRPr="00CD7EF2">
        <w:rPr>
          <w:rFonts w:cs="Times New Roman" w:hAnsi="Times New Roman" w:ascii="Times New Roman"/>
          <w:sz w:val="24"/>
          <w:szCs w:val="24"/>
        </w:rPr>
        <w:t xml:space="preserve"> o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BE33D6" w:rsidRPr="00CD7EF2">
        <w:rPr>
          <w:rFonts w:cs="Times New Roman" w:hAnsi="Times New Roman" w:ascii="Times New Roman"/>
          <w:sz w:val="24"/>
          <w:szCs w:val="24"/>
        </w:rPr>
        <w:t>udaljenost</w:t>
      </w:r>
      <w:r w:rsidR="00871657" w:rsidRPr="00CD7EF2">
        <w:rPr>
          <w:rFonts w:cs="Times New Roman" w:hAnsi="Times New Roman" w:ascii="Times New Roman"/>
          <w:sz w:val="24"/>
          <w:szCs w:val="24"/>
        </w:rPr>
        <w:t>i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njegovog 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mjesta prebivališta u odnosu na sjedište </w:t>
      </w:r>
      <w:r w:rsidR="00D222D6" w:rsidRPr="00CD7EF2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BE33D6" w:rsidRPr="00CD7EF2">
        <w:rPr>
          <w:rFonts w:cs="Times New Roman" w:hAnsi="Times New Roman" w:ascii="Times New Roman"/>
          <w:sz w:val="24"/>
          <w:szCs w:val="24"/>
        </w:rPr>
        <w:t xml:space="preserve">dužnika, </w:t>
      </w:r>
      <w:r w:rsidRPr="00CD7EF2">
        <w:rPr>
          <w:rFonts w:cs="Times New Roman" w:hAnsi="Times New Roman" w:ascii="Times New Roman"/>
          <w:sz w:val="24"/>
          <w:szCs w:val="24"/>
        </w:rPr>
        <w:t xml:space="preserve">a sve u okolnosti kada je stečajni upravitelj trenutno angažiran u 7 stečajnih postupaka, upućuje ovaj sud kao razumnim prihvatiti  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njegov </w:t>
      </w:r>
      <w:r w:rsidR="00FF0BF0" w:rsidRPr="00CD7EF2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CA5C23">
        <w:rPr>
          <w:rFonts w:cs="Times New Roman" w:hAnsi="Times New Roman" w:ascii="Times New Roman"/>
          <w:sz w:val="24"/>
          <w:szCs w:val="24"/>
        </w:rPr>
        <w:t>zbog preopterećenosti</w:t>
      </w:r>
      <w:r w:rsidR="00871657" w:rsidRPr="00CD7EF2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CD7EF2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CD7EF2">
        <w:rPr>
          <w:rFonts w:cs="Times New Roman" w:hAnsi="Times New Roman" w:ascii="Times New Roman"/>
          <w:sz w:val="24"/>
          <w:szCs w:val="24"/>
        </w:rPr>
        <w:t>temeljem odredbe čl. 91</w:t>
      </w:r>
      <w:r w:rsidR="00871657" w:rsidRPr="00CA5C23">
        <w:rPr>
          <w:rFonts w:cs="Times New Roman" w:hAnsi="Times New Roman" w:ascii="Times New Roman"/>
          <w:sz w:val="24"/>
          <w:szCs w:val="24"/>
        </w:rPr>
        <w:t xml:space="preserve">. st. 5. SZ-a, </w:t>
      </w:r>
      <w:r w:rsidR="00FF0BF0" w:rsidRPr="00CA5C23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CA5C23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5C23">
        <w:rPr>
          <w:rFonts w:cs="Times New Roman" w:hAnsi="Times New Roman" w:ascii="Times New Roman"/>
          <w:sz w:val="24"/>
          <w:szCs w:val="24"/>
        </w:rPr>
        <w:t>Novi stečajni upravitelj Ivan Sunara imenovan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6A0AC1">
        <w:rPr>
          <w:rFonts w:cs="Times New Roman" w:hAnsi="Times New Roman" w:ascii="Times New Roman"/>
          <w:sz w:val="24"/>
          <w:szCs w:val="24"/>
        </w:rPr>
        <w:t xml:space="preserve">Splitu, </w:t>
      </w:r>
      <w:r w:rsidR="006A0AC1" w:rsidRPr="006A0AC1">
        <w:rPr>
          <w:rFonts w:cs="Times New Roman" w:hAnsi="Times New Roman" w:ascii="Times New Roman"/>
          <w:sz w:val="24"/>
          <w:szCs w:val="24"/>
        </w:rPr>
        <w:t>19</w:t>
      </w:r>
      <w:r w:rsidR="00FF0BF0" w:rsidRPr="006A0AC1">
        <w:rPr>
          <w:rFonts w:cs="Times New Roman" w:hAnsi="Times New Roman" w:ascii="Times New Roman"/>
          <w:sz w:val="24"/>
          <w:szCs w:val="24"/>
        </w:rPr>
        <w:t>. prosinca</w:t>
      </w:r>
      <w:r w:rsidR="00700309" w:rsidRPr="006A0AC1">
        <w:rPr>
          <w:rFonts w:cs="Times New Roman" w:hAnsi="Times New Roman" w:ascii="Times New Roman"/>
          <w:sz w:val="24"/>
          <w:szCs w:val="24"/>
        </w:rPr>
        <w:t xml:space="preserve"> 2016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predlagatelju po punomoćniku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m</w:t>
      </w:r>
      <w:r w:rsidR="0097069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 xml:space="preserve"> Ivanu Šteki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703D6C">
        <w:rPr>
          <w:rFonts w:cs="Times New Roman" w:eastAsia="Times New Roman" w:hAnsi="Times New Roman" w:ascii="Times New Roman"/>
          <w:sz w:val="24"/>
          <w:szCs w:val="24"/>
        </w:rPr>
        <w:t xml:space="preserve"> Ivanu Sunari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AC11AD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141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DC5CE7">
          <w:rPr>
            <w:rFonts w:cs="Times New Roman" w:hAnsi="Times New Roman" w:ascii="Times New Roman"/>
            <w:sz w:val="24"/>
            <w:szCs w:val="24"/>
          </w:rPr>
          <w:t>2016/2016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C5CE7">
      <w:rPr>
        <w:rFonts w:cs="Times New Roman" w:hAnsi="Times New Roman" w:ascii="Times New Roman"/>
        <w:sz w:val="24"/>
        <w:szCs w:val="24"/>
      </w:rPr>
      <w:t>2016/2016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A0958"/>
    <w:rsid w:val="001E1E73"/>
    <w:rsid w:val="001F111D"/>
    <w:rsid w:val="001F5018"/>
    <w:rsid w:val="0020137F"/>
    <w:rsid w:val="00257855"/>
    <w:rsid w:val="00291EAB"/>
    <w:rsid w:val="002B5CBE"/>
    <w:rsid w:val="002C5C15"/>
    <w:rsid w:val="0032578D"/>
    <w:rsid w:val="003D42FD"/>
    <w:rsid w:val="003E25B9"/>
    <w:rsid w:val="003E3DC6"/>
    <w:rsid w:val="00436013"/>
    <w:rsid w:val="00447839"/>
    <w:rsid w:val="004B73EB"/>
    <w:rsid w:val="00545B33"/>
    <w:rsid w:val="005507D6"/>
    <w:rsid w:val="0055284A"/>
    <w:rsid w:val="005B6EF7"/>
    <w:rsid w:val="005E31D6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C4BA0"/>
    <w:rsid w:val="00801EDE"/>
    <w:rsid w:val="008348BF"/>
    <w:rsid w:val="00855C3E"/>
    <w:rsid w:val="00871657"/>
    <w:rsid w:val="008A2FE6"/>
    <w:rsid w:val="008B06D0"/>
    <w:rsid w:val="008E7E72"/>
    <w:rsid w:val="00943511"/>
    <w:rsid w:val="0097069E"/>
    <w:rsid w:val="0098714E"/>
    <w:rsid w:val="009910A2"/>
    <w:rsid w:val="009D4CBE"/>
    <w:rsid w:val="00A21A14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74E6"/>
    <w:rsid w:val="00C77D9C"/>
    <w:rsid w:val="00C86A72"/>
    <w:rsid w:val="00CA5C23"/>
    <w:rsid w:val="00CA5F7A"/>
    <w:rsid w:val="00CD7EF2"/>
    <w:rsid w:val="00CE0ADE"/>
    <w:rsid w:val="00CE6B12"/>
    <w:rsid w:val="00D222D6"/>
    <w:rsid w:val="00D82966"/>
    <w:rsid w:val="00DC5CE7"/>
    <w:rsid w:val="00DE68CC"/>
    <w:rsid w:val="00DE7DB6"/>
    <w:rsid w:val="00DF4606"/>
    <w:rsid w:val="00E04FAC"/>
    <w:rsid w:val="00E12120"/>
    <w:rsid w:val="00E13A04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141F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14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14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14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1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1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1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JU-VE-MI d.o.o. za trgovinu i usluge</izvorni_sadrzaj>
    <derivirana_varijabla naziv="DomainObject.Predmet.ProtustrankaFormated_1">  JU-VE-MI d.o.o. za trgovinu i usluge</derivirana_varijabla>
  </DomainObject.Predmet.ProtustrankaFormated>
  <DomainObject.Predmet.ProtustrankaFormatedOIB>
    <izvorni_sadrzaj>  JU-VE-MI d.o.o. za trgovinu i usluge, OIB 41121100373</izvorni_sadrzaj>
    <derivirana_varijabla naziv="DomainObject.Predmet.ProtustrankaFormatedOIB_1">  JU-VE-MI d.o.o. za trgovinu i usluge, OIB 41121100373</derivirana_varijabla>
  </DomainObject.Predmet.ProtustrankaFormatedOIB>
  <DomainObject.Predmet.ProtustrankaFormatedWithAdress>
    <izvorni_sadrzaj> JU-VE-MI d.o.o. za trgovinu i usluge, Medvidovića Draga 23, 21260 Medvidovića Draga</izvorni_sadrzaj>
    <derivirana_varijabla naziv="DomainObject.Predmet.ProtustrankaFormatedWithAdress_1"> JU-VE-MI d.o.o. za trgovinu i usluge, Medvidovića Draga 23, 21260 Medvidovića Draga</derivirana_varijabla>
  </DomainObject.Predmet.ProtustrankaFormatedWithAdress>
  <DomainObject.Predmet.ProtustrankaFormatedWithAdressOIB>
    <izvorni_sadrzaj> JU-VE-MI d.o.o. za trgovinu i usluge, OIB 41121100373, Medvidovića Draga 23, 21260 Medvidovića Draga</izvorni_sadrzaj>
    <derivirana_varijabla naziv="DomainObject.Predmet.ProtustrankaFormatedWithAdressOIB_1"> JU-VE-MI d.o.o. za trgovinu i usluge, OIB 41121100373, Medvidovića Draga 23, 21260 Medvidovića Draga</derivirana_varijabla>
  </DomainObject.Predmet.ProtustrankaFormatedWithAdressOIB>
  <DomainObject.Predmet.ProtustrankaWithAdress>
    <izvorni_sadrzaj>JU-VE-MI d.o.o. za trgovinu i usluge Medvidovića Draga 23, 21260 Medvidovića Draga</izvorni_sadrzaj>
    <derivirana_varijabla naziv="DomainObject.Predmet.ProtustrankaWithAdress_1">JU-VE-MI d.o.o. za trgovinu i usluge Medvidovića Draga 23, 21260 Medvidovića Draga</derivirana_varijabla>
  </DomainObject.Predmet.ProtustrankaWithAdress>
  <DomainObject.Predmet.ProtustrankaWithAdressOIB>
    <izvorni_sadrzaj>JU-VE-MI d.o.o. za trgovinu i usluge, OIB 41121100373, Medvidovića Draga 23, 21260 Medvidovića Draga</izvorni_sadrzaj>
    <derivirana_varijabla naziv="DomainObject.Predmet.ProtustrankaWithAdressOIB_1">JU-VE-MI d.o.o. za trgovinu i usluge, OIB 41121100373, Medvidovića Draga 23, 21260 Medvidovića Draga</derivirana_varijabla>
  </DomainObject.Predmet.ProtustrankaWithAdressOIB>
  <DomainObject.Predmet.ProtustrankaNazivFormated>
    <izvorni_sadrzaj>JU-VE-MI d.o.o. za trgovinu i usluge</izvorni_sadrzaj>
    <derivirana_varijabla naziv="DomainObject.Predmet.ProtustrankaNazivFormated_1">JU-VE-MI d.o.o. za trgovinu i usluge</derivirana_varijabla>
  </DomainObject.Predmet.ProtustrankaNazivFormated>
  <DomainObject.Predmet.ProtustrankaNazivFormatedOIB>
    <izvorni_sadrzaj>JU-VE-MI d.o.o. za trgovinu i usluge, OIB 41121100373</izvorni_sadrzaj>
    <derivirana_varijabla naziv="DomainObject.Predmet.ProtustrankaNazivFormatedOIB_1">JU-VE-MI d.o.o. za trgovinu i usluge, OIB 41121100373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JU-VE-MI d.o.o. za trgovinu i usluge</item>
    </izvorni_sadrzaj>
    <derivirana_varijabla naziv="DomainObject.Predmet.ProtuStrankaListFormated_1">
      <item>JU-VE-MI d.o.o. za trgovinu i usluge</item>
    </derivirana_varijabla>
  </DomainObject.Predmet.ProtuStrankaListFormated>
  <DomainObject.Predmet.ProtuStrankaListFormatedOIB>
    <izvorni_sadrzaj>
      <item>JU-VE-MI d.o.o. za trgovinu i usluge, OIB 41121100373</item>
    </izvorni_sadrzaj>
    <derivirana_varijabla naziv="DomainObject.Predmet.ProtuStrankaListFormatedOIB_1">
      <item>JU-VE-MI d.o.o. za trgovinu i usluge, OIB 41121100373</item>
    </derivirana_varijabla>
  </DomainObject.Predmet.ProtuStrankaListFormatedOIB>
  <DomainObject.Predmet.ProtuStrankaListFormatedWithAdress>
    <izvorni_sadrzaj>
      <item>JU-VE-MI d.o.o. za trgovinu i usluge, Medvidovića Draga 23, 21260 Medvidovića Draga</item>
    </izvorni_sadrzaj>
    <derivirana_varijabla naziv="DomainObject.Predmet.ProtuStrankaListFormatedWithAdress_1">
      <item>JU-VE-MI d.o.o. za trgovinu i usluge, Medvidovića Draga 23, 21260 Medvidovića Draga</item>
    </derivirana_varijabla>
  </DomainObject.Predmet.ProtuStrankaListFormatedWithAdress>
  <DomainObject.Predmet.ProtuStrankaListFormatedWithAdressOIB>
    <izvorni_sadrzaj>
      <item>JU-VE-MI d.o.o. za trgovinu i usluge, OIB 41121100373, Medvidovića Draga 23, 21260 Medvidovića Draga</item>
    </izvorni_sadrzaj>
    <derivirana_varijabla naziv="DomainObject.Predmet.ProtuStrankaListFormatedWithAdressOIB_1">
      <item>JU-VE-MI d.o.o. za trgovinu i usluge, OIB 41121100373, Medvidovića Draga 23, 21260 Medvidovića Draga</item>
    </derivirana_varijabla>
  </DomainObject.Predmet.ProtuStrankaListFormatedWithAdressOIB>
  <DomainObject.Predmet.ProtuStrankaListNazivFormated>
    <izvorni_sadrzaj>
      <item>JU-VE-MI d.o.o. za trgovinu i usluge</item>
    </izvorni_sadrzaj>
    <derivirana_varijabla naziv="DomainObject.Predmet.ProtuStrankaListNazivFormated_1">
      <item>JU-VE-MI d.o.o. za trgovinu i usluge</item>
    </derivirana_varijabla>
  </DomainObject.Predmet.ProtuStrankaListNazivFormated>
  <DomainObject.Predmet.ProtuStrankaListNazivFormatedOIB>
    <izvorni_sadrzaj>
      <item>JU-VE-MI d.o.o. za trgovinu i usluge, OIB 41121100373</item>
    </izvorni_sadrzaj>
    <derivirana_varijabla naziv="DomainObject.Predmet.ProtuStrankaListNazivFormatedOIB_1">
      <item>JU-VE-MI d.o.o. za trgovinu i usluge, OIB 41121100373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JU-VE-MI d.o.o. za trgovinu i usluge</izvorni_sadrzaj>
    <derivirana_varijabla naziv="DomainObject.Predmet.ProtustrankaIDrugi_1">JU-VE-MI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JU-VE-MI d.o.o. za trgovinu i usluge, OIB 41121100373, Medvidovića Draga 23, 21260 Medvidovića Draga</izvorni_sadrzaj>
    <derivirana_varijabla naziv="DomainObject.Predmet.ProtustrankaIDrugiAdressOIB_1">JU-VE-MI d.o.o. za trgovinu i usluge, OIB 41121100373, Medvidovića Draga 23, 21260 Medvidovića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JU-VE-MI d.o.o. za trgovinu i usluge</item>
      <item>FINANCIJSKA AGENCIJA, RC SPLIT</item>
    </izvorni_sadrzaj>
    <derivirana_varijabla naziv="DomainObject.Predmet.SudioniciListNaziv_1">
      <item>JU-VE-MI d.o.o. za trgovinu i usluge</item>
      <item>FINANCIJSKA AGENCIJA, RC SPLIT</item>
    </derivirana_varijabla>
  </DomainObject.Predmet.SudioniciListNaziv>
  <DomainObject.Predmet.SudioniciListAdressOIB>
    <izvorni_sadrzaj>
      <item>JU-VE-MI d.o.o. za trgovinu i usluge, OIB 41121100373, Medvidovića Draga 23,21260 Medvidovića Draga</item>
      <item>FINANCIJSKA AGENCIJA, RC SPLIT, OIB 85821130368, Mažuranićevo šetalište 24b,21000 Split</item>
    </izvorni_sadrzaj>
    <derivirana_varijabla naziv="DomainObject.Predmet.SudioniciListAdressOIB_1">
      <item>JU-VE-MI d.o.o. za trgovinu i usluge, OIB 41121100373, Medvidovića Draga 23,21260 Medvidovića Draga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41121100373</item>
      <item>, OIB 85821130368</item>
    </izvorni_sadrzaj>
    <derivirana_varijabla naziv="DomainObject.Predmet.SudioniciListNazivOIB_1">
      <item>, OIB 41121100373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3165A-6DF6-480A-A7D2-56968749A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619</properties:Words>
  <properties:Characters>3442</properties:Characters>
  <properties:Lines>70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2016-12-19T07:22:00Z</dcterms:created>
  <dc:creator>Vesna Perišić</dc:creator>
  <cp:lastModifiedBy>Ana Golub Gruić</cp:lastModifiedBy>
  <cp:lastPrinted>2016-12-19T09:26:00Z</cp:lastPrinted>
  <dcterms:modified xmlns:xsi="http://www.w3.org/2001/XMLSchema-instance" xsi:type="dcterms:W3CDTF">2016-12-19T10:45:00Z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