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f8e2" w14:paraId="82bf8e2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1B603D" w:rsidR="00085ECC" w:rsidRPr="006F0619">
      <w:pPr>
        <w:ind w:firstLine="708"/>
        <w:jc w:val="both"/>
      </w:pPr>
      <w:r w:rsidRPr="006F0619">
        <w:t xml:space="preserve">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07319F">
        <w:t xml:space="preserve">Bagić gradnja jednostavno društvo s ograničenom odgovornošću za gradnju, trgovinu i usluge, Zagreb, </w:t>
      </w:r>
      <w:proofErr w:type="spellStart"/>
      <w:r w:rsidR="0007319F">
        <w:t>Fallerovo</w:t>
      </w:r>
      <w:proofErr w:type="spellEnd"/>
      <w:r w:rsidR="0007319F">
        <w:t xml:space="preserve"> šetalište 78, MBS: 080904172, OIB: 35658189872</w:t>
      </w:r>
      <w:r w:rsidRPr="006F0619">
        <w:t xml:space="preserve">, dana </w:t>
      </w:r>
      <w:r w:rsidR="00A91212" w:rsidRPr="006F0619">
        <w:t>10.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1B603D" w:rsidR="001B603D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07319F">
        <w:t xml:space="preserve">Bagić gradnja jednostavno društvo s ograničenom odgovornošću za gradnju, trgovinu i usluge, Zagreb, </w:t>
      </w:r>
      <w:proofErr w:type="spellStart"/>
      <w:r w:rsidR="0007319F">
        <w:t>Fallerovo</w:t>
      </w:r>
      <w:proofErr w:type="spellEnd"/>
      <w:r w:rsidR="0007319F">
        <w:t xml:space="preserve"> šetalište 78, MBS: 080904172, OIB: 35658189872</w:t>
      </w:r>
      <w:r w:rsidRPr="006F0619">
        <w:t>.</w:t>
      </w:r>
    </w:p>
    <w:p w:rsidRDefault="001B603D" w:rsidP="001B603D" w:rsidR="001B603D">
      <w:pPr>
        <w:pStyle w:val="Odlomakpopisa"/>
        <w:ind w:left="2160"/>
        <w:jc w:val="both"/>
      </w:pPr>
    </w:p>
    <w:p w:rsidRDefault="001B603D" w:rsidP="001B603D" w:rsidR="001B603D">
      <w:pPr>
        <w:pStyle w:val="Odlomakpopisa"/>
        <w:numPr>
          <w:ilvl w:val="0"/>
          <w:numId w:val="13"/>
        </w:numPr>
        <w:jc w:val="both"/>
      </w:pPr>
      <w:r>
        <w:t>Za stečajnog upravitelja imenuje se Nada Reljić, Slavonski Brod, Naselje A. Hebranga 7/9, OIB: 63776354688.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07319F">
        <w:t xml:space="preserve">Bagić gradnja jednostavno društvo s ograničenom odgovornošću za gradnju, trgovinu i usluge, Zagreb, </w:t>
      </w:r>
      <w:proofErr w:type="spellStart"/>
      <w:r w:rsidR="0007319F">
        <w:t>Fallerovo</w:t>
      </w:r>
      <w:proofErr w:type="spellEnd"/>
      <w:r w:rsidR="0007319F">
        <w:t xml:space="preserve"> šetalište 78, MBS: 080904172, OIB: 35658189872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9743F3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07319F">
        <w:t>03</w:t>
      </w:r>
      <w:r w:rsidR="00716D7B" w:rsidRPr="006F0619">
        <w:t xml:space="preserve">. </w:t>
      </w:r>
      <w:r w:rsidR="0088157D">
        <w:t>listopada</w:t>
      </w:r>
      <w:r w:rsidR="00963119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07319F">
        <w:t xml:space="preserve">Bagić gradnja jednostavno društvo s ograničenom odgovornošću za gradnju, trgovinu i usluge, Zagreb, </w:t>
      </w:r>
      <w:proofErr w:type="spellStart"/>
      <w:r w:rsidR="0007319F">
        <w:t>Fallerovo</w:t>
      </w:r>
      <w:proofErr w:type="spellEnd"/>
      <w:r w:rsidR="0007319F">
        <w:t xml:space="preserve"> šetalište 78, MBS: 080904172, OIB: 35658189872</w:t>
      </w:r>
      <w:r w:rsidRPr="006F0619">
        <w:t>.</w:t>
      </w:r>
    </w:p>
    <w:p w:rsidRDefault="00244DBA" w:rsidP="00D01B69" w:rsidR="00244DBA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0E592B" w:rsidRPr="006F0619">
        <w:t>8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8E5C3B">
        <w:t>14</w:t>
      </w:r>
      <w:r w:rsidR="00803600">
        <w:t>4</w:t>
      </w:r>
      <w:r w:rsidRPr="006F0619">
        <w:t>/1</w:t>
      </w:r>
      <w:r w:rsidR="00B95F3A" w:rsidRPr="006F0619">
        <w:t>7</w:t>
      </w:r>
      <w:r w:rsidRPr="006F0619">
        <w:t>-</w:t>
      </w:r>
      <w:r w:rsidR="00B65C39">
        <w:t>3</w:t>
      </w:r>
      <w:r w:rsidRPr="006F0619">
        <w:t xml:space="preserve">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8E67B3" w:rsidRPr="006F0619">
        <w:rPr>
          <w:sz w:val="24"/>
        </w:rPr>
        <w:t>10.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BF1C50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</w:t>
      </w:r>
      <w:r w:rsidR="00837891">
        <w:rPr>
          <w:bCs/>
          <w:sz w:val="24"/>
        </w:rPr>
        <w:t xml:space="preserve"> </w:t>
      </w:r>
      <w:r w:rsidRPr="006F0619">
        <w:rPr>
          <w:bCs/>
          <w:sz w:val="24"/>
        </w:rPr>
        <w:t>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5C4269" w:rsidRPr="006F0619">
        <w:rPr>
          <w:sz w:val="24"/>
        </w:rPr>
        <w:t>5.5.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521" w:rsidR="00350521">
      <w:r>
        <w:separator/>
      </w:r>
    </w:p>
  </w:endnote>
  <w:endnote w:id="0" w:type="continuationSeparator">
    <w:p w:rsidRDefault="00350521" w:rsidR="003505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521" w:rsidR="00350521">
      <w:r>
        <w:separator/>
      </w:r>
    </w:p>
  </w:footnote>
  <w:footnote w:id="0" w:type="continuationSeparator">
    <w:p w:rsidRDefault="00350521" w:rsidR="003505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75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517FC5">
      <w:t>7 St-144/17-6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54BB7">
      <w:t>14</w:t>
    </w:r>
    <w:r w:rsidR="00517FC5">
      <w:t>4</w:t>
    </w:r>
    <w:r w:rsidR="00CC69E4">
      <w:t>/17-</w:t>
    </w:r>
    <w:r w:rsidR="00054BB7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BB7"/>
    <w:rsid w:val="00054EB8"/>
    <w:rsid w:val="000561D9"/>
    <w:rsid w:val="000657B0"/>
    <w:rsid w:val="00065D96"/>
    <w:rsid w:val="000674A5"/>
    <w:rsid w:val="0006753C"/>
    <w:rsid w:val="00070CCC"/>
    <w:rsid w:val="00071489"/>
    <w:rsid w:val="0007319F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B603D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4DBA"/>
    <w:rsid w:val="002461B7"/>
    <w:rsid w:val="00246600"/>
    <w:rsid w:val="0024736E"/>
    <w:rsid w:val="00247478"/>
    <w:rsid w:val="00250324"/>
    <w:rsid w:val="00250DCF"/>
    <w:rsid w:val="00254466"/>
    <w:rsid w:val="0025490F"/>
    <w:rsid w:val="00254E71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932"/>
    <w:rsid w:val="0034388F"/>
    <w:rsid w:val="00343A29"/>
    <w:rsid w:val="00345532"/>
    <w:rsid w:val="00345BCD"/>
    <w:rsid w:val="003462CE"/>
    <w:rsid w:val="00350521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675E4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446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6F78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FC5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38CA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ADD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0E5"/>
    <w:rsid w:val="007D0AF9"/>
    <w:rsid w:val="007D1059"/>
    <w:rsid w:val="007D200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3600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891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157D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5C3B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C39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1C50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2C8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5E85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A11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54BB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3675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675E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75E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5E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5E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54BB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3675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675E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75E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5E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5E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47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908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St-144/2017</izvorni_sadrzaj>
    <derivirana_varijabla naziv="DomainObject.Predmet.OznakaBroj_1">St-144/2017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sudovima.</izvorni_sadrzaj>
    <derivirana_varijabla naziv="DomainObject.Predmet.PrimjedbaSuca_1">čl. 11 Zakona o sudovima.</derivirana_varijabla>
  </DomainObject.Predmet.PrimjedbaSuca>
  <DomainObject.Predmet.ProtustrankaFormated>
    <izvorni_sadrzaj>  Bagić gradnja jednostavno društvo s ograničenom odgovornošću za gradnju, trgovinu i usluge</izvorni_sadrzaj>
    <derivirana_varijabla naziv="DomainObject.Predmet.ProtustrankaFormated_1">  Bagić gradnja jednostavno društvo s ograničenom odgovornošću za gradnju, trgovinu i usluge</derivirana_varijabla>
  </DomainObject.Predmet.ProtustrankaFormated>
  <DomainObject.Predmet.ProtustrankaFormatedOIB>
    <izvorni_sadrzaj>  Bagić gradnja jednostavno društvo s ograničenom odgovornošću za gradnju, trgovinu i usluge, OIB 35658189872</izvorni_sadrzaj>
    <derivirana_varijabla naziv="DomainObject.Predmet.ProtustrankaFormatedOIB_1">  Bagić gradnja jednostavno društvo s ograničenom odgovornošću za gradnju, trgovinu i usluge, OIB 35658189872</derivirana_varijabla>
  </DomainObject.Predmet.ProtustrankaFormatedOIB>
  <DomainObject.Predmet.ProtustrankaFormatedWithAdress>
    <izvorni_sadrzaj> Bagić gradnja jednostavno društvo s ograničenom odgovornošću za gradnju, trgovinu i usluge, Fallerovo šetalište 78, 10000 Zagreb</izvorni_sadrzaj>
    <derivirana_varijabla naziv="DomainObject.Predmet.ProtustrankaFormatedWithAdress_1"> Bagić gradnja jednostavno društvo s ograničenom odgovornošću za gradnju, trgovinu i usluge, Fallerovo šetalište 78, 10000 Zagreb</derivirana_varijabla>
  </DomainObject.Predmet.ProtustrankaFormatedWithAdress>
  <DomainObject.Predmet.ProtustrankaFormatedWithAdressOIB>
    <izvorni_sadrzaj> Bagić gradnja jednostavno društvo s ograničenom odgovornošću za gradnju, trgovinu i usluge, OIB 35658189872, Fallerovo šetalište 78, 10000 Zagreb</izvorni_sadrzaj>
    <derivirana_varijabla naziv="DomainObject.Predmet.ProtustrankaFormatedWithAdressOIB_1"> Bagić gradnja jednostavno društvo s ograničenom odgovornošću za gradnju, trgovinu i usluge, OIB 35658189872, Fallerovo šetalište 78, 10000 Zagreb</derivirana_varijabla>
  </DomainObject.Predmet.ProtustrankaFormatedWithAdressOIB>
  <DomainObject.Predmet.ProtustrankaWithAdress>
    <izvorni_sadrzaj>Bagić gradnja jednostavno društvo s ograničenom odgovornošću za gradnju, trgovinu i usluge Fallerovo šetalište 78, 10000 Zagreb</izvorni_sadrzaj>
    <derivirana_varijabla naziv="DomainObject.Predmet.ProtustrankaWithAdress_1">Bagić gradnja jednostavno društvo s ograničenom odgovornošću za gradnju, trgovinu i usluge Fallerovo šetalište 78, 10000 Zagreb</derivirana_varijabla>
  </DomainObject.Predmet.ProtustrankaWithAdress>
  <DomainObject.Predmet.ProtustrankaWithAdressOIB>
    <izvorni_sadrzaj>Bagić gradnja jednostavno društvo s ograničenom odgovornošću za gradnju, trgovinu i usluge, OIB 35658189872, Fallerovo šetalište 78, 10000 Zagreb</izvorni_sadrzaj>
    <derivirana_varijabla naziv="DomainObject.Predmet.ProtustrankaWithAdressOIB_1">Bagić gradnja jednostavno društvo s ograničenom odgovornošću za gradnju, trgovinu i usluge, OIB 35658189872, Fallerovo šetalište 78, 10000 Zagreb</derivirana_varijabla>
  </DomainObject.Predmet.ProtustrankaWithAdressOIB>
  <DomainObject.Predmet.ProtustrankaNazivFormated>
    <izvorni_sadrzaj>Bagić gradnja jednostavno društvo s ograničenom odgovornošću za gradnju, trgovinu i usluge</izvorni_sadrzaj>
    <derivirana_varijabla naziv="DomainObject.Predmet.ProtustrankaNazivFormated_1">Bagić gradnja jednostavno društvo s ograničenom odgovornošću za gradnju, trgovinu i usluge</derivirana_varijabla>
  </DomainObject.Predmet.ProtustrankaNazivFormated>
  <DomainObject.Predmet.ProtustrankaNazivFormatedOIB>
    <izvorni_sadrzaj>Bagić gradnja jednostavno društvo s ograničenom odgovornošću za gradnju, trgovinu i usluge, OIB 35658189872</izvorni_sadrzaj>
    <derivirana_varijabla naziv="DomainObject.Predmet.ProtustrankaNazivFormatedOIB_1">Bagić gradnja jednostavno društvo s ograničenom odgovornošću za gradnju, trgovinu i usluge, OIB 35658189872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Bagić gradnja jednostavno društvo s ograničenom odgovornošću za gradnju, trgovinu i usluge</item>
    </izvorni_sadrzaj>
    <derivirana_varijabla naziv="DomainObject.Predmet.ProtuStrankaListFormated_1">
      <item>Bagić gradnja jednostavno društvo s ograničenom odgovornošću za gradnju, trgovinu i usluge</item>
    </derivirana_varijabla>
  </DomainObject.Predmet.ProtuStrankaListFormated>
  <DomainObject.Predmet.ProtuStrankaListFormatedOIB>
    <izvorni_sadrzaj>
      <item>Bagić gradnja jednostavno društvo s ograničenom odgovornošću za gradnju, trgovinu i usluge, OIB 35658189872</item>
    </izvorni_sadrzaj>
    <derivirana_varijabla naziv="DomainObject.Predmet.ProtuStrankaListFormatedOIB_1">
      <item>Bagić gradnja jednostavno društvo s ograničenom odgovornošću za gradnju, trgovinu i usluge, OIB 35658189872</item>
    </derivirana_varijabla>
  </DomainObject.Predmet.ProtuStrankaListFormatedOIB>
  <DomainObject.Predmet.ProtuStrankaListFormatedWithAdress>
    <izvorni_sadrzaj>
      <item>Bagić gradnja jednostavno društvo s ograničenom odgovornošću za gradnju, trgovinu i usluge, Fallerovo šetalište 78, 10000 Zagreb</item>
    </izvorni_sadrzaj>
    <derivirana_varijabla naziv="DomainObject.Predmet.ProtuStrankaListFormatedWithAdress_1">
      <item>Bagić gradnja jednostavno društvo s ograničenom odgovornošću za gradnju, trgovinu i usluge, Fallerovo šetalište 78, 10000 Zagreb</item>
    </derivirana_varijabla>
  </DomainObject.Predmet.ProtuStrankaListFormatedWithAdress>
  <DomainObject.Predmet.ProtuStrankaListFormatedWithAdressOIB>
    <izvorni_sadrzaj>
      <item>Bagić gradnja jednostavno društvo s ograničenom odgovornošću za gradnju, trgovinu i usluge, OIB 35658189872, Fallerovo šetalište 78, 10000 Zagreb</item>
    </izvorni_sadrzaj>
    <derivirana_varijabla naziv="DomainObject.Predmet.ProtuStrankaListFormatedWithAdressOIB_1">
      <item>Bagić gradnja jednostavno društvo s ograničenom odgovornošću za gradnju, trgovinu i usluge, OIB 35658189872, Fallerovo šetalište 78, 10000 Zagreb</item>
    </derivirana_varijabla>
  </DomainObject.Predmet.ProtuStrankaListFormatedWithAdressOIB>
  <DomainObject.Predmet.ProtuStrankaListNazivFormated>
    <izvorni_sadrzaj>
      <item>Bagić gradnja jednostavno društvo s ograničenom odgovornošću za gradnju, trgovinu i usluge</item>
    </izvorni_sadrzaj>
    <derivirana_varijabla naziv="DomainObject.Predmet.ProtuStrankaListNazivFormated_1">
      <item>Bagić gradnja jednostavno društvo s ograničenom odgovornošću za gradnju, trgovinu i usluge</item>
    </derivirana_varijabla>
  </DomainObject.Predmet.ProtuStrankaListNazivFormated>
  <DomainObject.Predmet.ProtuStrankaListNazivFormatedOIB>
    <izvorni_sadrzaj>
      <item>Bagić gradnja jednostavno društvo s ograničenom odgovornošću za gradnju, trgovinu i usluge, OIB 35658189872</item>
    </izvorni_sadrzaj>
    <derivirana_varijabla naziv="DomainObject.Predmet.ProtuStrankaListNazivFormatedOIB_1">
      <item>Bagić gradnja jednostavno društvo s ograničenom odgovornošću za gradnju, trgovinu i usluge, OIB 35658189872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Bagić gradnja jednostavno društvo s ograničenom odgovornošću za gradnju, trgovinu i usluge</izvorni_sadrzaj>
    <derivirana_varijabla naziv="DomainObject.Predmet.ProtustrankaIDrugi_1">Bagić gradnja jednostavno društvo s ograničenom odgovornošću za gradnju,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Bagić gradnja jednostavno društvo s ograničenom odgovornošću za gradnju, trgovinu i usluge, OIB 35658189872, Fallerovo šetalište 78, 10000 Zagreb</izvorni_sadrzaj>
    <derivirana_varijabla naziv="DomainObject.Predmet.ProtustrankaIDrugiAdressOIB_1">Bagić gradnja jednostavno društvo s ograničenom odgovornošću za gradnju, trgovinu i usluge, OIB 35658189872, Fallerovo šetalište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Bagić gradnja jednostavno društvo s ograničenom odgovornošću za gradnju, trgovinu i usluge</item>
      <item>FINA Regionalni centar Zagreb</item>
    </izvorni_sadrzaj>
    <derivirana_varijabla naziv="DomainObject.Predmet.SudioniciListNaziv_1">
      <item>Bagić gradnja jednostavno društvo s ograničenom odgovornošću za gradnju, trgovinu i usluge</item>
      <item>FINA Regionalni centar Zagreb</item>
    </derivirana_varijabla>
  </DomainObject.Predmet.SudioniciListNaziv>
  <DomainObject.Predmet.SudioniciListAdressOIB>
    <izvorni_sadrzaj>
      <item>Bagić gradnja jednostavno društvo s ograničenom odgovornošću za gradnju, trgovinu i usluge, OIB 35658189872, Fallerovo šetalište 78,10000 Zagreb</item>
      <item>FINA Regionalni centar Zagreb, OIB 85821130368, Trg svibanjskih žrtava 1995. br. 1,10000 Zagreb</item>
    </izvorni_sadrzaj>
    <derivirana_varijabla naziv="DomainObject.Predmet.SudioniciListAdressOIB_1">
      <item>Bagić gradnja jednostavno društvo s ograničenom odgovornošću za gradnju, trgovinu i usluge, OIB 35658189872, Fallerovo šetalište 78,10000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35658189872</item>
      <item>, OIB 85821130368</item>
    </izvorni_sadrzaj>
    <derivirana_varijabla naziv="DomainObject.Predmet.SudioniciListNazivOIB_1">
      <item>, OIB 35658189872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A9D9E7-6F17-4A9F-BA51-CB6400B24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503</properties:Words>
  <properties:Characters>2782</properties:Characters>
  <properties:Lines>162</properties:Lines>
  <properties:Paragraphs>29</properties:Paragraphs>
  <properties:TotalTime>418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2017-04-10T11:11:00Z</dcterms:modified>
  <cp:revision>428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