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dd2a" w14:paraId="6b1dd2a" w:rsidRDefault="00A3056C" w:rsidP="00A3056C" w:rsidR="00A3056C" w:rsidRPr="008C3132">
      <w:pPr>
        <w15:collapsed w:val="false"/>
      </w:pPr>
      <w:r>
        <w:tab/>
      </w:r>
      <w:r>
        <w:tab/>
      </w:r>
      <w:r w:rsidR="008242AA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</w:t>
      </w:r>
    </w:p>
    <w:p w:rsidRDefault="000A6BB1" w:rsidP="00A3056C" w:rsidR="00A3056C" w:rsidRPr="008C3132">
      <w:pPr>
        <w:ind w:firstLine="708"/>
      </w:pPr>
      <w:bookmarkStart w:name="_GoBack" w:id="0"/>
      <w:bookmarkEnd w:id="0"/>
      <w:r>
        <w:t xml:space="preserve">       R</w:t>
      </w:r>
      <w:r w:rsidRPr="008C3132">
        <w:t xml:space="preserve">epublika </w:t>
      </w:r>
      <w:r>
        <w:t>H</w:t>
      </w:r>
      <w:r w:rsidRPr="008C3132">
        <w:t>rvatska</w:t>
      </w:r>
    </w:p>
    <w:p w:rsidRDefault="000A6BB1" w:rsidP="00A3056C" w:rsidR="00A3056C">
      <w:pPr>
        <w:ind w:firstLine="708"/>
      </w:pPr>
      <w:r>
        <w:t xml:space="preserve">     T</w:t>
      </w:r>
      <w:r w:rsidRPr="008C3132">
        <w:t xml:space="preserve">rgovački sud u </w:t>
      </w:r>
      <w:r>
        <w:t>Z</w:t>
      </w:r>
      <w:r w:rsidRPr="008C3132">
        <w:t>adru</w:t>
      </w:r>
    </w:p>
    <w:p w:rsidRDefault="00A3056C" w:rsidP="00A3056C" w:rsidR="00A3056C">
      <w:pPr>
        <w:ind w:firstLine="708"/>
      </w:pPr>
      <w:r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F86116">
        <w:t>ABISAI</w:t>
      </w:r>
      <w:r w:rsidR="00E0179B">
        <w:t xml:space="preserve"> </w:t>
      </w:r>
      <w:r w:rsidR="00796F41">
        <w:t>j.</w:t>
      </w:r>
      <w:r>
        <w:t xml:space="preserve">d.o.o., </w:t>
      </w:r>
      <w:proofErr w:type="spellStart"/>
      <w:r w:rsidR="00F86116">
        <w:t>Petrčane</w:t>
      </w:r>
      <w:proofErr w:type="spellEnd"/>
      <w:r w:rsidR="00EA39E4">
        <w:t>,</w:t>
      </w:r>
      <w:r w:rsidR="00E0179B">
        <w:t xml:space="preserve"> </w:t>
      </w:r>
      <w:r w:rsidR="00F86116">
        <w:t xml:space="preserve">Donje </w:t>
      </w:r>
      <w:proofErr w:type="spellStart"/>
      <w:r w:rsidR="00F86116">
        <w:t>Petrčane</w:t>
      </w:r>
      <w:proofErr w:type="spellEnd"/>
      <w:r w:rsidR="00F86116">
        <w:t xml:space="preserve"> UL X 6</w:t>
      </w:r>
      <w:r w:rsidR="00EA39E4">
        <w:t xml:space="preserve">, </w:t>
      </w:r>
      <w:r>
        <w:t xml:space="preserve">OIB: </w:t>
      </w:r>
      <w:r w:rsidR="00F86116">
        <w:t xml:space="preserve">46637238995, </w:t>
      </w:r>
      <w:r w:rsidR="00593CE2">
        <w:t>6</w:t>
      </w:r>
      <w:r>
        <w:t xml:space="preserve">. </w:t>
      </w:r>
      <w:r w:rsidR="00593CE2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F86116">
        <w:t xml:space="preserve">ABISAI j.d.o.o., </w:t>
      </w:r>
      <w:proofErr w:type="spellStart"/>
      <w:r w:rsidR="00F86116">
        <w:t>Petrčane</w:t>
      </w:r>
      <w:proofErr w:type="spellEnd"/>
      <w:r w:rsidR="00F86116">
        <w:t xml:space="preserve">, Donje </w:t>
      </w:r>
      <w:proofErr w:type="spellStart"/>
      <w:r w:rsidR="00F86116">
        <w:t>Petrčane</w:t>
      </w:r>
      <w:proofErr w:type="spellEnd"/>
      <w:r w:rsidR="00F86116">
        <w:t xml:space="preserve"> UL X 6, OIB: 46637238995 </w:t>
      </w:r>
      <w:r>
        <w:t xml:space="preserve">s danom </w:t>
      </w:r>
      <w:r w:rsidR="00593CE2">
        <w:t>6</w:t>
      </w:r>
      <w:r>
        <w:t xml:space="preserve">. </w:t>
      </w:r>
      <w:r w:rsidR="00593CE2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0A6BB1">
        <w:t>3</w:t>
      </w:r>
      <w:r w:rsidR="00796F41">
        <w:t>,</w:t>
      </w:r>
      <w:r w:rsidR="000A6BB1">
        <w:t>00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593CE2">
        <w:t>im</w:t>
      </w:r>
      <w:r>
        <w:t xml:space="preserve"> upravitelj</w:t>
      </w:r>
      <w:r w:rsidR="00593CE2">
        <w:t xml:space="preserve">em </w:t>
      </w:r>
      <w:r w:rsidRPr="00570BA5">
        <w:t xml:space="preserve">dužnika imenuje se </w:t>
      </w:r>
      <w:r w:rsidR="00593CE2">
        <w:t xml:space="preserve">Ante Majić </w:t>
      </w:r>
      <w:r>
        <w:t xml:space="preserve">iz </w:t>
      </w:r>
      <w:r w:rsidR="00593CE2">
        <w:t>Zagreba</w:t>
      </w:r>
      <w:r>
        <w:t xml:space="preserve">, </w:t>
      </w:r>
      <w:r w:rsidR="00593CE2">
        <w:t>Prilaz Baruna Filipovića 13</w:t>
      </w:r>
      <w:r>
        <w:t xml:space="preserve">, OIB: </w:t>
      </w:r>
      <w:r w:rsidR="00593CE2">
        <w:t xml:space="preserve">54998137767.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F86116">
        <w:t xml:space="preserve">ABISAI j.d.o.o., </w:t>
      </w:r>
      <w:proofErr w:type="spellStart"/>
      <w:r w:rsidR="00F86116">
        <w:t>Petrčane</w:t>
      </w:r>
      <w:proofErr w:type="spellEnd"/>
      <w:r w:rsidR="00F86116">
        <w:t xml:space="preserve">, Donje </w:t>
      </w:r>
      <w:proofErr w:type="spellStart"/>
      <w:r w:rsidR="00F86116">
        <w:t>Petrčane</w:t>
      </w:r>
      <w:proofErr w:type="spellEnd"/>
      <w:r w:rsidR="00F86116">
        <w:t xml:space="preserve"> UL X 6, OIB: 46637238995.</w:t>
      </w:r>
    </w:p>
    <w:p w:rsidRDefault="00F86116" w:rsidP="00A3056C" w:rsidR="00F86116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0A6BB1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F86116">
        <w:t>16</w:t>
      </w:r>
      <w:r w:rsidR="00CD7355">
        <w:t>0</w:t>
      </w:r>
      <w:r>
        <w:t xml:space="preserve"> </w:t>
      </w:r>
      <w:r w:rsidRPr="003D4467">
        <w:t xml:space="preserve">dana u ukupnom iznosu od </w:t>
      </w:r>
      <w:r w:rsidR="00F86116">
        <w:t>3.427,72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F86116">
        <w:t>25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4C6255">
        <w:t>27</w:t>
      </w:r>
      <w:r>
        <w:t xml:space="preserve">. </w:t>
      </w:r>
      <w:r w:rsidR="004C6255">
        <w:t>veljače</w:t>
      </w:r>
      <w:r>
        <w:t xml:space="preserve"> 201</w:t>
      </w:r>
      <w:r w:rsidR="004C6255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4C6255">
        <w:t>1068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4C6255">
        <w:t>8.104,41</w:t>
      </w:r>
      <w:r w:rsidR="00796F41">
        <w:t xml:space="preserve"> </w:t>
      </w:r>
      <w:r>
        <w:t>kun</w:t>
      </w:r>
      <w:r w:rsidR="004C6255">
        <w:t>u</w:t>
      </w:r>
      <w:r>
        <w:t xml:space="preserve">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593CE2">
        <w:t>6</w:t>
      </w:r>
      <w:r>
        <w:t xml:space="preserve">. </w:t>
      </w:r>
      <w:r w:rsidR="00593CE2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93CE2" w:rsidP="00593CE2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</w:t>
      </w:r>
      <w:r w:rsidR="00A3056C" w:rsidRPr="002F25C2">
        <w:t>Sutkinja</w:t>
      </w:r>
    </w:p>
    <w:p w:rsidRDefault="00593CE2" w:rsidP="00593CE2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2AA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2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F86116">
      <w:t>132</w:t>
    </w:r>
    <w:r>
      <w:t>/2016-</w:t>
    </w:r>
    <w:r w:rsidR="00796F41">
      <w:t>1</w:t>
    </w:r>
    <w:r w:rsidR="00E0179B">
      <w:t>5</w:t>
    </w:r>
  </w:p>
  <w:p w:rsidRDefault="008242AA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F86116">
      <w:t>132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A6BB1"/>
    <w:rsid w:val="00206B55"/>
    <w:rsid w:val="00246A36"/>
    <w:rsid w:val="003B68C9"/>
    <w:rsid w:val="004901DF"/>
    <w:rsid w:val="004C6255"/>
    <w:rsid w:val="004D2225"/>
    <w:rsid w:val="0052527F"/>
    <w:rsid w:val="00593CE2"/>
    <w:rsid w:val="005F7E0C"/>
    <w:rsid w:val="00651BB9"/>
    <w:rsid w:val="0078096A"/>
    <w:rsid w:val="0079293D"/>
    <w:rsid w:val="00796F41"/>
    <w:rsid w:val="008222BA"/>
    <w:rsid w:val="008242A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E0179B"/>
    <w:rsid w:val="00E253A8"/>
    <w:rsid w:val="00E3741B"/>
    <w:rsid w:val="00E55A41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4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4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ABISAI j.d.o.o. za turizam i usluge</izvorni_sadrzaj>
    <derivirana_varijabla naziv="DomainObject.Predmet.ProtustrankaFormated_1">  ABISAI j.d.o.o. za turizam i usluge</derivirana_varijabla>
  </DomainObject.Predmet.ProtustrankaFormated>
  <DomainObject.Predmet.ProtustrankaFormatedOIB>
    <izvorni_sadrzaj>  ABISAI j.d.o.o. za turizam i usluge, OIB 46637238995</izvorni_sadrzaj>
    <derivirana_varijabla naziv="DomainObject.Predmet.ProtustrankaFormatedOIB_1">  ABISAI j.d.o.o. za turizam i usluge, OIB 46637238995</derivirana_varijabla>
  </DomainObject.Predmet.ProtustrankaFormatedOIB>
  <DomainObject.Predmet.ProtustrankaFormatedWithAdress>
    <izvorni_sadrzaj> ABISAI j.d.o.o. za turizam i usluge, Donje Petrčane UL X 6, 23000 Petrčane</izvorni_sadrzaj>
    <derivirana_varijabla naziv="DomainObject.Predmet.ProtustrankaFormatedWithAdress_1"> ABISAI j.d.o.o. za turizam i usluge, Donje Petrčane UL X 6, 23000 Petrčane</derivirana_varijabla>
  </DomainObject.Predmet.ProtustrankaFormatedWithAdress>
  <DomainObject.Predmet.ProtustrankaFormatedWithAdressOIB>
    <izvorni_sadrzaj> ABISAI j.d.o.o. za turizam i usluge, OIB 46637238995, Donje Petrčane UL X 6, 23000 Petrčane</izvorni_sadrzaj>
    <derivirana_varijabla naziv="DomainObject.Predmet.ProtustrankaFormatedWithAdressOIB_1"> ABISAI j.d.o.o. za turizam i usluge, OIB 46637238995, Donje Petrčane UL X 6, 23000 Petrčane</derivirana_varijabla>
  </DomainObject.Predmet.ProtustrankaFormatedWithAdressOIB>
  <DomainObject.Predmet.ProtustrankaWithAdress>
    <izvorni_sadrzaj>ABISAI j.d.o.o. za turizam i usluge Donje Petrčane UL X 6, 23000 Petrčane</izvorni_sadrzaj>
    <derivirana_varijabla naziv="DomainObject.Predmet.ProtustrankaWithAdress_1">ABISAI j.d.o.o. za turizam i usluge Donje Petrčane UL X 6, 23000 Petrčane</derivirana_varijabla>
  </DomainObject.Predmet.ProtustrankaWithAdress>
  <DomainObject.Predmet.ProtustrankaWithAdressOIB>
    <izvorni_sadrzaj>ABISAI j.d.o.o. za turizam i usluge, OIB 46637238995, Donje Petrčane UL X 6, 23000 Petrčane</izvorni_sadrzaj>
    <derivirana_varijabla naziv="DomainObject.Predmet.ProtustrankaWithAdressOIB_1">ABISAI j.d.o.o. za turizam i usluge, OIB 46637238995, Donje Petrčane UL X 6, 23000 Petrčane</derivirana_varijabla>
  </DomainObject.Predmet.ProtustrankaWithAdressOIB>
  <DomainObject.Predmet.ProtustrankaNazivFormated>
    <izvorni_sadrzaj>ABISAI j.d.o.o. za turizam i usluge</izvorni_sadrzaj>
    <derivirana_varijabla naziv="DomainObject.Predmet.ProtustrankaNazivFormated_1">ABISAI j.d.o.o. za turizam i usluge</derivirana_varijabla>
  </DomainObject.Predmet.ProtustrankaNazivFormated>
  <DomainObject.Predmet.ProtustrankaNazivFormatedOIB>
    <izvorni_sadrzaj>ABISAI j.d.o.o. za turizam i usluge, OIB 46637238995</izvorni_sadrzaj>
    <derivirana_varijabla naziv="DomainObject.Predmet.ProtustrankaNazivFormatedOIB_1">ABISAI j.d.o.o. za turizam i usluge, OIB 46637238995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3427.72</izvorni_sadrzaj>
    <derivirana_varijabla naziv="DomainObject.Predmet.TrenutnaVrijednost_1">3427.72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ABISAI j.d.o.o. za turizam i usluge</item>
    </izvorni_sadrzaj>
    <derivirana_varijabla naziv="DomainObject.Predmet.ProtuStrankaListFormated_1">
      <item>ABISAI j.d.o.o. za turizam i usluge</item>
    </derivirana_varijabla>
  </DomainObject.Predmet.ProtuStrankaListFormated>
  <DomainObject.Predmet.ProtuStrankaListFormatedOIB>
    <izvorni_sadrzaj>
      <item>ABISAI j.d.o.o. za turizam i usluge, OIB 46637238995</item>
    </izvorni_sadrzaj>
    <derivirana_varijabla naziv="DomainObject.Predmet.ProtuStrankaListFormatedOIB_1">
      <item>ABISAI j.d.o.o. za turizam i usluge, OIB 46637238995</item>
    </derivirana_varijabla>
  </DomainObject.Predmet.ProtuStrankaListFormatedOIB>
  <DomainObject.Predmet.ProtuStrankaListFormatedWithAdress>
    <izvorni_sadrzaj>
      <item>ABISAI j.d.o.o. za turizam i usluge, Donje Petrčane UL X 6, 23000 Petrčane</item>
    </izvorni_sadrzaj>
    <derivirana_varijabla naziv="DomainObject.Predmet.ProtuStrankaListFormatedWithAdress_1">
      <item>ABISAI j.d.o.o. za turizam i usluge, Donje Petrčane UL X 6, 23000 Petrčane</item>
    </derivirana_varijabla>
  </DomainObject.Predmet.ProtuStrankaListFormatedWithAdress>
  <DomainObject.Predmet.ProtuStrankaListFormatedWithAdressOIB>
    <izvorni_sadrzaj>
      <item>ABISAI j.d.o.o. za turizam i usluge, OIB 46637238995, Donje Petrčane UL X 6, 23000 Petrčane</item>
    </izvorni_sadrzaj>
    <derivirana_varijabla naziv="DomainObject.Predmet.ProtuStrankaListFormatedWithAdressOIB_1">
      <item>ABISAI j.d.o.o. za turizam i usluge, OIB 46637238995, Donje Petrčane UL X 6, 23000 Petrčane</item>
    </derivirana_varijabla>
  </DomainObject.Predmet.ProtuStrankaListFormatedWithAdressOIB>
  <DomainObject.Predmet.ProtuStrankaListNazivFormated>
    <izvorni_sadrzaj>
      <item>ABISAI j.d.o.o. za turizam i usluge</item>
    </izvorni_sadrzaj>
    <derivirana_varijabla naziv="DomainObject.Predmet.ProtuStrankaListNazivFormated_1">
      <item>ABISAI j.d.o.o. za turizam i usluge</item>
    </derivirana_varijabla>
  </DomainObject.Predmet.ProtuStrankaListNazivFormated>
  <DomainObject.Predmet.ProtuStrankaListNazivFormatedOIB>
    <izvorni_sadrzaj>
      <item>ABISAI j.d.o.o. za turizam i usluge, OIB 46637238995</item>
    </izvorni_sadrzaj>
    <derivirana_varijabla naziv="DomainObject.Predmet.ProtuStrankaListNazivFormatedOIB_1">
      <item>ABISAI j.d.o.o. za turizam i usluge, OIB 46637238995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ABISAI j.d.o.o. za turizam i usluge</izvorni_sadrzaj>
    <derivirana_varijabla naziv="DomainObject.Predmet.ProtustrankaIDrugi_1">ABISAI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ABISAI j.d.o.o. za turizam i usluge, OIB 46637238995, Donje Petrčane UL X 6, 23000 Petrčane</izvorni_sadrzaj>
    <derivirana_varijabla naziv="DomainObject.Predmet.ProtustrankaIDrugiAdressOIB_1">ABISAI j.d.o.o. za turizam i usluge, OIB 46637238995, Donje Petrčane UL X 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ABISAI j.d.o.o. za turizam i usluge</item>
    </izvorni_sadrzaj>
    <derivirana_varijabla naziv="DomainObject.Predmet.SudioniciListNaziv_1">
      <item>FINA</item>
      <item>ABISAI j.d.o.o. za turizam i usluge</item>
    </derivirana_varijabla>
  </DomainObject.Predmet.SudioniciListNaziv>
  <DomainObject.Predmet.SudioniciListAdressOIB>
    <izvorni_sadrzaj>
      <item>FINA, OIB 85821130368</item>
      <item>ABISAI j.d.o.o. za turizam i usluge, OIB 46637238995, Donje Petrčane UL X 6,23000 Petrčane</item>
    </izvorni_sadrzaj>
    <derivirana_varijabla naziv="DomainObject.Predmet.SudioniciListAdressOIB_1">
      <item>FINA, OIB 85821130368</item>
      <item>ABISAI j.d.o.o. za turizam i usluge, OIB 46637238995, Donje Petrčane UL X 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46637238995</item>
    </izvorni_sadrzaj>
    <derivirana_varijabla naziv="DomainObject.Predmet.SudioniciListNazivOIB_1">
      <item>, OIB 85821130368</item>
      <item>, OIB 46637238995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5424</properties:Characters>
  <properties:Lines>123</properties:Lines>
  <properties:Paragraphs>40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2018-03-06T11:47:00Z</cp:lastPrinted>
  <dcterms:modified xmlns:xsi="http://www.w3.org/2001/XMLSchema-instance" xsi:type="dcterms:W3CDTF">2018-03-06T11:54:00Z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(St-132-16 ABISAI.docx)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