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4bde" w14:paraId="f684bd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</w:t>
      </w:r>
      <w:r w:rsidR="00AB5C50">
        <w:t>72</w:t>
      </w:r>
      <w:r w:rsidR="00F26559">
        <w:t>/16-</w:t>
      </w:r>
      <w:r w:rsidR="00F30289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 xml:space="preserve">dužnikom </w:t>
      </w:r>
      <w:r w:rsidR="00AB5C50">
        <w:t xml:space="preserve">IMPETUS TRES d.o.o. za </w:t>
      </w:r>
      <w:r w:rsidR="002743B4">
        <w:t>ugostiteljstvo</w:t>
      </w:r>
      <w:r w:rsidR="00AB5C50">
        <w:t xml:space="preserve"> i usluge </w:t>
      </w:r>
      <w:r w:rsidR="002743B4">
        <w:t xml:space="preserve">Zagreb, </w:t>
      </w:r>
      <w:r w:rsidR="00AB5C50">
        <w:t>Franje Malnara 27A, OIB 48927873849, MBS</w:t>
      </w:r>
      <w:r w:rsidR="002743B4">
        <w:t xml:space="preserve"> 080</w:t>
      </w:r>
      <w:r w:rsidR="00AB5C50">
        <w:t>728687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AB5C50">
        <w:t>IMPETUS TRES d.o.o. za ugostiteljstvo i usluge Zagreb, Franje Malnara 27A, OIB 48927873849, MBS 080728687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</w:t>
      </w:r>
      <w:r w:rsidR="00B86F02">
        <w:t>stečajnu upraviteljicu imenuje se Nada Reljić iz Slavonskog Broda, Naselje  A. Hebranga 7/9, OIB  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AB5C50">
        <w:t>IMPETUS TRES d.o.o. za ugostiteljstvo i usluge Zagreb, Franje Malnara 27A, OIB 48927873849, MBS 080728687.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30</w:t>
      </w:r>
      <w:r w:rsidR="00F30289">
        <w:t>. studenoga 2015</w:t>
      </w:r>
      <w:r>
        <w:t>. zahtjev za provedbu skraćenog stečajnog postupka nad dužnikom</w:t>
      </w:r>
      <w:r w:rsidR="002955F5">
        <w:t xml:space="preserve"> </w:t>
      </w:r>
      <w:r w:rsidR="00AB5C50">
        <w:t>IMPETUS TRES d.o.o. Zagreb, Franje Malnara 27A, OIB 48927873849</w:t>
      </w:r>
      <w:r w:rsidR="00B86F02">
        <w:t>.</w:t>
      </w:r>
      <w:r w:rsidR="000427E3">
        <w:t xml:space="preserve">                      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</w:t>
      </w:r>
      <w:r w:rsidR="00AB5C50">
        <w:t>72</w:t>
      </w:r>
      <w:r>
        <w:t>/16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4A111A" w:rsidR="009628B3">
      <w:pPr>
        <w:ind w:firstLine="708" w:left="4956"/>
      </w:pPr>
      <w:r>
        <w:t xml:space="preserve">          </w:t>
      </w:r>
    </w:p>
    <w:p w:rsidRDefault="00B506CA" w:rsidP="00B506CA" w:rsidR="00B506C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506CA" w:rsidP="00B506CA" w:rsidR="00B506CA">
      <w:pPr>
        <w:pStyle w:val="Tijeloteksta"/>
        <w:jc w:val="left"/>
      </w:pPr>
      <w:r>
        <w:t xml:space="preserve">Darija Miličević                                                                                            Dubravka Kuveždić </w:t>
      </w: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  <w:r>
        <w:t>DNA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Registar  – nakon pravomoćnosti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EC69FF">
        <w:t xml:space="preserve">3.10. </w:t>
      </w:r>
      <w:r>
        <w:t xml:space="preserve">      </w:t>
      </w:r>
    </w:p>
    <w:p w:rsidRDefault="00B506CA" w:rsidP="00B506CA" w:rsidR="00B506CA"/>
    <w:p w:rsidRDefault="00B506CA" w:rsidP="00B506CA" w:rsidR="00B506CA"/>
    <w:p w:rsidRDefault="0066353D" w:rsidR="0066353D" w:rsidRPr="00B506CA">
      <w:pPr>
        <w:rPr>
          <w:b/>
        </w:rPr>
      </w:pPr>
    </w:p>
    <w:sectPr w:rsidSect="00F961D8" w:rsidR="0066353D" w:rsidRP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059" w:rsidP="00F961D8" w:rsidR="00C60059">
      <w:r>
        <w:separator/>
      </w:r>
    </w:p>
  </w:endnote>
  <w:endnote w:id="0" w:type="continuationSeparator">
    <w:p w:rsidRDefault="00C60059" w:rsidP="00F961D8" w:rsidR="00C60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059" w:rsidP="00F961D8" w:rsidR="00C60059">
      <w:r>
        <w:separator/>
      </w:r>
    </w:p>
  </w:footnote>
  <w:footnote w:id="0" w:type="continuationSeparator">
    <w:p w:rsidRDefault="00C60059" w:rsidP="00F961D8" w:rsidR="00C60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11A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</w:t>
    </w:r>
    <w:r w:rsidR="00241C9A">
      <w:t>72</w:t>
    </w:r>
    <w:r w:rsidR="0066396E">
      <w:t>/16-</w:t>
    </w:r>
    <w:r w:rsidR="00241C9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95E5A"/>
    <w:rsid w:val="004A111A"/>
    <w:rsid w:val="004A1C0B"/>
    <w:rsid w:val="004C7D33"/>
    <w:rsid w:val="004E400B"/>
    <w:rsid w:val="004F670E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506CA"/>
    <w:rsid w:val="00B667BC"/>
    <w:rsid w:val="00B86F02"/>
    <w:rsid w:val="00C071B1"/>
    <w:rsid w:val="00C137C0"/>
    <w:rsid w:val="00C60059"/>
    <w:rsid w:val="00C97427"/>
    <w:rsid w:val="00CA521D"/>
    <w:rsid w:val="00CC632A"/>
    <w:rsid w:val="00D12FDF"/>
    <w:rsid w:val="00D5361E"/>
    <w:rsid w:val="00D57066"/>
    <w:rsid w:val="00D90AB2"/>
    <w:rsid w:val="00DA4683"/>
    <w:rsid w:val="00E424F1"/>
    <w:rsid w:val="00E85CBE"/>
    <w:rsid w:val="00EC69FF"/>
    <w:rsid w:val="00F14D3D"/>
    <w:rsid w:val="00F26559"/>
    <w:rsid w:val="00F278D8"/>
    <w:rsid w:val="00F30289"/>
    <w:rsid w:val="00F42EAB"/>
    <w:rsid w:val="00F672E5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TRES d.o.o.</izvorni_sadrzaj>
    <derivirana_varijabla naziv="DomainObject.Predmet.ProtustrankaFormated_1">  IMPETUS TRES d.o.o.</derivirana_varijabla>
  </DomainObject.Predmet.ProtustrankaFormated>
  <DomainObject.Predmet.ProtustrankaFormatedOIB>
    <izvorni_sadrzaj>  IMPETUS TRES d.o.o., OIB 48927873849</izvorni_sadrzaj>
    <derivirana_varijabla naziv="DomainObject.Predmet.ProtustrankaFormatedOIB_1">  IMPETUS TRES d.o.o., OIB 48927873849</derivirana_varijabla>
  </DomainObject.Predmet.ProtustrankaFormatedOIB>
  <DomainObject.Predmet.ProtustrankaFormatedWithAdress>
    <izvorni_sadrzaj> IMPETUS TRES d.o.o., Franje Malnara 27A, 10000 Zagreb</izvorni_sadrzaj>
    <derivirana_varijabla naziv="DomainObject.Predmet.ProtustrankaFormatedWithAdress_1"> IMPETUS TRES d.o.o., Franje Malnara 27A, 10000 Zagreb</derivirana_varijabla>
  </DomainObject.Predmet.ProtustrankaFormatedWithAdress>
  <DomainObject.Predmet.ProtustrankaFormatedWithAdressOIB>
    <izvorni_sadrzaj> IMPETUS TRES d.o.o., OIB 48927873849, Franje Malnara 27A, 10000 Zagreb</izvorni_sadrzaj>
    <derivirana_varijabla naziv="DomainObject.Predmet.ProtustrankaFormatedWithAdressOIB_1"> IMPETUS TRES d.o.o., OIB 48927873849, Franje Malnara 27A, 10000 Zagreb</derivirana_varijabla>
  </DomainObject.Predmet.ProtustrankaFormatedWithAdressOIB>
  <DomainObject.Predmet.ProtustrankaWithAdress>
    <izvorni_sadrzaj>IMPETUS TRES d.o.o. Franje Malnara 27A, 10000 Zagreb</izvorni_sadrzaj>
    <derivirana_varijabla naziv="DomainObject.Predmet.ProtustrankaWithAdress_1">IMPETUS TRES d.o.o. Franje Malnara 27A, 10000 Zagreb</derivirana_varijabla>
  </DomainObject.Predmet.ProtustrankaWithAdress>
  <DomainObject.Predmet.ProtustrankaWithAdressOIB>
    <izvorni_sadrzaj>IMPETUS TRES d.o.o., OIB 48927873849, Franje Malnara 27A, 10000 Zagreb</izvorni_sadrzaj>
    <derivirana_varijabla naziv="DomainObject.Predmet.ProtustrankaWithAdressOIB_1">IMPETUS TRES d.o.o., OIB 48927873849, Franje Malnara 27A, 10000 Zagreb</derivirana_varijabla>
  </DomainObject.Predmet.ProtustrankaWithAdressOIB>
  <DomainObject.Predmet.ProtustrankaNazivFormated>
    <izvorni_sadrzaj>IMPETUS TRES d.o.o.</izvorni_sadrzaj>
    <derivirana_varijabla naziv="DomainObject.Predmet.ProtustrankaNazivFormated_1">IMPETUS TRES d.o.o.</derivirana_varijabla>
  </DomainObject.Predmet.ProtustrankaNazivFormated>
  <DomainObject.Predmet.ProtustrankaNazivFormatedOIB>
    <izvorni_sadrzaj>IMPETUS TRES d.o.o., OIB 48927873849</izvorni_sadrzaj>
    <derivirana_varijabla naziv="DomainObject.Predmet.ProtustrankaNazivFormatedOIB_1">IMPETUS TRES d.o.o., OIB 48927873849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IMPETUS TRES d.o.o.</item>
    </izvorni_sadrzaj>
    <derivirana_varijabla naziv="DomainObject.Predmet.ProtuStrankaListFormated_1">
      <item>IMPETUS TRES d.o.o.</item>
    </derivirana_varijabla>
  </DomainObject.Predmet.ProtuStrankaListFormated>
  <DomainObject.Predmet.ProtuStrankaListFormatedOIB>
    <izvorni_sadrzaj>
      <item>IMPETUS TRES d.o.o., OIB 48927873849</item>
    </izvorni_sadrzaj>
    <derivirana_varijabla naziv="DomainObject.Predmet.ProtuStrankaListFormatedOIB_1">
      <item>IMPETUS TRES d.o.o., OIB 48927873849</item>
    </derivirana_varijabla>
  </DomainObject.Predmet.ProtuStrankaListFormatedOIB>
  <DomainObject.Predmet.ProtuStrankaListFormatedWithAdress>
    <izvorni_sadrzaj>
      <item>IMPETUS TRES d.o.o., Franje Malnara 27A, 10000 Zagreb</item>
    </izvorni_sadrzaj>
    <derivirana_varijabla naziv="DomainObject.Predmet.ProtuStrankaListFormatedWithAdress_1">
      <item>IMPETUS TRES d.o.o., Franje Malnara 27A, 10000 Zagreb</item>
    </derivirana_varijabla>
  </DomainObject.Predmet.ProtuStrankaListFormatedWithAdress>
  <DomainObject.Predmet.ProtuStrankaListFormatedWithAdressOIB>
    <izvorni_sadrzaj>
      <item>IMPETUS TRES d.o.o., OIB 48927873849, Franje Malnara 27A, 10000 Zagreb</item>
    </izvorni_sadrzaj>
    <derivirana_varijabla naziv="DomainObject.Predmet.ProtuStrankaListFormatedWithAdressOIB_1">
      <item>IMPETUS TRES d.o.o., OIB 48927873849, Franje Malnara 27A, 10000 Zagreb</item>
    </derivirana_varijabla>
  </DomainObject.Predmet.ProtuStrankaListFormatedWithAdressOIB>
  <DomainObject.Predmet.ProtuStrankaListNazivFormated>
    <izvorni_sadrzaj>
      <item>IMPETUS TRES d.o.o.</item>
    </izvorni_sadrzaj>
    <derivirana_varijabla naziv="DomainObject.Predmet.ProtuStrankaListNazivFormated_1">
      <item>IMPETUS TRES d.o.o.</item>
    </derivirana_varijabla>
  </DomainObject.Predmet.ProtuStrankaListNazivFormated>
  <DomainObject.Predmet.ProtuStrankaListNazivFormatedOIB>
    <izvorni_sadrzaj>
      <item>IMPETUS TRES d.o.o., OIB 48927873849</item>
    </izvorni_sadrzaj>
    <derivirana_varijabla naziv="DomainObject.Predmet.ProtuStrankaListNazivFormatedOIB_1">
      <item>IMPETUS TRES d.o.o., OIB 48927873849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IMPETUS TRES d.o.o.</izvorni_sadrzaj>
    <derivirana_varijabla naziv="DomainObject.Predmet.ProtustrankaIDrugi_1">IMPETUS TRES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IMPETUS TRES d.o.o., OIB 48927873849, Franje Malnara 27A, 10000 Zagreb</izvorni_sadrzaj>
    <derivirana_varijabla naziv="DomainObject.Predmet.ProtustrankaIDrugiAdressOIB_1">IMPETUS TRES d.o.o., OIB 48927873849, Franje Malnara 27A,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TRES d.o.o.</item>
      <item>FINA Regionalni centar Zagreb</item>
    </izvorni_sadrzaj>
    <derivirana_varijabla naziv="DomainObject.Predmet.SudioniciListNaziv_1">
      <item>IMPETUS TRES d.o.o.</item>
      <item>FINA Regionalni centar Zagreb</item>
    </derivirana_varijabla>
  </DomainObject.Predmet.SudioniciListNaziv>
  <DomainObject.Predmet.SudioniciListAdressOIB>
    <izvorni_sadrzaj>
      <item>IMPETUS TRES d.o.o., OIB 48927873849, Franje Malnara 27A,10000 Zagreb</item>
      <item>FINA Regionalni centar Zagreb, OIB 85821130368, Trg svibanjskih žrtava 1995. br 1,10000 Zagreb</item>
    </izvorni_sadrzaj>
    <derivirana_varijabla naziv="DomainObject.Predmet.SudioniciListAdressOIB_1">
      <item>IMPETUS TRES d.o.o., OIB 48927873849, Franje Malnara 27A,10000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48927873849</item>
      <item>, OIB 85821130368</item>
    </izvorni_sadrzaj>
    <derivirana_varijabla naziv="DomainObject.Predmet.SudioniciListNazivOIB_1">
      <item>, OIB 48927873849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345B0-CE6A-4D4C-9ED9-466B40C9E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2434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2016-08-25T10:15:00Z</dcterms:created>
  <dc:creator>Darija Miličević</dc:creator>
  <cp:lastModifiedBy>Darija Miličević</cp:lastModifiedBy>
  <cp:lastPrinted>2016-09-02T07:31:00Z</cp:lastPrinted>
  <dcterms:modified xmlns:xsi="http://www.w3.org/2001/XMLSchema-instance" xsi:type="dcterms:W3CDTF">2016-09-02T07:33:00Z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