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00f01" w14:paraId="ec00f01" w:rsidRDefault="00643022" w:rsidP="00643022" w:rsidR="00643022">
      <w:pPr>
        <w:pStyle w:val="Naslov1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1.St-131/2011</w:t>
      </w:r>
    </w:p>
    <w:p w:rsidRDefault="00643022" w:rsidP="00643022" w:rsidR="00643022"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3022" w:rsidP="00643022" w:rsidR="00643022">
      <w:pPr>
        <w:pStyle w:val="Naslov1"/>
        <w:jc w:val="left"/>
      </w:pPr>
      <w:r>
        <w:t>REPUBLIKA HRVATSKA</w:t>
      </w:r>
      <w:r>
        <w:tab/>
      </w:r>
    </w:p>
    <w:p w:rsidRDefault="00643022" w:rsidP="00643022" w:rsidR="00643022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643022" w:rsidP="00643022" w:rsidR="00643022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Sukojišanska</w:t>
      </w:r>
      <w:proofErr w:type="spellEnd"/>
      <w:r>
        <w:rPr>
          <w:b/>
        </w:rPr>
        <w:t xml:space="preserve"> 6</w:t>
      </w:r>
    </w:p>
    <w:p w:rsidRDefault="00643022" w:rsidP="00643022" w:rsidR="00643022">
      <w:pPr>
        <w:pStyle w:val="Naslov1"/>
        <w:spacing w:after="200" w:before="200"/>
        <w:rPr>
          <w:spacing w:val="60"/>
        </w:rPr>
      </w:pPr>
      <w:r>
        <w:rPr>
          <w:spacing w:val="60"/>
        </w:rPr>
        <w:t>REPUBLIKA HRVATSKA</w:t>
      </w:r>
    </w:p>
    <w:p w:rsidRDefault="00643022" w:rsidP="00643022" w:rsidR="00643022">
      <w:pPr>
        <w:spacing w:after="200" w:before="200"/>
        <w:jc w:val="center"/>
        <w:rPr>
          <w:b/>
        </w:rPr>
      </w:pPr>
      <w:r>
        <w:rPr>
          <w:b/>
          <w:spacing w:val="60"/>
        </w:rPr>
        <w:t>ZAKLJUČAK</w:t>
      </w:r>
    </w:p>
    <w:p w:rsidRDefault="00643022" w:rsidP="00643022" w:rsidR="00643022">
      <w:pPr>
        <w:ind w:firstLine="708"/>
        <w:jc w:val="both"/>
      </w:pPr>
      <w:r>
        <w:t>Trgovački sud u Splitu, po sucu ovog suda Velimiru Vukoviću, kao stečajnom sucu, u stečajnom postupku nad dužnikom TIM-SPORT d.o.o., Sinj, Antuna Konstantina Matasa 7.,OIB: 05128495465,  kao stečajnim Dužnikom (dalje: Dužnik ), kojega zastupa stečajni upravitelj Mirko Kozina iz Splita, M. Getaldića 29, dana 15. prosinca 2017. godine</w:t>
      </w:r>
    </w:p>
    <w:p w:rsidRDefault="00643022" w:rsidP="00643022" w:rsidR="00643022">
      <w:pPr>
        <w:jc w:val="both"/>
        <w:rPr>
          <w:bCs/>
        </w:rPr>
      </w:pPr>
    </w:p>
    <w:p w:rsidRDefault="00643022" w:rsidP="00643022" w:rsidR="00643022">
      <w:pPr>
        <w:jc w:val="center"/>
      </w:pPr>
      <w:r>
        <w:t xml:space="preserve">z a k l j u č i o   j e </w:t>
      </w:r>
    </w:p>
    <w:p w:rsidRDefault="00643022" w:rsidP="00643022" w:rsidR="00643022">
      <w:pPr>
        <w:spacing w:after="160" w:before="240"/>
        <w:ind w:firstLine="708"/>
        <w:jc w:val="both"/>
      </w:pPr>
      <w:r>
        <w:t xml:space="preserve"> Saziva se Skupština vjerovnika u stečajnom postupku nad dužnikom TIM-SPORT d.o.o., Sinj, Antuna Konstantina Matasa 7.,OIB: 05128495465, koja će se održati </w:t>
      </w:r>
      <w:r w:rsidRPr="00643022">
        <w:rPr>
          <w:b/>
        </w:rPr>
        <w:t xml:space="preserve">dana 18. siječnja 2018. godine u 09,00 sati </w:t>
      </w:r>
      <w:r>
        <w:t xml:space="preserve">u prostorijama Trgovačkog suda u Splitu, </w:t>
      </w:r>
      <w:proofErr w:type="spellStart"/>
      <w:r>
        <w:t>Sukoišanska</w:t>
      </w:r>
      <w:proofErr w:type="spellEnd"/>
      <w:r>
        <w:t xml:space="preserve"> 6, soba broj 3-4/Prizemlje sa sljedećim</w:t>
      </w:r>
    </w:p>
    <w:p w:rsidRDefault="00643022" w:rsidP="00643022" w:rsidR="00643022">
      <w:pPr>
        <w:spacing w:after="160" w:before="240"/>
        <w:jc w:val="center"/>
      </w:pPr>
      <w:r>
        <w:t>dnevnim redom:</w:t>
      </w:r>
    </w:p>
    <w:p w:rsidRDefault="00643022" w:rsidP="00643022" w:rsidR="00643022">
      <w:pPr>
        <w:ind w:firstLine="708"/>
        <w:jc w:val="both"/>
      </w:pPr>
      <w:r>
        <w:t>1. Izvješće stečajnog upravitelja o tijeku stečajnog postupka od 15.prosinca 2017. godine</w:t>
      </w:r>
    </w:p>
    <w:p w:rsidRDefault="00643022" w:rsidP="00643022" w:rsidR="00643022">
      <w:pPr>
        <w:spacing w:before="60"/>
        <w:ind w:firstLine="703"/>
        <w:jc w:val="both"/>
      </w:pPr>
      <w:r>
        <w:t>2. Donošenje odluke o nastavku prodaje imovine stečajnog dužnika</w:t>
      </w:r>
    </w:p>
    <w:p w:rsidRDefault="00643022" w:rsidP="00643022" w:rsidR="00643022">
      <w:pPr>
        <w:spacing w:before="60"/>
        <w:ind w:firstLine="703"/>
        <w:jc w:val="both"/>
      </w:pPr>
      <w:r>
        <w:t>3. Razno</w:t>
      </w:r>
    </w:p>
    <w:p w:rsidRDefault="00643022" w:rsidP="00643022" w:rsidR="00643022">
      <w:pPr>
        <w:spacing w:after="160" w:before="240"/>
        <w:ind w:firstLine="703"/>
        <w:jc w:val="both"/>
      </w:pPr>
      <w:r>
        <w:t>III. Na Skupštinu vjerovnika pozivaju se svi vjerovnici stečajnog dužnika objavom zaključka na e-oglasnoj ploči suda.</w:t>
      </w:r>
    </w:p>
    <w:p w:rsidRDefault="00643022" w:rsidP="00643022" w:rsidR="00643022">
      <w:pPr>
        <w:spacing w:after="160" w:before="240"/>
        <w:ind w:firstLine="703"/>
        <w:jc w:val="both"/>
      </w:pPr>
      <w:r>
        <w:t>IV. Ovaj će se zaključak javno objaviti na e-oglasnoj ploči  suda, što svim vjerovnicima služi kao poziv.</w:t>
      </w:r>
    </w:p>
    <w:p w:rsidRDefault="00643022" w:rsidP="00643022" w:rsidR="00643022">
      <w:pPr>
        <w:jc w:val="both"/>
      </w:pPr>
      <w:r>
        <w:t xml:space="preserve">               </w:t>
      </w:r>
      <w:r>
        <w:tab/>
      </w:r>
      <w:r>
        <w:tab/>
      </w:r>
      <w:r>
        <w:tab/>
        <w:t xml:space="preserve"> U Splitu, 15. prosinca 2017. godine</w:t>
      </w:r>
    </w:p>
    <w:p w:rsidRDefault="00643022" w:rsidP="00643022" w:rsidR="00643022">
      <w:pPr>
        <w:jc w:val="center"/>
      </w:pPr>
    </w:p>
    <w:p w:rsidRDefault="00643022" w:rsidP="00643022" w:rsidR="00643022">
      <w:pPr>
        <w:ind w:firstLine="708" w:left="5664"/>
        <w:jc w:val="both"/>
      </w:pPr>
      <w:r>
        <w:t xml:space="preserve"> S U D A C</w:t>
      </w:r>
    </w:p>
    <w:p w:rsidRDefault="00643022" w:rsidP="00643022" w:rsidR="00643022">
      <w:pPr>
        <w:ind w:firstLine="708" w:left="6372"/>
        <w:jc w:val="both"/>
      </w:pPr>
    </w:p>
    <w:p w:rsidRDefault="00643022" w:rsidP="00643022" w:rsidR="00643022">
      <w:pPr>
        <w:ind w:firstLine="708" w:left="5664"/>
        <w:jc w:val="both"/>
      </w:pPr>
      <w:r>
        <w:t xml:space="preserve"> Velimir Vuković</w:t>
      </w:r>
    </w:p>
    <w:p w:rsidRDefault="00643022" w:rsidP="00643022" w:rsidR="00643022">
      <w:pPr>
        <w:ind w:firstLine="708"/>
        <w:jc w:val="both"/>
      </w:pPr>
    </w:p>
    <w:p w:rsidRDefault="00643022" w:rsidP="00643022" w:rsidR="00643022">
      <w:pPr>
        <w:jc w:val="both"/>
      </w:pPr>
      <w:r>
        <w:t xml:space="preserve">UPUTA O PRAVNOM LIJEKU: </w:t>
      </w:r>
    </w:p>
    <w:p w:rsidRDefault="00643022" w:rsidP="00643022" w:rsidR="00643022">
      <w:pPr>
        <w:jc w:val="both"/>
      </w:pPr>
      <w:r>
        <w:t>Protiv ovog zaključka nije dopuštena žalba (čl. 11. st. 9. SZ-a).</w:t>
      </w:r>
    </w:p>
    <w:p w:rsidRDefault="00643022" w:rsidP="00643022" w:rsidR="00643022">
      <w:pPr>
        <w:spacing w:before="100"/>
        <w:jc w:val="both"/>
      </w:pPr>
      <w:r>
        <w:t>DNA:</w:t>
      </w:r>
    </w:p>
    <w:p w:rsidRDefault="00643022" w:rsidP="00643022" w:rsidR="00643022">
      <w:pPr>
        <w:jc w:val="both"/>
      </w:pPr>
      <w:r>
        <w:t>- stečajnom upravitelju</w:t>
      </w:r>
    </w:p>
    <w:p w:rsidRDefault="00643022" w:rsidP="00643022" w:rsidR="00643022">
      <w:pPr>
        <w:jc w:val="both"/>
      </w:pPr>
      <w:r>
        <w:t>- e-oglasna ploča – rok do 18.01.2018.</w:t>
      </w:r>
    </w:p>
    <w:p w:rsidRDefault="00643022" w:rsidP="00643022" w:rsidR="00643022">
      <w:pPr>
        <w:jc w:val="both"/>
      </w:pPr>
      <w:r>
        <w:t>- u spis</w:t>
      </w:r>
    </w:p>
    <w:p w:rsidRDefault="00643022" w:rsidP="00643022" w:rsidR="00643022"/>
    <w:p w:rsidRDefault="00643022" w:rsidP="00643022" w:rsidR="00643022"/>
    <w:p w:rsidRDefault="00643022" w:rsidP="00643022" w:rsidR="00643022">
      <w:pPr>
        <w:spacing w:before="100"/>
      </w:pPr>
      <w:r>
        <w:tab/>
      </w:r>
      <w:r>
        <w:tab/>
      </w:r>
    </w:p>
    <w:p w:rsidRDefault="00643022" w:rsidP="00643022" w:rsidR="00643022"/>
    <w:p w:rsidRDefault="00643022" w:rsidP="00643022" w:rsidR="00643022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022"/>
    <w:rsid w:val="00643022"/>
    <w:rsid w:val="00B70E86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43022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43022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43022"/>
    <w:rPr>
      <w:rFonts w:eastAsia="Times New Roman"/>
      <w:b/>
      <w:bCs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30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4302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0E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0E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0E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0E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0E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43022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43022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43022"/>
    <w:rPr>
      <w:rFonts w:eastAsia="Times New Roman"/>
      <w:b/>
      <w:bCs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30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4302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0E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0E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0E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0E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0E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841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2011.</izvorni_sadrzaj>
    <derivirana_varijabla naziv="DomainObject.Predmet.DatumOsnivanja_1">7. ožujka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St-131/2011</izvorni_sadrzaj>
    <derivirana_varijabla naziv="DomainObject.Predmet.OznakaBroj_1">St-131/2011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TIM-SPORT, d.o.o. za sport,ugostiteljstvo i trgovinu "u stečaju"</izvorni_sadrzaj>
    <derivirana_varijabla naziv="DomainObject.Predmet.ProtustrankaFormated_1">  TIM-SPORT, d.o.o. za sport,ugostiteljstvo i trgovinu "u stečaju"</derivirana_varijabla>
  </DomainObject.Predmet.ProtustrankaFormated>
  <DomainObject.Predmet.ProtustrankaFormatedOIB>
    <izvorni_sadrzaj>  TIM-SPORT, d.o.o. za sport,ugostiteljstvo i trgovinu "u stečaju", OIB 05128495465</izvorni_sadrzaj>
    <derivirana_varijabla naziv="DomainObject.Predmet.ProtustrankaFormatedOIB_1">  TIM-SPORT, d.o.o. za sport,ugostiteljstvo i trgovinu "u stečaju", OIB 05128495465</derivirana_varijabla>
  </DomainObject.Predmet.ProtustrankaFormatedOIB>
  <DomainObject.Predmet.ProtustrankaFormatedWithAdress>
    <izvorni_sadrzaj> TIM-SPORT, d.o.o. za sport,ugostiteljstvo i trgovinu "u stečaju", Antuna Konstatina Matasa 7, Sinj</izvorni_sadrzaj>
    <derivirana_varijabla naziv="DomainObject.Predmet.ProtustrankaFormatedWithAdress_1"> TIM-SPORT, d.o.o. za sport,ugostiteljstvo i trgovinu "u stečaju", Antuna Konstatina Matasa 7, Sinj</derivirana_varijabla>
  </DomainObject.Predmet.ProtustrankaFormatedWithAdress>
  <DomainObject.Predmet.ProtustrankaFormatedWithAdressOIB>
    <izvorni_sadrzaj> TIM-SPORT, d.o.o. za sport,ugostiteljstvo i trgovinu "u stečaju", OIB 05128495465, Antuna Konstatina Matasa 7, Sinj</izvorni_sadrzaj>
    <derivirana_varijabla naziv="DomainObject.Predmet.ProtustrankaFormatedWithAdressOIB_1"> TIM-SPORT, d.o.o. za sport,ugostiteljstvo i trgovinu "u stečaju", OIB 05128495465, Antuna Konstatina Matasa 7, Sinj</derivirana_varijabla>
  </DomainObject.Predmet.ProtustrankaFormatedWithAdressOIB>
  <DomainObject.Predmet.ProtustrankaWithAdress>
    <izvorni_sadrzaj>TIM-SPORT, d.o.o. za sport,ugostiteljstvo i trgovinu "u stečaju" Antuna Konstatina Matasa 7, Sinj</izvorni_sadrzaj>
    <derivirana_varijabla naziv="DomainObject.Predmet.ProtustrankaWithAdress_1">TIM-SPORT, d.o.o. za sport,ugostiteljstvo i trgovinu "u stečaju" Antuna Konstatina Matasa 7, Sinj</derivirana_varijabla>
  </DomainObject.Predmet.ProtustrankaWithAdress>
  <DomainObject.Predmet.ProtustrankaWithAdressOIB>
    <izvorni_sadrzaj>TIM-SPORT, d.o.o. za sport,ugostiteljstvo i trgovinu "u stečaju", OIB 05128495465, Antuna Konstatina Matasa 7, Sinj</izvorni_sadrzaj>
    <derivirana_varijabla naziv="DomainObject.Predmet.ProtustrankaWithAdressOIB_1">TIM-SPORT, d.o.o. za sport,ugostiteljstvo i trgovinu "u stečaju", OIB 05128495465, Antuna Konstatina Matasa 7, Sinj</derivirana_varijabla>
  </DomainObject.Predmet.ProtustrankaWithAdressOIB>
  <DomainObject.Predmet.ProtustrankaNazivFormated>
    <izvorni_sadrzaj>TIM-SPORT, d.o.o. za sport,ugostiteljstvo i trgovinu "u stečaju"</izvorni_sadrzaj>
    <derivirana_varijabla naziv="DomainObject.Predmet.ProtustrankaNazivFormated_1">TIM-SPORT, d.o.o. za sport,ugostiteljstvo i trgovinu "u stečaju"</derivirana_varijabla>
  </DomainObject.Predmet.ProtustrankaNazivFormated>
  <DomainObject.Predmet.ProtustrankaNazivFormatedOIB>
    <izvorni_sadrzaj>TIM-SPORT, d.o.o. za sport,ugostiteljstvo i trgovinu "u stečaju", OIB 05128495465</izvorni_sadrzaj>
    <derivirana_varijabla naziv="DomainObject.Predmet.ProtustrankaNazivFormatedOIB_1">TIM-SPORT, d.o.o. za sport,ugostiteljstvo i trgovinu "u stečaju", OIB 05128495465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TIM-SPORT d.o.o.; DELTRON d.o.o.; Stečajni upravitelj / Mirko Kozina; PROTECTOR-RAKELA, komanditno društvo za zaštitarsku djelatnost; BI-DA BETON, d.o.o. za građevinarstvo, trgovinu i usluge "u stečaju"; DRVOLIČANIN d.o.o. za građenje</izvorni_sadrzaj>
    <derivirana_varijabla naziv="DomainObject.Predmet.StrankaFormated_1">  TIM-SPORT d.o.o.; DELTRON d.o.o.; Stečajni upravitelj / Mirko Kozina; PROTECTOR-RAKELA, komanditno društvo za zaštitarsku djelatnost; BI-DA BETON, d.o.o. za građevinarstvo, trgovinu i usluge "u stečaju"; DRVOLIČANIN d.o.o. za građenje</derivirana_varijabla>
  </DomainObject.Predmet.StrankaFormated>
  <DomainObject.Predmet.StrankaFormatedOIB>
    <izvorni_sadrzaj>  TIM-SPORT d.o.o., OIB 05128495465; DELTRON d.o.o., OIB 36118056137; Stečajni upravitelj / Mirko Kozina, OIB 52822555537; PROTECTOR-RAKELA, komanditno društvo za zaštitarsku djelatnost, OIB 56847562239; BI-DA BETON, d.o.o. za građevinarstvo, trgovinu i usluge "u stečaju", OIB 96892282015; DRVOLIČANIN d.o.o. za građenje, OIB 78409838895</izvorni_sadrzaj>
    <derivirana_varijabla naziv="DomainObject.Predmet.StrankaFormatedOIB_1">  TIM-SPORT d.o.o., OIB 05128495465; DELTRON d.o.o., OIB 36118056137; Stečajni upravitelj / Mirko Kozina, OIB 52822555537; PROTECTOR-RAKELA, komanditno društvo za zaštitarsku djelatnost, OIB 56847562239; BI-DA BETON, d.o.o. za građevinarstvo, trgovinu i usluge "u stečaju", OIB 96892282015; DRVOLIČANIN d.o.o. za građenje, OIB 78409838895</derivirana_varijabla>
  </DomainObject.Predmet.StrankaFormatedOIB>
  <DomainObject.Predmet.StrankaFormatedWithAdress>
    <izvorni_sadrzaj> TIM-SPORT d.o.o., Antuna Konstatina Matasa 7, 21230 Sinj; DELTRON d.o.o., Vukovarska 148, 21000 Split; Stečajni upravitelj / Mirko Kozina, M. Getaldića 29, 21000 Split; PROTECTOR-RAKELA, komanditno društvo za zaštitarsku djelatnost, Vukovarska 164, Split; BI-DA BETON, d.o.o. za građevinarstvo, trgovinu i usluge "u stečaju", Kopilica 62, Split; DRVOLIČANIN d.o.o. za građenje, Karakašica 0, Karakašica</izvorni_sadrzaj>
    <derivirana_varijabla naziv="DomainObject.Predmet.StrankaFormatedWithAdress_1"> TIM-SPORT d.o.o., Antuna Konstatina Matasa 7, 21230 Sinj; DELTRON d.o.o., Vukovarska 148, 21000 Split; Stečajni upravitelj / Mirko Kozina, M. Getaldića 29, 21000 Split; PROTECTOR-RAKELA, komanditno društvo za zaštitarsku djelatnost, Vukovarska 164, Split; BI-DA BETON, d.o.o. za građevinarstvo, trgovinu i usluge "u stečaju", Kopilica 62, Split; DRVOLIČANIN d.o.o. za građenje, Karakašica 0, Karakašica</derivirana_varijabla>
  </DomainObject.Predmet.StrankaFormatedWithAdress>
  <DomainObject.Predmet.StrankaFormatedWithAdressOIB>
    <izvorni_sadrzaj> TIM-SPORT d.o.o., OIB 05128495465, Antuna Konstatina Matasa 7, 21230 Sinj; DELTRON d.o.o., OIB 36118056137, Vukovarska 148, 21000 Split; Stečajni upravitelj / Mirko Kozina, OIB 52822555537, M. Getaldića 29, 21000 Split; PROTECTOR-RAKELA, komanditno društvo za zaštitarsku djelatnost, OIB 56847562239, Vukovarska 164, Split; BI-DA BETON, d.o.o. za građevinarstvo, trgovinu i usluge "u stečaju", OIB 96892282015, Kopilica 62, Split; DRVOLIČANIN d.o.o. za građenje, OIB 78409838895, Karakašica 0, Karakašica</izvorni_sadrzaj>
    <derivirana_varijabla naziv="DomainObject.Predmet.StrankaFormatedWithAdressOIB_1"> TIM-SPORT d.o.o., OIB 05128495465, Antuna Konstatina Matasa 7, 21230 Sinj; DELTRON d.o.o., OIB 36118056137, Vukovarska 148, 21000 Split; Stečajni upravitelj / Mirko Kozina, OIB 52822555537, M. Getaldića 29, 21000 Split; PROTECTOR-RAKELA, komanditno društvo za zaštitarsku djelatnost, OIB 56847562239, Vukovarska 164, Split; BI-DA BETON, d.o.o. za građevinarstvo, trgovinu i usluge "u stečaju", OIB 96892282015, Kopilica 62, Split; DRVOLIČANIN d.o.o. za građenje, OIB 78409838895, Karakašica 0, Karakašica</derivirana_varijabla>
  </DomainObject.Predmet.StrankaFormatedWithAdressOIB>
  <DomainObject.Predmet.StrankaWithAdress>
    <izvorni_sadrzaj>TIM-SPORT d.o.o. Antuna Konstatina Matasa 7,21230 Sinj,DELTRON d.o.o. Vukovarska 148,21000 Split,Stečajni upravitelj / Mirko Kozina M. Getaldića 29,21000 Split,PROTECTOR-RAKELA, komanditno društvo za zaštitarsku djelatnost Vukovarska 164,Split,BI-DA BETON, d.o.o. za građevinarstvo, trgovinu i usluge "u stečaju" Kopilica 62,Split,DRVOLIČANIN d.o.o. za građenje Karakašica 0,Karakašica</izvorni_sadrzaj>
    <derivirana_varijabla naziv="DomainObject.Predmet.StrankaWithAdress_1">TIM-SPORT d.o.o. Antuna Konstatina Matasa 7,21230 Sinj,DELTRON d.o.o. Vukovarska 148,21000 Split,Stečajni upravitelj / Mirko Kozina M. Getaldića 29,21000 Split,PROTECTOR-RAKELA, komanditno društvo za zaštitarsku djelatnost Vukovarska 164,Split,BI-DA BETON, d.o.o. za građevinarstvo, trgovinu i usluge "u stečaju" Kopilica 62,Split,DRVOLIČANIN d.o.o. za građenje Karakašica 0,Karakašica</derivirana_varijabla>
  </DomainObject.Predmet.StrankaWithAdress>
  <DomainObject.Predmet.StrankaWithAdressOIB>
    <izvorni_sadrzaj>TIM-SPORT d.o.o., OIB 05128495465, Antuna Konstatina Matasa 7,21230 Sinj,DELTRON d.o.o., OIB 36118056137, Vukovarska 148,21000 Split,Stečajni upravitelj / Mirko Kozina, OIB 52822555537, M. Getaldića 29,21000 Split,PROTECTOR-RAKELA, komanditno društvo za zaštitarsku djelatnost, OIB 56847562239, Vukovarska 164,Split,BI-DA BETON, d.o.o. za građevinarstvo, trgovinu i usluge "u stečaju", OIB 96892282015, Kopilica 62,Split,DRVOLIČANIN d.o.o. za građenje, OIB 78409838895, Karakašica 0,Karakašica</izvorni_sadrzaj>
    <derivirana_varijabla naziv="DomainObject.Predmet.StrankaWithAdressOIB_1">TIM-SPORT d.o.o., OIB 05128495465, Antuna Konstatina Matasa 7,21230 Sinj,DELTRON d.o.o., OIB 36118056137, Vukovarska 148,21000 Split,Stečajni upravitelj / Mirko Kozina, OIB 52822555537, M. Getaldića 29,21000 Split,PROTECTOR-RAKELA, komanditno društvo za zaštitarsku djelatnost, OIB 56847562239, Vukovarska 164,Split,BI-DA BETON, d.o.o. za građevinarstvo, trgovinu i usluge "u stečaju", OIB 96892282015, Kopilica 62,Split,DRVOLIČANIN d.o.o. za građenje, OIB 78409838895, Karakašica 0,Karakašica</derivirana_varijabla>
  </DomainObject.Predmet.StrankaWithAdressOIB>
  <DomainObject.Predmet.StrankaNazivFormated>
    <izvorni_sadrzaj>TIM-SPORT d.o.o.,DELTRON d.o.o.,Stečajni upravitelj / Mirko Kozina,PROTECTOR-RAKELA, komanditno društvo za zaštitarsku djelatnost,BI-DA BETON, d.o.o. za građevinarstvo, trgovinu i usluge "u stečaju",DRVOLIČANIN d.o.o. za građenje</izvorni_sadrzaj>
    <derivirana_varijabla naziv="DomainObject.Predmet.StrankaNazivFormated_1">TIM-SPORT d.o.o.,DELTRON d.o.o.,Stečajni upravitelj / Mirko Kozina,PROTECTOR-RAKELA, komanditno društvo za zaštitarsku djelatnost,BI-DA BETON, d.o.o. za građevinarstvo, trgovinu i usluge "u stečaju",DRVOLIČANIN d.o.o. za građenje</derivirana_varijabla>
  </DomainObject.Predmet.StrankaNazivFormated>
  <DomainObject.Predmet.StrankaNazivFormatedOIB>
    <izvorni_sadrzaj>TIM-SPORT d.o.o., OIB 05128495465,DELTRON d.o.o., OIB 36118056137,Stečajni upravitelj / Mirko Kozina, OIB 52822555537,PROTECTOR-RAKELA, komanditno društvo za zaštitarsku djelatnost, OIB 56847562239,BI-DA BETON, d.o.o. za građevinarstvo, trgovinu i usluge "u stečaju", OIB 96892282015,DRVOLIČANIN d.o.o. za građenje, OIB 78409838895</izvorni_sadrzaj>
    <derivirana_varijabla naziv="DomainObject.Predmet.StrankaNazivFormatedOIB_1">TIM-SPORT d.o.o., OIB 05128495465,DELTRON d.o.o., OIB 36118056137,Stečajni upravitelj / Mirko Kozina, OIB 52822555537,PROTECTOR-RAKELA, komanditno društvo za zaštitarsku djelatnost, OIB 56847562239,BI-DA BETON, d.o.o. za građevinarstvo, trgovinu i usluge "u stečaju", OIB 96892282015,DRVOLIČANIN d.o.o. za građenje, OIB 78409838895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TIM-SPORT d.o.o.</item>
      <item>DELTRON d.o.o.</item>
      <item>Stečajni upravitelj / Mirko Kozina</item>
      <item>PROTECTOR-RAKELA, komanditno društvo za zaštitarsku djelatnost</item>
      <item>BI-DA BETON, d.o.o. za građevinarstvo, trgovinu i usluge "u stečaju"</item>
      <item>DRVOLIČANIN d.o.o. za građenje</item>
    </izvorni_sadrzaj>
    <derivirana_varijabla naziv="DomainObject.Predmet.StrankaListFormated_1">
      <item>TIM-SPORT d.o.o.</item>
      <item>DELTRON d.o.o.</item>
      <item>Stečajni upravitelj / Mirko Kozina</item>
      <item>PROTECTOR-RAKELA, komanditno društvo za zaštitarsku djelatnost</item>
      <item>BI-DA BETON, d.o.o. za građevinarstvo, trgovinu i usluge "u stečaju"</item>
      <item>DRVOLIČANIN d.o.o. za građenje</item>
    </derivirana_varijabla>
  </DomainObject.Predmet.StrankaListFormated>
  <DomainObject.Predmet.StrankaListFormatedOIB>
    <izvorni_sadrzaj>
      <item>TIM-SPORT d.o.o., OIB 05128495465</item>
      <item>DELTRON d.o.o., OIB 36118056137</item>
      <item>Stečajni upravitelj / Mirko Kozina, OIB 52822555537</item>
      <item>PROTECTOR-RAKELA, komanditno društvo za zaštitarsku djelatnost, OIB 56847562239</item>
      <item>BI-DA BETON, d.o.o. za građevinarstvo, trgovinu i usluge "u stečaju", OIB 96892282015</item>
      <item>DRVOLIČANIN d.o.o. za građenje, OIB 78409838895</item>
    </izvorni_sadrzaj>
    <derivirana_varijabla naziv="DomainObject.Predmet.StrankaListFormatedOIB_1">
      <item>TIM-SPORT d.o.o., OIB 05128495465</item>
      <item>DELTRON d.o.o., OIB 36118056137</item>
      <item>Stečajni upravitelj / Mirko Kozina, OIB 52822555537</item>
      <item>PROTECTOR-RAKELA, komanditno društvo za zaštitarsku djelatnost, OIB 56847562239</item>
      <item>BI-DA BETON, d.o.o. za građevinarstvo, trgovinu i usluge "u stečaju", OIB 96892282015</item>
      <item>DRVOLIČANIN d.o.o. za građenje, OIB 78409838895</item>
    </derivirana_varijabla>
  </DomainObject.Predmet.StrankaListFormatedOIB>
  <DomainObject.Predmet.StrankaListFormatedWithAdress>
    <izvorni_sadrzaj>
      <item>TIM-SPORT d.o.o., Antuna Konstatina Matasa 7, 21230 Sinj</item>
      <item>DELTRON d.o.o., Vukovarska 148, 21000 Split</item>
      <item>Stečajni upravitelj / Mirko Kozina, M. Getaldića 29, 21000 Split</item>
      <item>PROTECTOR-RAKELA, komanditno društvo za zaštitarsku djelatnost, Vukovarska 164, Split</item>
      <item>BI-DA BETON, d.o.o. za građevinarstvo, trgovinu i usluge "u stečaju", Kopilica 62, Split</item>
      <item>DRVOLIČANIN d.o.o. za građenje, Karakašica 0, Karakašica</item>
    </izvorni_sadrzaj>
    <derivirana_varijabla naziv="DomainObject.Predmet.StrankaListFormatedWithAdress_1">
      <item>TIM-SPORT d.o.o., Antuna Konstatina Matasa 7, 21230 Sinj</item>
      <item>DELTRON d.o.o., Vukovarska 148, 21000 Split</item>
      <item>Stečajni upravitelj / Mirko Kozina, M. Getaldića 29, 21000 Split</item>
      <item>PROTECTOR-RAKELA, komanditno društvo za zaštitarsku djelatnost, Vukovarska 164, Split</item>
      <item>BI-DA BETON, d.o.o. za građevinarstvo, trgovinu i usluge "u stečaju", Kopilica 62, Split</item>
      <item>DRVOLIČANIN d.o.o. za građenje, Karakašica 0, Karakašica</item>
    </derivirana_varijabla>
  </DomainObject.Predmet.StrankaListFormatedWithAdress>
  <DomainObject.Predmet.StrankaListFormatedWithAdressOIB>
    <izvorni_sadrzaj>
      <item>TIM-SPORT d.o.o., OIB 05128495465, Antuna Konstatina Matasa 7, 21230 Sinj</item>
      <item>DELTRON d.o.o., OIB 36118056137, Vukovarska 148, 21000 Split</item>
      <item>Stečajni upravitelj / Mirko Kozina, OIB 52822555537, M. Getaldića 29, 21000 Split</item>
      <item>PROTECTOR-RAKELA, komanditno društvo za zaštitarsku djelatnost, OIB 56847562239, Vukovarska 164, Split</item>
      <item>BI-DA BETON, d.o.o. za građevinarstvo, trgovinu i usluge "u stečaju", OIB 96892282015, Kopilica 62, Split</item>
      <item>DRVOLIČANIN d.o.o. za građenje, OIB 78409838895, Karakašica 0, Karakašica</item>
    </izvorni_sadrzaj>
    <derivirana_varijabla naziv="DomainObject.Predmet.StrankaListFormatedWithAdressOIB_1">
      <item>TIM-SPORT d.o.o., OIB 05128495465, Antuna Konstatina Matasa 7, 21230 Sinj</item>
      <item>DELTRON d.o.o., OIB 36118056137, Vukovarska 148, 21000 Split</item>
      <item>Stečajni upravitelj / Mirko Kozina, OIB 52822555537, M. Getaldića 29, 21000 Split</item>
      <item>PROTECTOR-RAKELA, komanditno društvo za zaštitarsku djelatnost, OIB 56847562239, Vukovarska 164, Split</item>
      <item>BI-DA BETON, d.o.o. za građevinarstvo, trgovinu i usluge "u stečaju", OIB 96892282015, Kopilica 62, Split</item>
      <item>DRVOLIČANIN d.o.o. za građenje, OIB 78409838895, Karakašica 0, Karakašica</item>
    </derivirana_varijabla>
  </DomainObject.Predmet.StrankaListFormatedWithAdressOIB>
  <DomainObject.Predmet.StrankaListNazivFormated>
    <izvorni_sadrzaj>
      <item>TIM-SPORT d.o.o.</item>
      <item>DELTRON d.o.o.</item>
      <item>Stečajni upravitelj / Mirko Kozina</item>
      <item>PROTECTOR-RAKELA, komanditno društvo za zaštitarsku djelatnost</item>
      <item>BI-DA BETON, d.o.o. za građevinarstvo, trgovinu i usluge "u stečaju"</item>
      <item>DRVOLIČANIN d.o.o. za građenje</item>
    </izvorni_sadrzaj>
    <derivirana_varijabla naziv="DomainObject.Predmet.StrankaListNazivFormated_1">
      <item>TIM-SPORT d.o.o.</item>
      <item>DELTRON d.o.o.</item>
      <item>Stečajni upravitelj / Mirko Kozina</item>
      <item>PROTECTOR-RAKELA, komanditno društvo za zaštitarsku djelatnost</item>
      <item>BI-DA BETON, d.o.o. za građevinarstvo, trgovinu i usluge "u stečaju"</item>
      <item>DRVOLIČANIN d.o.o. za građenje</item>
    </derivirana_varijabla>
  </DomainObject.Predmet.StrankaListNazivFormated>
  <DomainObject.Predmet.StrankaListNazivFormatedOIB>
    <izvorni_sadrzaj>
      <item>TIM-SPORT d.o.o., OIB 05128495465</item>
      <item>DELTRON d.o.o., OIB 36118056137</item>
      <item>Stečajni upravitelj / Mirko Kozina, OIB 52822555537</item>
      <item>PROTECTOR-RAKELA, komanditno društvo za zaštitarsku djelatnost, OIB 56847562239</item>
      <item>BI-DA BETON, d.o.o. za građevinarstvo, trgovinu i usluge "u stečaju", OIB 96892282015</item>
      <item>DRVOLIČANIN d.o.o. za građenje, OIB 78409838895</item>
    </izvorni_sadrzaj>
    <derivirana_varijabla naziv="DomainObject.Predmet.StrankaListNazivFormatedOIB_1">
      <item>TIM-SPORT d.o.o., OIB 05128495465</item>
      <item>DELTRON d.o.o., OIB 36118056137</item>
      <item>Stečajni upravitelj / Mirko Kozina, OIB 52822555537</item>
      <item>PROTECTOR-RAKELA, komanditno društvo za zaštitarsku djelatnost, OIB 56847562239</item>
      <item>BI-DA BETON, d.o.o. za građevinarstvo, trgovinu i usluge "u stečaju", OIB 96892282015</item>
      <item>DRVOLIČANIN d.o.o. za građenje, OIB 78409838895</item>
    </derivirana_varijabla>
  </DomainObject.Predmet.StrankaListNazivFormatedOIB>
  <DomainObject.Predmet.ProtuStrankaListFormated>
    <izvorni_sadrzaj>
      <item>TIM-SPORT, d.o.o. za sport,ugostiteljstvo i trgovinu "u stečaju"</item>
    </izvorni_sadrzaj>
    <derivirana_varijabla naziv="DomainObject.Predmet.ProtuStrankaListFormated_1">
      <item>TIM-SPORT, d.o.o. za sport,ugostiteljstvo i trgovinu "u stečaju"</item>
    </derivirana_varijabla>
  </DomainObject.Predmet.ProtuStrankaListFormated>
  <DomainObject.Predmet.ProtuStrankaListFormatedOIB>
    <izvorni_sadrzaj>
      <item>TIM-SPORT, d.o.o. za sport,ugostiteljstvo i trgovinu "u stečaju", OIB 05128495465</item>
    </izvorni_sadrzaj>
    <derivirana_varijabla naziv="DomainObject.Predmet.ProtuStrankaListFormatedOIB_1">
      <item>TIM-SPORT, d.o.o. za sport,ugostiteljstvo i trgovinu "u stečaju", OIB 05128495465</item>
    </derivirana_varijabla>
  </DomainObject.Predmet.ProtuStrankaListFormatedOIB>
  <DomainObject.Predmet.ProtuStrankaListFormatedWithAdress>
    <izvorni_sadrzaj>
      <item>TIM-SPORT, d.o.o. za sport,ugostiteljstvo i trgovinu "u stečaju", Antuna Konstatina Matasa 7, Sinj</item>
    </izvorni_sadrzaj>
    <derivirana_varijabla naziv="DomainObject.Predmet.ProtuStrankaListFormatedWithAdress_1">
      <item>TIM-SPORT, d.o.o. za sport,ugostiteljstvo i trgovinu "u stečaju", Antuna Konstatina Matasa 7, Sinj</item>
    </derivirana_varijabla>
  </DomainObject.Predmet.ProtuStrankaListFormatedWithAdress>
  <DomainObject.Predmet.ProtuStrankaListFormatedWithAdressOIB>
    <izvorni_sadrzaj>
      <item>TIM-SPORT, d.o.o. za sport,ugostiteljstvo i trgovinu "u stečaju", OIB 05128495465, Antuna Konstatina Matasa 7, Sinj</item>
    </izvorni_sadrzaj>
    <derivirana_varijabla naziv="DomainObject.Predmet.ProtuStrankaListFormatedWithAdressOIB_1">
      <item>TIM-SPORT, d.o.o. za sport,ugostiteljstvo i trgovinu "u stečaju", OIB 05128495465, Antuna Konstatina Matasa 7, Sinj</item>
    </derivirana_varijabla>
  </DomainObject.Predmet.ProtuStrankaListFormatedWithAdressOIB>
  <DomainObject.Predmet.ProtuStrankaListNazivFormated>
    <izvorni_sadrzaj>
      <item>TIM-SPORT, d.o.o. za sport,ugostiteljstvo i trgovinu "u stečaju"</item>
    </izvorni_sadrzaj>
    <derivirana_varijabla naziv="DomainObject.Predmet.ProtuStrankaListNazivFormated_1">
      <item>TIM-SPORT, d.o.o. za sport,ugostiteljstvo i trgovinu "u stečaju"</item>
    </derivirana_varijabla>
  </DomainObject.Predmet.ProtuStrankaListNazivFormated>
  <DomainObject.Predmet.ProtuStrankaListNazivFormatedOIB>
    <izvorni_sadrzaj>
      <item>TIM-SPORT, d.o.o. za sport,ugostiteljstvo i trgovinu "u stečaju", OIB 05128495465</item>
    </izvorni_sadrzaj>
    <derivirana_varijabla naziv="DomainObject.Predmet.ProtuStrankaListNazivFormatedOIB_1">
      <item>TIM-SPORT, d.o.o. za sport,ugostiteljstvo i trgovinu "u stečaju", OIB 05128495465</item>
    </derivirana_varijabla>
  </DomainObject.Predmet.ProtuStrankaListNazivFormatedOIB>
  <DomainObject.Predmet.OstaliListFormated>
    <izvorni_sadrzaj>
      <item>DORIS KOŠTA</item>
      <item>Oglasna ploča</item>
      <item>NARODNE NOVINE d.d.</item>
    </izvorni_sadrzaj>
    <derivirana_varijabla naziv="DomainObject.Predmet.OstaliListFormated_1">
      <item>DORIS KOŠTA</item>
      <item>Oglasna ploča</item>
      <item>NARODNE NOVINE d.d.</item>
    </derivirana_varijabla>
  </DomainObject.Predmet.OstaliListFormated>
  <DomainObject.Predmet.OstaliListFormatedOIB>
    <izvorni_sadrzaj>
      <item>DORIS KOŠTA, OIB 13893281862</item>
      <item>Oglasna ploča</item>
      <item>NARODNE NOVINE d.d., OIB 64546066176</item>
    </izvorni_sadrzaj>
    <derivirana_varijabla naziv="DomainObject.Predmet.OstaliListFormatedOIB_1">
      <item>DORIS KOŠTA, OIB 13893281862</item>
      <item>Oglasna ploča</item>
      <item>NARODNE NOVINE d.d., OIB 64546066176</item>
    </derivirana_varijabla>
  </DomainObject.Predmet.OstaliListFormatedOIB>
  <DomainObject.Predmet.OstaliListFormatedWithAdress>
    <izvorni_sadrzaj>
      <item>DORIS KOŠTA, Domovinskog rata 21, 21000 Split</item>
      <item>Oglasna ploča</item>
      <item>NARODNE NOVINE d.d., Savski gaj XIII. put 6, 1000 Zagreb</item>
    </izvorni_sadrzaj>
    <derivirana_varijabla naziv="DomainObject.Predmet.OstaliListFormatedWithAdress_1">
      <item>DORIS KOŠTA, Domovinskog rata 21, 21000 Split</item>
      <item>Oglasna ploča</item>
      <item>NARODNE NOVINE d.d., Savski gaj XIII. put 6, 1000 Zagreb</item>
    </derivirana_varijabla>
  </DomainObject.Predmet.OstaliListFormatedWithAdress>
  <DomainObject.Predmet.OstaliListFormatedWithAdressOIB>
    <izvorni_sadrzaj>
      <item>DORIS KOŠTA, OIB 13893281862, Domovinskog rata 21, 21000 Split</item>
      <item>Oglasna ploča</item>
      <item>NARODNE NOVINE d.d., OIB 64546066176, Savski gaj XIII. put 6, 1000 Zagreb</item>
    </izvorni_sadrzaj>
    <derivirana_varijabla naziv="DomainObject.Predmet.OstaliListFormatedWithAdressOIB_1">
      <item>DORIS KOŠTA, OIB 13893281862, Domovinskog rata 21, 21000 Split</item>
      <item>Oglasna ploča</item>
      <item>NARODNE NOVINE d.d., OIB 64546066176, Savski gaj XIII. put 6, 1000 Zagreb</item>
    </derivirana_varijabla>
  </DomainObject.Predmet.OstaliListFormatedWithAdressOIB>
  <DomainObject.Predmet.OstaliListNazivFormated>
    <izvorni_sadrzaj>
      <item>DORIS KOŠTA</item>
      <item>Oglasna ploča</item>
      <item>NARODNE NOVINE d.d.</item>
    </izvorni_sadrzaj>
    <derivirana_varijabla naziv="DomainObject.Predmet.OstaliListNazivFormated_1">
      <item>DORIS KOŠTA</item>
      <item>Oglasna ploča</item>
      <item>NARODNE NOVINE d.d.</item>
    </derivirana_varijabla>
  </DomainObject.Predmet.OstaliListNazivFormated>
  <DomainObject.Predmet.OstaliListNazivFormatedOIB>
    <izvorni_sadrzaj>
      <item>DORIS KOŠTA, OIB 13893281862</item>
      <item>Oglasna ploča</item>
      <item>NARODNE NOVINE d.d., OIB 64546066176</item>
    </izvorni_sadrzaj>
    <derivirana_varijabla naziv="DomainObject.Predmet.OstaliListNazivFormatedOIB_1">
      <item>DORIS KOŠTA, OIB 13893281862</item>
      <item>Oglasna ploča</item>
      <item>NARODNE NOVINE d.d.,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BI-DA BETON, d.o.o. za građevinarstvo, trgovinu i usluge "u stečaju" i dr.</izvorni_sadrzaj>
    <derivirana_varijabla naziv="DomainObject.Predmet.StrankaIDrugi_1">BI-DA BETON, d.o.o. za građevinarstvo, trgovinu i usluge "u stečaju" i dr.</derivirana_varijabla>
  </DomainObject.Predmet.StrankaIDrugi>
  <DomainObject.Predmet.ProtustrankaIDrugi>
    <izvorni_sadrzaj>TIM-SPORT, d.o.o. za sport,ugostiteljstvo i trgovinu "u stečaju"</izvorni_sadrzaj>
    <derivirana_varijabla naziv="DomainObject.Predmet.ProtustrankaIDrugi_1">TIM-SPORT, d.o.o. za sport,ugostiteljstvo i trgovinu "u stečaju"</derivirana_varijabla>
  </DomainObject.Predmet.ProtustrankaIDrugi>
  <DomainObject.Predmet.StrankaIDrugiAdressOIB>
    <izvorni_sadrzaj>BI-DA BETON, d.o.o. za građevinarstvo, trgovinu i usluge "u stečaju", OIB 96892282015, Kopilica 62, Split i dr.</izvorni_sadrzaj>
    <derivirana_varijabla naziv="DomainObject.Predmet.StrankaIDrugiAdressOIB_1">BI-DA BETON, d.o.o. za građevinarstvo, trgovinu i usluge "u stečaju", OIB 96892282015, Kopilica 62, Split i dr.</derivirana_varijabla>
  </DomainObject.Predmet.StrankaIDrugiAdressOIB>
  <DomainObject.Predmet.ProtustrankaIDrugiAdressOIB>
    <izvorni_sadrzaj>TIM-SPORT, d.o.o. za sport,ugostiteljstvo i trgovinu "u stečaju", OIB 05128495465, Antuna Konstatina Matasa 7, Sinj</izvorni_sadrzaj>
    <derivirana_varijabla naziv="DomainObject.Predmet.ProtustrankaIDrugiAdressOIB_1">TIM-SPORT, d.o.o. za sport,ugostiteljstvo i trgovinu "u stečaju", OIB 05128495465, Antuna Konstatina Matasa 7,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DORIS KOŠTA</item>
      <item>TIM-SPORT, d.o.o. za sport,ugostiteljstvo i trgovinu "u stečaju"</item>
      <item>TIM-SPORT d.o.o.</item>
      <item>DELTRON d.o.o.</item>
      <item>Stečajni upravitelj / Mirko Kozina</item>
      <item>PROTECTOR-RAKELA, komanditno društvo za zaštitarsku djelatnost</item>
      <item>BI-DA BETON, d.o.o. za građevinarstvo, trgovinu i usluge "u stečaju"</item>
      <item>DRVOLIČANIN d.o.o. za građenje</item>
      <item>Oglasna ploča</item>
      <item>NARODNE NOVINE d.d.</item>
    </izvorni_sadrzaj>
    <derivirana_varijabla naziv="DomainObject.Predmet.SudioniciListNaziv_1">
      <item>DORIS KOŠTA</item>
      <item>TIM-SPORT, d.o.o. za sport,ugostiteljstvo i trgovinu "u stečaju"</item>
      <item>TIM-SPORT d.o.o.</item>
      <item>DELTRON d.o.o.</item>
      <item>Stečajni upravitelj / Mirko Kozina</item>
      <item>PROTECTOR-RAKELA, komanditno društvo za zaštitarsku djelatnost</item>
      <item>BI-DA BETON, d.o.o. za građevinarstvo, trgovinu i usluge "u stečaju"</item>
      <item>DRVOLIČANIN d.o.o. za građenje</item>
      <item>Oglasna ploča</item>
      <item>NARODNE NOVINE d.d.</item>
    </derivirana_varijabla>
  </DomainObject.Predmet.SudioniciListNaziv>
  <DomainObject.Predmet.SudioniciListAdressOIB>
    <izvorni_sadrzaj>
      <item>DORIS KOŠTA, OIB 13893281862, Domovinskog rata 21,21000 Split</item>
      <item>TIM-SPORT, d.o.o. za sport,ugostiteljstvo i trgovinu "u stečaju", OIB 05128495465, Antuna Konstatina Matasa 7,Sinj</item>
      <item>TIM-SPORT d.o.o., OIB 05128495465, Antuna Konstatina Matasa 7,21230 Sinj</item>
      <item>DELTRON d.o.o., OIB 36118056137, Vukovarska 148,21000 Split</item>
      <item>Stečajni upravitelj / Mirko Kozina, OIB 52822555537, M. Getaldića 29,21000 Split</item>
      <item>PROTECTOR-RAKELA, komanditno društvo za zaštitarsku djelatnost, OIB 56847562239, Vukovarska 164,Split</item>
      <item>BI-DA BETON, d.o.o. za građevinarstvo, trgovinu i usluge "u stečaju", OIB 96892282015, Kopilica 62,Split</item>
      <item>DRVOLIČANIN d.o.o. za građenje, OIB 78409838895, Karakašica 0,Karakašica</item>
      <item>Oglasna ploča</item>
      <item>NARODNE NOVINE d.d., OIB 64546066176, Savski gaj XIII. put 6,1000 Zagreb</item>
    </izvorni_sadrzaj>
    <derivirana_varijabla naziv="DomainObject.Predmet.SudioniciListAdressOIB_1">
      <item>DORIS KOŠTA, OIB 13893281862, Domovinskog rata 21,21000 Split</item>
      <item>TIM-SPORT, d.o.o. za sport,ugostiteljstvo i trgovinu "u stečaju", OIB 05128495465, Antuna Konstatina Matasa 7,Sinj</item>
      <item>TIM-SPORT d.o.o., OIB 05128495465, Antuna Konstatina Matasa 7,21230 Sinj</item>
      <item>DELTRON d.o.o., OIB 36118056137, Vukovarska 148,21000 Split</item>
      <item>Stečajni upravitelj / Mirko Kozina, OIB 52822555537, M. Getaldića 29,21000 Split</item>
      <item>PROTECTOR-RAKELA, komanditno društvo za zaštitarsku djelatnost, OIB 56847562239, Vukovarska 164,Split</item>
      <item>BI-DA BETON, d.o.o. za građevinarstvo, trgovinu i usluge "u stečaju", OIB 96892282015, Kopilica 62,Split</item>
      <item>DRVOLIČANIN d.o.o. za građenje, OIB 78409838895, Karakašica 0,Karakašica</item>
      <item>Oglasna ploča</item>
      <item>NARODNE NOVINE d.d., OIB 64546066176, Savski gaj XIII. put 6,1000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13893281862</item>
      <item>, OIB 05128495465</item>
      <item>, OIB 05128495465</item>
      <item>, OIB 36118056137</item>
      <item>, OIB 52822555537</item>
      <item>, OIB 56847562239</item>
      <item>, OIB 96892282015</item>
      <item>, OIB 78409838895</item>
      <item>, OIB null</item>
      <item>, OIB 64546066176</item>
    </izvorni_sadrzaj>
    <derivirana_varijabla naziv="DomainObject.Predmet.SudioniciListNazivOIB_1">
      <item>, OIB 13893281862</item>
      <item>, OIB 05128495465</item>
      <item>, OIB 05128495465</item>
      <item>, OIB 36118056137</item>
      <item>, OIB 52822555537</item>
      <item>, OIB 56847562239</item>
      <item>, OIB 96892282015</item>
      <item>, OIB 78409838895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Mirko Kozina, OIB 52822555537, M. Getaldića 29 Split</item>
    </izvorni_sadrzaj>
    <derivirana_varijabla naziv="DomainObject.Predmet.StecajniUpraviteljiListAddressOIB_1">
      <item>Mirko Kozina, OIB 52822555537, M. Getaldića 29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213</properties:Words>
  <properties:Characters>1172</properties:Characters>
  <properties:Lines>43</properties:Lines>
  <properties:Paragraphs>24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1.St-131/2011</vt:lpstr>
      <vt:lpstr>REPUBLIKA HRVATSKA	</vt:lpstr>
      <vt:lpstr>REPUBLIKA HRVATSKA</vt:lpstr>
    </vt:vector>
  </properties:TitlesOfParts>
  <properties:LinksUpToDate>false</properties:LinksUpToDate>
  <properties:CharactersWithSpaces>1407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2017-12-15T12:47:00Z</dcterms:created>
  <dc:creator>Velimir Vuković</dc:creator>
  <cp:lastModifiedBy>Velimir Vuković</cp:lastModifiedBy>
  <cp:lastPrinted>2017-12-15T12:54:00Z</cp:lastPrinted>
  <dcterms:modified xmlns:xsi="http://www.w3.org/2001/XMLSchema-instance" xsi:type="dcterms:W3CDTF">2017-12-15T12:56:00Z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