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752e2" w14:paraId="c4752e2" w:rsidRDefault="005D6592" w:rsidP="005D6592" w:rsidR="005D6592" w:rsidRPr="00CC5DE4">
      <w:pPr>
        <w15:collapsed w:val="false"/>
      </w:pPr>
      <w:bookmarkStart w:name="_GoBack" w:id="0"/>
      <w:bookmarkEnd w:id="0"/>
      <w:r w:rsidRPr="00CC5DE4">
        <w:rPr>
          <w:sz w:val="16"/>
          <w:szCs w:val="16"/>
        </w:rPr>
        <w:t xml:space="preserve">                          </w:t>
      </w:r>
      <w:r w:rsidRPr="00CC5DE4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DE4">
        <w:rPr>
          <w:sz w:val="16"/>
          <w:szCs w:val="16"/>
        </w:rPr>
        <w:t xml:space="preserve">                   </w:t>
      </w:r>
      <w:r w:rsidRPr="00CC5DE4">
        <w:t xml:space="preserve">                                         </w:t>
      </w:r>
    </w:p>
    <w:p w:rsidRDefault="005D6592" w:rsidP="005D6592" w:rsidR="005D6592" w:rsidRPr="00CC5DE4">
      <w:r w:rsidRPr="00CC5DE4">
        <w:t xml:space="preserve">    REPUBLIKA HRVATSKA </w:t>
      </w:r>
      <w:r w:rsidRPr="00CC5DE4">
        <w:tab/>
      </w:r>
      <w:r w:rsidRPr="00CC5DE4">
        <w:tab/>
      </w:r>
      <w:r w:rsidRPr="00CC5DE4">
        <w:tab/>
      </w:r>
      <w:r w:rsidRPr="00CC5DE4">
        <w:tab/>
      </w:r>
      <w:r w:rsidRPr="00CC5DE4">
        <w:tab/>
      </w:r>
    </w:p>
    <w:p w:rsidRDefault="005D6592" w:rsidP="005D6592" w:rsidR="005D6592" w:rsidRPr="00CC5DE4">
      <w:r w:rsidRPr="00CC5DE4">
        <w:t>TRGOVAČKI SUD U PAZINU</w:t>
      </w:r>
    </w:p>
    <w:p w:rsidRDefault="005D6592" w:rsidP="005D6592" w:rsidR="005D6592" w:rsidRPr="00CC5DE4">
      <w:r w:rsidRPr="00CC5DE4">
        <w:t xml:space="preserve">    52000 PAZIN, Dršćevka 1 </w:t>
      </w:r>
      <w:r w:rsidRPr="00CC5DE4">
        <w:tab/>
      </w:r>
      <w:r w:rsidRPr="00CC5DE4">
        <w:tab/>
      </w:r>
      <w:r w:rsidRPr="00CC5DE4">
        <w:tab/>
      </w:r>
      <w:r w:rsidRPr="00CC5DE4">
        <w:tab/>
      </w:r>
      <w:r w:rsidRPr="00CC5DE4">
        <w:tab/>
        <w:t xml:space="preserve">       </w:t>
      </w:r>
    </w:p>
    <w:p w:rsidRDefault="005D6592" w:rsidP="005D6592" w:rsidR="005D6592" w:rsidRPr="00CC5DE4">
      <w:pPr>
        <w:jc w:val="both"/>
      </w:pPr>
      <w:r w:rsidRPr="00CC5DE4">
        <w:tab/>
      </w:r>
    </w:p>
    <w:p w:rsidRDefault="005D6592" w:rsidP="005D6592" w:rsidR="005D6592" w:rsidRPr="00CC5DE4">
      <w:pPr>
        <w:jc w:val="center"/>
      </w:pPr>
      <w:r w:rsidRPr="00CC5DE4">
        <w:t>R E P U B L I K A  H R V A T S K A</w:t>
      </w:r>
    </w:p>
    <w:p w:rsidRDefault="005D6592" w:rsidP="005D6592" w:rsidR="005D6592" w:rsidRPr="00CC5DE4"/>
    <w:p w:rsidRDefault="005D6592" w:rsidP="005D6592" w:rsidR="005D6592" w:rsidRPr="00CC5DE4">
      <w:pPr>
        <w:jc w:val="center"/>
      </w:pPr>
      <w:r w:rsidRPr="00CC5DE4">
        <w:t>R J E Š E NJ E</w:t>
      </w:r>
    </w:p>
    <w:p w:rsidRDefault="005D6592" w:rsidP="005D6592" w:rsidR="005D6592" w:rsidRPr="00CC5DE4">
      <w:pPr>
        <w:rPr>
          <w:color w:val="FF0000"/>
        </w:rPr>
      </w:pPr>
    </w:p>
    <w:p w:rsidRDefault="005D6592" w:rsidP="005D6592" w:rsidR="005D6592" w:rsidRPr="00373E2F">
      <w:pPr>
        <w:jc w:val="both"/>
      </w:pPr>
      <w:r w:rsidRPr="00373E2F">
        <w:tab/>
        <w:t>Trgovački sud u Pazinu, po stečajno</w:t>
      </w:r>
      <w:r w:rsidR="0000405A" w:rsidRPr="00373E2F">
        <w:t>m</w:t>
      </w:r>
      <w:r w:rsidRPr="00373E2F">
        <w:t xml:space="preserve"> su</w:t>
      </w:r>
      <w:r w:rsidR="0000405A" w:rsidRPr="00373E2F">
        <w:t>cu Damiru Rabaru</w:t>
      </w:r>
      <w:r w:rsidRPr="00373E2F">
        <w:t xml:space="preserve">, </w:t>
      </w:r>
      <w:r w:rsidR="00444631">
        <w:t>po prijedlogu predlagatelja  REPUBLIKA HRVATSKA, Ministarstvo financija, Porezna uprava, Područni ured Istra, Primorje, Lika, OIB: 52634238587, zastupane po Županijskom državnom odvjetništvu u Puli – Pola, za otvaranje stečajnog postupka nad dužnikom RPB NEKRETNINE d. o. o. Poreč, Partizanska 13, OIB 66353607284, MBS 080653768</w:t>
      </w:r>
      <w:r w:rsidRPr="00373E2F">
        <w:t xml:space="preserve">, </w:t>
      </w:r>
    </w:p>
    <w:p w:rsidRDefault="005D6592" w:rsidP="005D6592" w:rsidR="005D6592" w:rsidRPr="00373E2F">
      <w:pPr>
        <w:jc w:val="both"/>
      </w:pPr>
    </w:p>
    <w:p w:rsidRDefault="005D6592" w:rsidP="005D6592" w:rsidR="005D6592" w:rsidRPr="00373E2F">
      <w:pPr>
        <w:jc w:val="center"/>
      </w:pPr>
      <w:r w:rsidRPr="00373E2F">
        <w:t>r i j e š i o    j e</w:t>
      </w:r>
    </w:p>
    <w:p w:rsidRDefault="005D6592" w:rsidP="005D6592" w:rsidR="005D6592" w:rsidRPr="00373E2F">
      <w:pPr>
        <w:jc w:val="both"/>
      </w:pPr>
    </w:p>
    <w:p w:rsidRDefault="005D6592" w:rsidP="00F66FE4" w:rsidR="004A5EDF" w:rsidRPr="00373E2F">
      <w:pPr>
        <w:ind w:firstLine="720"/>
        <w:jc w:val="both"/>
      </w:pPr>
      <w:r w:rsidRPr="00373E2F">
        <w:t xml:space="preserve">I. Otvara se stečajni postupak nad </w:t>
      </w:r>
      <w:r w:rsidR="00080AA3" w:rsidRPr="00373E2F">
        <w:t xml:space="preserve">dužnikom </w:t>
      </w:r>
      <w:r w:rsidR="003B0E31">
        <w:t>RPB NEKRETNINE d. o. o. Poreč, Partizanska 13, OIB 66353607284</w:t>
      </w:r>
      <w:r w:rsidR="0035312C" w:rsidRPr="00373E2F">
        <w:t>.</w:t>
      </w:r>
    </w:p>
    <w:p w:rsidRDefault="0035312C" w:rsidP="00F66FE4" w:rsidR="0035312C" w:rsidRPr="00CC5DE4">
      <w:pPr>
        <w:ind w:firstLine="720"/>
        <w:jc w:val="both"/>
        <w:rPr>
          <w:color w:val="FF0000"/>
        </w:rPr>
      </w:pPr>
    </w:p>
    <w:p w:rsidRDefault="008A2292" w:rsidP="005D6592" w:rsidR="008E02E7" w:rsidRPr="00193EC9">
      <w:pPr>
        <w:ind w:firstLine="720"/>
        <w:jc w:val="both"/>
      </w:pPr>
      <w:r w:rsidRPr="00193EC9">
        <w:t xml:space="preserve">II. Za stečajnog upravitelja imenuje se </w:t>
      </w:r>
      <w:r w:rsidR="004641F4" w:rsidRPr="00193EC9">
        <w:t>Damir Debeljuh iz Pule, Laginjina 6, OIB 29203139768.</w:t>
      </w:r>
    </w:p>
    <w:p w:rsidRDefault="004641F4" w:rsidP="005D6592" w:rsidR="004641F4" w:rsidRPr="00193EC9">
      <w:pPr>
        <w:ind w:firstLine="720"/>
        <w:jc w:val="both"/>
      </w:pPr>
    </w:p>
    <w:p w:rsidRDefault="005D6592" w:rsidP="0035312C" w:rsidR="0012578E" w:rsidRPr="00CC5DE4">
      <w:pPr>
        <w:ind w:firstLine="720"/>
        <w:jc w:val="both"/>
        <w:rPr>
          <w:color w:val="FF0000"/>
        </w:rPr>
      </w:pPr>
      <w:r w:rsidRPr="00373E2F">
        <w:t xml:space="preserve">IV. Zaključuje se stečajni postupak nad dužnikom </w:t>
      </w:r>
      <w:r w:rsidR="003B0E31">
        <w:t>RPB NEKRETNINE d. o. o. Poreč, Partizanska 13, OIB 66353607284</w:t>
      </w:r>
      <w:r w:rsidR="0035312C" w:rsidRPr="00CC5DE4">
        <w:rPr>
          <w:color w:val="FF0000"/>
        </w:rPr>
        <w:t>.</w:t>
      </w:r>
    </w:p>
    <w:p w:rsidRDefault="0035312C" w:rsidP="0035312C" w:rsidR="0035312C" w:rsidRPr="00CC5DE4">
      <w:pPr>
        <w:ind w:firstLine="720"/>
        <w:jc w:val="both"/>
        <w:rPr>
          <w:color w:val="FF0000"/>
        </w:rPr>
      </w:pPr>
    </w:p>
    <w:p w:rsidRDefault="005D6592" w:rsidP="00B7595F" w:rsidR="005D6592" w:rsidRPr="004C371F">
      <w:pPr>
        <w:jc w:val="center"/>
        <w:rPr>
          <w:bCs/>
        </w:rPr>
      </w:pPr>
      <w:r w:rsidRPr="004C371F">
        <w:rPr>
          <w:bCs/>
        </w:rPr>
        <w:t>Obrazloženje</w:t>
      </w:r>
    </w:p>
    <w:p w:rsidRDefault="005D6592" w:rsidP="005D6592" w:rsidR="005D6592" w:rsidRPr="00CC5DE4">
      <w:pPr>
        <w:rPr>
          <w:bCs/>
          <w:color w:val="FF0000"/>
        </w:rPr>
      </w:pPr>
    </w:p>
    <w:p w:rsidRDefault="005D6592" w:rsidP="005D6592" w:rsidR="005D6592" w:rsidRPr="00373E2F">
      <w:pPr>
        <w:ind w:firstLine="708"/>
        <w:jc w:val="both"/>
      </w:pPr>
      <w:r w:rsidRPr="00373E2F">
        <w:t>Rješenjem ovog suda posl.br. St-</w:t>
      </w:r>
      <w:r w:rsidR="003B0E31">
        <w:t>380</w:t>
      </w:r>
      <w:r w:rsidR="00EC0EC5" w:rsidRPr="00373E2F">
        <w:t>/16-</w:t>
      </w:r>
      <w:r w:rsidR="003B0E31">
        <w:t>9</w:t>
      </w:r>
      <w:r w:rsidR="00EC0EC5" w:rsidRPr="00373E2F">
        <w:t xml:space="preserve"> </w:t>
      </w:r>
      <w:r w:rsidR="0028256D" w:rsidRPr="00373E2F">
        <w:t xml:space="preserve">od </w:t>
      </w:r>
      <w:r w:rsidR="003B0E31">
        <w:t>18</w:t>
      </w:r>
      <w:r w:rsidR="00080AA3" w:rsidRPr="00373E2F">
        <w:t xml:space="preserve">. </w:t>
      </w:r>
      <w:r w:rsidR="003B0E31">
        <w:t xml:space="preserve">srpnja </w:t>
      </w:r>
      <w:r w:rsidR="00080AA3" w:rsidRPr="00373E2F">
        <w:t>2016</w:t>
      </w:r>
      <w:r w:rsidRPr="00373E2F"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373E2F">
      <w:pPr>
        <w:ind w:firstLine="708"/>
        <w:jc w:val="both"/>
      </w:pPr>
    </w:p>
    <w:p w:rsidRDefault="005D6592" w:rsidP="005D6592" w:rsidR="005D6592" w:rsidRPr="00373E2F">
      <w:pPr>
        <w:ind w:firstLine="708"/>
        <w:jc w:val="both"/>
      </w:pPr>
      <w:r w:rsidRPr="00373E2F">
        <w:t xml:space="preserve">Navedeno rješenje objavljeno je na mrežnoj stranici e-oglasna ploča sudova </w:t>
      </w:r>
      <w:r w:rsidR="003B0E31">
        <w:t>18</w:t>
      </w:r>
      <w:r w:rsidR="00903923" w:rsidRPr="00373E2F">
        <w:t xml:space="preserve">. </w:t>
      </w:r>
      <w:r w:rsidR="003B0E31">
        <w:t xml:space="preserve">srpnja </w:t>
      </w:r>
      <w:r w:rsidR="00903923" w:rsidRPr="00373E2F">
        <w:t>2016</w:t>
      </w:r>
      <w:r w:rsidRPr="00373E2F">
        <w:t xml:space="preserve">., te se dostava smatra obavljenom istekom osmog dana od dana objave, sukladno čl. 12. st. 1. Stečajnog zakona (Narodne novine broj 71/15, dalje: SZ). </w:t>
      </w:r>
    </w:p>
    <w:p w:rsidRDefault="005D6592" w:rsidP="005D6592" w:rsidR="005D6592" w:rsidRPr="00373E2F">
      <w:pPr>
        <w:ind w:firstLine="708"/>
        <w:jc w:val="both"/>
      </w:pPr>
    </w:p>
    <w:p w:rsidRDefault="005D6592" w:rsidP="005D6592" w:rsidR="005D6592" w:rsidRPr="00373E2F">
      <w:pPr>
        <w:jc w:val="both"/>
      </w:pPr>
      <w:r w:rsidRPr="00373E2F">
        <w:tab/>
        <w:t xml:space="preserve">Budući da nije utvrđeno da dužnik ima imovinu, temeljem čl. 132. SZ-a, rješenjem posl. broj: </w:t>
      </w:r>
      <w:r w:rsidR="0028256D" w:rsidRPr="00373E2F">
        <w:t>St-</w:t>
      </w:r>
      <w:r w:rsidR="003B0E31">
        <w:t>380</w:t>
      </w:r>
      <w:r w:rsidR="0028256D" w:rsidRPr="00373E2F">
        <w:t>/16-</w:t>
      </w:r>
      <w:r w:rsidR="003B0E31">
        <w:t>18</w:t>
      </w:r>
      <w:r w:rsidR="00B81A5B" w:rsidRPr="00373E2F">
        <w:t xml:space="preserve"> </w:t>
      </w:r>
      <w:r w:rsidRPr="00373E2F">
        <w:t xml:space="preserve">od </w:t>
      </w:r>
      <w:r w:rsidR="003B0E31">
        <w:t>21</w:t>
      </w:r>
      <w:r w:rsidR="00923B89" w:rsidRPr="00373E2F">
        <w:t xml:space="preserve">. </w:t>
      </w:r>
      <w:r w:rsidR="00903923" w:rsidRPr="00373E2F">
        <w:t xml:space="preserve">veljače </w:t>
      </w:r>
      <w:r w:rsidRPr="00373E2F">
        <w:t>201</w:t>
      </w:r>
      <w:r w:rsidR="00903923" w:rsidRPr="00373E2F">
        <w:t>7</w:t>
      </w:r>
      <w:r w:rsidRPr="00373E2F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3F7798" w:rsidP="005D6592" w:rsidR="003F7798" w:rsidRPr="00CC5DE4">
      <w:pPr>
        <w:rPr>
          <w:color w:val="FF0000"/>
        </w:rPr>
      </w:pPr>
    </w:p>
    <w:p w:rsidRDefault="005D6592" w:rsidP="005D6592" w:rsidR="005D6592" w:rsidRPr="00373E2F">
      <w:pPr>
        <w:jc w:val="both"/>
      </w:pPr>
      <w:r w:rsidRPr="00373E2F">
        <w:tab/>
        <w:t xml:space="preserve">Navedeno rješenje objavljeno je na e-oglasnoj ploči suda </w:t>
      </w:r>
      <w:r w:rsidR="00CF6E1A">
        <w:t>21</w:t>
      </w:r>
      <w:r w:rsidR="00903923" w:rsidRPr="00373E2F">
        <w:t>. veljače 2017</w:t>
      </w:r>
      <w:r w:rsidR="00923B89" w:rsidRPr="00373E2F">
        <w:t>.</w:t>
      </w:r>
      <w:r w:rsidRPr="00373E2F">
        <w:t xml:space="preserve">, a skinuto je sa oglasne </w:t>
      </w:r>
      <w:r w:rsidR="0028256D" w:rsidRPr="00373E2F">
        <w:t xml:space="preserve">ploče </w:t>
      </w:r>
      <w:r w:rsidR="00CF6E1A">
        <w:t>2</w:t>
      </w:r>
      <w:r w:rsidR="00903923" w:rsidRPr="00373E2F">
        <w:t xml:space="preserve">. </w:t>
      </w:r>
      <w:r w:rsidR="00CF6E1A">
        <w:t xml:space="preserve">ožujka </w:t>
      </w:r>
      <w:r w:rsidR="00903923" w:rsidRPr="00373E2F">
        <w:t>2017</w:t>
      </w:r>
      <w:r w:rsidRPr="00373E2F">
        <w:t xml:space="preserve">. U roku od 15 dana, koji rok je istekao </w:t>
      </w:r>
      <w:r w:rsidR="00CF6E1A">
        <w:t>18</w:t>
      </w:r>
      <w:r w:rsidR="00903923" w:rsidRPr="00373E2F">
        <w:t xml:space="preserve">. ožujka </w:t>
      </w:r>
      <w:r w:rsidR="00443EF4" w:rsidRPr="00373E2F">
        <w:t>2017</w:t>
      </w:r>
      <w:r w:rsidRPr="00373E2F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373E2F">
      <w:pPr>
        <w:jc w:val="both"/>
      </w:pPr>
    </w:p>
    <w:p w:rsidRDefault="005D6592" w:rsidP="005D6592" w:rsidR="005D6592" w:rsidRPr="00373E2F">
      <w:pPr>
        <w:ind w:firstLine="720"/>
        <w:jc w:val="both"/>
      </w:pPr>
      <w:r w:rsidRPr="00373E2F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5D6592" w:rsidP="005D6592" w:rsidR="005D6592" w:rsidRPr="00373E2F">
      <w:pPr>
        <w:ind w:firstLine="720"/>
        <w:jc w:val="both"/>
      </w:pPr>
    </w:p>
    <w:p w:rsidRDefault="00B03A3A" w:rsidP="00CF6E1A" w:rsidR="005D6592" w:rsidRPr="00373E2F">
      <w:pPr>
        <w:jc w:val="both"/>
      </w:pPr>
      <w:r w:rsidRPr="00373E2F">
        <w:tab/>
      </w:r>
      <w:r w:rsidR="005D6592" w:rsidRPr="00373E2F">
        <w:t>Ovo rješenje dostavljeno je sukladno čl. 132. st. 3. i 4., u vezi s čl. 131. SZ-a.</w:t>
      </w:r>
    </w:p>
    <w:p w:rsidRDefault="005D6592" w:rsidP="005D6592" w:rsidR="005D6592" w:rsidRPr="00373E2F">
      <w:pPr>
        <w:jc w:val="both"/>
      </w:pPr>
    </w:p>
    <w:p w:rsidRDefault="005D6592" w:rsidP="005D6592" w:rsidR="005D6592" w:rsidRPr="00373E2F">
      <w:pPr>
        <w:jc w:val="center"/>
      </w:pPr>
      <w:r w:rsidRPr="00373E2F">
        <w:t>U Pazinu,</w:t>
      </w:r>
      <w:r w:rsidR="00621F87" w:rsidRPr="00373E2F">
        <w:t xml:space="preserve"> </w:t>
      </w:r>
      <w:r w:rsidR="00CF6E1A">
        <w:t>7</w:t>
      </w:r>
      <w:r w:rsidR="00621F87" w:rsidRPr="00373E2F">
        <w:t xml:space="preserve">. </w:t>
      </w:r>
      <w:r w:rsidR="00CF6E1A">
        <w:t xml:space="preserve">travnja </w:t>
      </w:r>
      <w:r w:rsidRPr="00373E2F">
        <w:t>201</w:t>
      </w:r>
      <w:r w:rsidR="009C63AA" w:rsidRPr="00373E2F">
        <w:t>7</w:t>
      </w:r>
      <w:r w:rsidRPr="00373E2F">
        <w:t>.</w:t>
      </w:r>
    </w:p>
    <w:p w:rsidRDefault="005D6592" w:rsidP="005D6592" w:rsidR="005D6592" w:rsidRPr="00373E2F">
      <w:pPr>
        <w:ind w:firstLine="720" w:left="2880"/>
        <w:jc w:val="both"/>
      </w:pPr>
    </w:p>
    <w:p w:rsidRDefault="005D6592" w:rsidP="005D6592" w:rsidR="005D6592" w:rsidRPr="00373E2F">
      <w:pPr>
        <w:ind w:firstLine="720" w:left="5652"/>
        <w:jc w:val="both"/>
      </w:pPr>
      <w:r w:rsidRPr="00373E2F">
        <w:t xml:space="preserve"> </w:t>
      </w:r>
      <w:r w:rsidR="0059525B" w:rsidRPr="00373E2F">
        <w:t xml:space="preserve"> </w:t>
      </w:r>
      <w:r w:rsidRPr="00373E2F">
        <w:t xml:space="preserve"> Stečajn</w:t>
      </w:r>
      <w:r w:rsidR="00EC0D58" w:rsidRPr="00373E2F">
        <w:t>i</w:t>
      </w:r>
      <w:r w:rsidRPr="00373E2F">
        <w:t xml:space="preserve"> su</w:t>
      </w:r>
      <w:r w:rsidR="00EC0D58" w:rsidRPr="00373E2F">
        <w:t>dac</w:t>
      </w:r>
      <w:r w:rsidRPr="00373E2F">
        <w:t>:</w:t>
      </w:r>
    </w:p>
    <w:p w:rsidRDefault="00EC0D58" w:rsidP="005D6592" w:rsidR="005D6592" w:rsidRPr="00373E2F">
      <w:pPr>
        <w:ind w:firstLine="720" w:left="5652"/>
        <w:jc w:val="both"/>
      </w:pPr>
      <w:r w:rsidRPr="00373E2F">
        <w:t xml:space="preserve">  Damir Rabar</w:t>
      </w:r>
      <w:r w:rsidR="00DF4628">
        <w:t>, v.r.</w:t>
      </w:r>
    </w:p>
    <w:p w:rsidRDefault="005D6592" w:rsidP="005D6592" w:rsidR="005D6592" w:rsidRPr="00373E2F">
      <w:pPr>
        <w:jc w:val="both"/>
      </w:pPr>
    </w:p>
    <w:p w:rsidRDefault="005D6592" w:rsidP="005D6592" w:rsidR="005D6592" w:rsidRPr="00CC5DE4">
      <w:pPr>
        <w:jc w:val="both"/>
        <w:rPr>
          <w:color w:val="FF0000"/>
        </w:rPr>
      </w:pPr>
    </w:p>
    <w:p w:rsidRDefault="005D6592" w:rsidP="005D6592" w:rsidR="005D6592" w:rsidRPr="00CC5DE4">
      <w:pPr>
        <w:jc w:val="both"/>
        <w:rPr>
          <w:color w:val="FF0000"/>
        </w:rPr>
      </w:pPr>
    </w:p>
    <w:p w:rsidRDefault="005D6592" w:rsidP="005D6592" w:rsidR="005D6592" w:rsidRPr="00CC5DE4">
      <w:pPr>
        <w:jc w:val="both"/>
        <w:rPr>
          <w:color w:val="FF0000"/>
        </w:rPr>
      </w:pPr>
    </w:p>
    <w:p w:rsidRDefault="005D6592" w:rsidP="005D6592" w:rsidR="005D6592" w:rsidRPr="00373E2F">
      <w:pPr>
        <w:jc w:val="both"/>
      </w:pPr>
    </w:p>
    <w:p w:rsidRDefault="005D6592" w:rsidP="005D6592" w:rsidR="005D6592" w:rsidRPr="00373E2F">
      <w:pPr>
        <w:jc w:val="both"/>
      </w:pPr>
      <w:r w:rsidRPr="00373E2F">
        <w:t>UPUTA O PRAVNOM LIJEKU:</w:t>
      </w:r>
    </w:p>
    <w:p w:rsidRDefault="005D6592" w:rsidP="005D6592" w:rsidR="005D6592" w:rsidRPr="00373E2F">
      <w:pPr>
        <w:ind w:firstLine="720"/>
        <w:jc w:val="both"/>
      </w:pPr>
      <w:r w:rsidRPr="00373E2F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CC5DE4">
      <w:pPr>
        <w:rPr>
          <w:color w:val="FF0000"/>
        </w:rPr>
      </w:pPr>
    </w:p>
    <w:p w:rsidRDefault="005D6592" w:rsidP="004A5EDF" w:rsidR="004A5EDF" w:rsidRPr="00CF6E1A">
      <w:pPr>
        <w:jc w:val="both"/>
      </w:pPr>
      <w:r w:rsidRPr="00CF6E1A">
        <w:t>DNA:</w:t>
      </w:r>
    </w:p>
    <w:p w:rsidRDefault="004A5EDF" w:rsidP="004A5EDF" w:rsidR="008013C3" w:rsidRPr="00CF6E1A">
      <w:pPr>
        <w:jc w:val="both"/>
      </w:pPr>
      <w:r w:rsidRPr="00CF6E1A">
        <w:t xml:space="preserve">          </w:t>
      </w:r>
      <w:r w:rsidR="00BF5C86" w:rsidRPr="00CF6E1A">
        <w:t xml:space="preserve">  </w:t>
      </w:r>
      <w:r w:rsidR="005D6592" w:rsidRPr="00CF6E1A">
        <w:t xml:space="preserve">- </w:t>
      </w:r>
      <w:r w:rsidR="006B422D" w:rsidRPr="00CF6E1A">
        <w:t xml:space="preserve">dužniku </w:t>
      </w:r>
      <w:r w:rsidR="00CF6E1A" w:rsidRPr="00CF6E1A">
        <w:t>RPB NEKRETNINE d. o. o. Poreč, Partizanska 13, OIB 66353607284</w:t>
      </w:r>
      <w:r w:rsidR="00341F23" w:rsidRPr="00CF6E1A">
        <w:t xml:space="preserve">, </w:t>
      </w:r>
    </w:p>
    <w:p w:rsidRDefault="005D6592" w:rsidP="005D6592" w:rsidR="00B7595F" w:rsidRPr="004641F4">
      <w:pPr>
        <w:ind w:firstLine="720"/>
        <w:jc w:val="both"/>
      </w:pPr>
      <w:r w:rsidRPr="004641F4">
        <w:t>- stečajn</w:t>
      </w:r>
      <w:r w:rsidR="00397CB5" w:rsidRPr="004641F4">
        <w:t xml:space="preserve">om </w:t>
      </w:r>
      <w:r w:rsidRPr="004641F4">
        <w:t>upravitelj</w:t>
      </w:r>
      <w:r w:rsidR="00397CB5" w:rsidRPr="004641F4">
        <w:t>u</w:t>
      </w:r>
      <w:r w:rsidR="00621F87" w:rsidRPr="004641F4">
        <w:t xml:space="preserve"> </w:t>
      </w:r>
      <w:r w:rsidR="004641F4" w:rsidRPr="004641F4">
        <w:t>Damiru Debeljuhu iz Pule, Laginjina 6</w:t>
      </w:r>
      <w:r w:rsidR="00C101E8" w:rsidRPr="004641F4">
        <w:t>,</w:t>
      </w:r>
    </w:p>
    <w:p w:rsidRDefault="005D6592" w:rsidP="00E303E6" w:rsidR="005D6592" w:rsidRPr="00CF6E1A">
      <w:pPr>
        <w:tabs>
          <w:tab w:pos="5923" w:val="left"/>
        </w:tabs>
        <w:ind w:firstLine="720"/>
        <w:jc w:val="both"/>
      </w:pPr>
      <w:r w:rsidRPr="00CF6E1A">
        <w:t>- ŽDO Pula</w:t>
      </w:r>
      <w:r w:rsidR="00B7595F" w:rsidRPr="00CF6E1A">
        <w:t xml:space="preserve">, </w:t>
      </w:r>
      <w:r w:rsidR="001845E5">
        <w:t>Rovinjska 2a,</w:t>
      </w:r>
      <w:r w:rsidR="00E303E6" w:rsidRPr="00CF6E1A">
        <w:tab/>
      </w:r>
    </w:p>
    <w:p w:rsidRDefault="003B5C56" w:rsidP="005D6592" w:rsidR="005D6592" w:rsidRPr="00CF6E1A">
      <w:pPr>
        <w:ind w:firstLine="720"/>
        <w:jc w:val="both"/>
      </w:pPr>
      <w:r w:rsidRPr="00CF6E1A">
        <w:t>- Ministarstvo financija, Porezna uprava - Područni ured Pazin, M.B.Rašana 2/4, Pazin</w:t>
      </w:r>
    </w:p>
    <w:p w:rsidRDefault="006B422D" w:rsidP="006B422D" w:rsidR="005D6592" w:rsidRPr="00CF6E1A">
      <w:pPr>
        <w:jc w:val="both"/>
      </w:pPr>
      <w:r w:rsidRPr="00CF6E1A">
        <w:t xml:space="preserve">            </w:t>
      </w:r>
      <w:r w:rsidR="005D6592" w:rsidRPr="00CF6E1A">
        <w:t xml:space="preserve">- </w:t>
      </w:r>
      <w:r w:rsidRPr="00CF6E1A">
        <w:t>e-oglasna ploča suda – osam dana</w:t>
      </w:r>
      <w:r w:rsidR="001845E5">
        <w:t>,</w:t>
      </w:r>
    </w:p>
    <w:p w:rsidRDefault="005D6592" w:rsidP="009C424D" w:rsidR="009C424D" w:rsidRPr="00CF6E1A">
      <w:pPr>
        <w:ind w:firstLine="720"/>
        <w:jc w:val="both"/>
      </w:pPr>
      <w:r w:rsidRPr="00CF6E1A">
        <w:t xml:space="preserve">- </w:t>
      </w:r>
      <w:r w:rsidR="009C424D" w:rsidRPr="00CF6E1A">
        <w:t>sudskom registru</w:t>
      </w:r>
      <w:r w:rsidR="001845E5">
        <w:t>,</w:t>
      </w:r>
      <w:r w:rsidR="009C424D" w:rsidRPr="00CF6E1A">
        <w:t xml:space="preserve"> </w:t>
      </w:r>
    </w:p>
    <w:p w:rsidRDefault="00460740" w:rsidP="009C424D" w:rsidR="00460740" w:rsidRPr="00CF6E1A">
      <w:pPr>
        <w:ind w:firstLine="720"/>
        <w:jc w:val="both"/>
      </w:pPr>
      <w:r w:rsidRPr="00CF6E1A">
        <w:t>- sud</w:t>
      </w:r>
      <w:r w:rsidR="001845E5">
        <w:t>skom registru po pravomoćnosti.</w:t>
      </w:r>
    </w:p>
    <w:p w:rsidRDefault="005D6592" w:rsidP="005D6592" w:rsidR="005D6592" w:rsidRPr="00CF6E1A">
      <w:pPr>
        <w:jc w:val="both"/>
      </w:pPr>
    </w:p>
    <w:sectPr w:rsidSect="007926B9" w:rsidR="005D6592" w:rsidRPr="00CF6E1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2BA8" w:rsidR="00D22BA8">
      <w:r>
        <w:separator/>
      </w:r>
    </w:p>
  </w:endnote>
  <w:endnote w:id="0" w:type="continuationSeparator">
    <w:p w:rsidRDefault="00D22BA8" w:rsidR="00D22B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2BA8" w:rsidR="00D22BA8">
      <w:r>
        <w:separator/>
      </w:r>
    </w:p>
  </w:footnote>
  <w:footnote w:id="0" w:type="continuationSeparator">
    <w:p w:rsidRDefault="00D22BA8" w:rsidR="00D22B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361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306516">
      <w:rPr>
        <w:sz w:val="23"/>
        <w:szCs w:val="23"/>
      </w:rPr>
      <w:t>3</w:t>
    </w:r>
    <w:r w:rsidR="001845E5">
      <w:rPr>
        <w:sz w:val="23"/>
        <w:szCs w:val="23"/>
      </w:rPr>
      <w:t>8</w:t>
    </w:r>
    <w:r w:rsidR="00306516">
      <w:rPr>
        <w:sz w:val="23"/>
        <w:szCs w:val="23"/>
      </w:rPr>
      <w:t>0</w:t>
    </w:r>
    <w:r w:rsidR="001D01C0">
      <w:rPr>
        <w:sz w:val="23"/>
        <w:szCs w:val="23"/>
      </w:rPr>
      <w:t>/1</w:t>
    </w:r>
    <w:r w:rsidR="001845E5">
      <w:rPr>
        <w:sz w:val="23"/>
        <w:szCs w:val="23"/>
      </w:rPr>
      <w:t>6-19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>
    <w:pPr>
      <w:pStyle w:val="Zaglavlje"/>
      <w:rPr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6F32E1">
      <w:rPr>
        <w:sz w:val="23"/>
        <w:szCs w:val="23"/>
      </w:rPr>
      <w:t>380</w:t>
    </w:r>
    <w:r>
      <w:rPr>
        <w:sz w:val="23"/>
        <w:szCs w:val="23"/>
      </w:rPr>
      <w:t>/1</w:t>
    </w:r>
    <w:r w:rsidR="006F32E1">
      <w:rPr>
        <w:sz w:val="23"/>
        <w:szCs w:val="23"/>
      </w:rPr>
      <w:t>6</w:t>
    </w:r>
    <w:r>
      <w:rPr>
        <w:sz w:val="23"/>
        <w:szCs w:val="23"/>
      </w:rPr>
      <w:t>-</w:t>
    </w:r>
    <w:r w:rsidR="001845E5">
      <w:rPr>
        <w:sz w:val="23"/>
        <w:szCs w:val="23"/>
      </w:rPr>
      <w:t>19</w:t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30EDE"/>
    <w:rsid w:val="00080AA3"/>
    <w:rsid w:val="00095A02"/>
    <w:rsid w:val="000D31B4"/>
    <w:rsid w:val="000E0BBA"/>
    <w:rsid w:val="0012578E"/>
    <w:rsid w:val="001845E5"/>
    <w:rsid w:val="001850D2"/>
    <w:rsid w:val="00193EC9"/>
    <w:rsid w:val="00197754"/>
    <w:rsid w:val="001D01C0"/>
    <w:rsid w:val="001F6B0D"/>
    <w:rsid w:val="00237525"/>
    <w:rsid w:val="00255AFF"/>
    <w:rsid w:val="0028256D"/>
    <w:rsid w:val="00306516"/>
    <w:rsid w:val="00331D94"/>
    <w:rsid w:val="00341F23"/>
    <w:rsid w:val="00352582"/>
    <w:rsid w:val="0035312C"/>
    <w:rsid w:val="00373E2F"/>
    <w:rsid w:val="00392D0C"/>
    <w:rsid w:val="00397CB5"/>
    <w:rsid w:val="003B0E31"/>
    <w:rsid w:val="003B5C56"/>
    <w:rsid w:val="003F7798"/>
    <w:rsid w:val="00443EF4"/>
    <w:rsid w:val="00444631"/>
    <w:rsid w:val="00460740"/>
    <w:rsid w:val="004641F4"/>
    <w:rsid w:val="004A5EDF"/>
    <w:rsid w:val="004C371F"/>
    <w:rsid w:val="004D7B47"/>
    <w:rsid w:val="00506F21"/>
    <w:rsid w:val="005234B8"/>
    <w:rsid w:val="005747CA"/>
    <w:rsid w:val="00585A21"/>
    <w:rsid w:val="0059525B"/>
    <w:rsid w:val="005D6592"/>
    <w:rsid w:val="00616258"/>
    <w:rsid w:val="00621F87"/>
    <w:rsid w:val="006945A2"/>
    <w:rsid w:val="00697542"/>
    <w:rsid w:val="006B422D"/>
    <w:rsid w:val="006C0A2B"/>
    <w:rsid w:val="006D47F8"/>
    <w:rsid w:val="006F32E1"/>
    <w:rsid w:val="00717458"/>
    <w:rsid w:val="0076431D"/>
    <w:rsid w:val="00766400"/>
    <w:rsid w:val="007926B9"/>
    <w:rsid w:val="007C334E"/>
    <w:rsid w:val="007F1B9B"/>
    <w:rsid w:val="008013C3"/>
    <w:rsid w:val="00864E52"/>
    <w:rsid w:val="008960E5"/>
    <w:rsid w:val="008A1710"/>
    <w:rsid w:val="008A2292"/>
    <w:rsid w:val="008C6879"/>
    <w:rsid w:val="008D2FD3"/>
    <w:rsid w:val="008E02E7"/>
    <w:rsid w:val="008F1F9E"/>
    <w:rsid w:val="00903923"/>
    <w:rsid w:val="00923B89"/>
    <w:rsid w:val="009607CC"/>
    <w:rsid w:val="009A0019"/>
    <w:rsid w:val="009B2C8A"/>
    <w:rsid w:val="009C424D"/>
    <w:rsid w:val="009C63AA"/>
    <w:rsid w:val="00A56A06"/>
    <w:rsid w:val="00A75990"/>
    <w:rsid w:val="00A916A7"/>
    <w:rsid w:val="00AC15FC"/>
    <w:rsid w:val="00B03A3A"/>
    <w:rsid w:val="00B13AEF"/>
    <w:rsid w:val="00B7595F"/>
    <w:rsid w:val="00B81A5B"/>
    <w:rsid w:val="00BF5C86"/>
    <w:rsid w:val="00C101E8"/>
    <w:rsid w:val="00C9622A"/>
    <w:rsid w:val="00CB7466"/>
    <w:rsid w:val="00CC5DE4"/>
    <w:rsid w:val="00CE6590"/>
    <w:rsid w:val="00CF6E1A"/>
    <w:rsid w:val="00D22BA8"/>
    <w:rsid w:val="00D43CF5"/>
    <w:rsid w:val="00D64F74"/>
    <w:rsid w:val="00D77C8A"/>
    <w:rsid w:val="00DB183A"/>
    <w:rsid w:val="00DD5010"/>
    <w:rsid w:val="00DF4628"/>
    <w:rsid w:val="00DF5E63"/>
    <w:rsid w:val="00DF63FE"/>
    <w:rsid w:val="00E303E6"/>
    <w:rsid w:val="00E80ECB"/>
    <w:rsid w:val="00EB7A58"/>
    <w:rsid w:val="00EC0D58"/>
    <w:rsid w:val="00EC0EC5"/>
    <w:rsid w:val="00F40213"/>
    <w:rsid w:val="00F66FE4"/>
    <w:rsid w:val="00F8361D"/>
    <w:rsid w:val="00F92A06"/>
    <w:rsid w:val="00FA23B9"/>
    <w:rsid w:val="00FC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36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61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61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61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61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36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61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61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61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61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RPB NEKRETNINE d.o.o. POREČ</izvorni_sadrzaj>
    <derivirana_varijabla naziv="DomainObject.Predmet.ProtustrankaFormated_1">  RPB NEKRETNINE d.o.o. POREČ</derivirana_varijabla>
  </DomainObject.Predmet.ProtustrankaFormated>
  <DomainObject.Predmet.ProtustrankaFormatedOIB>
    <izvorni_sadrzaj>  RPB NEKRETNINE d.o.o. POREČ, OIB 66353607284</izvorni_sadrzaj>
    <derivirana_varijabla naziv="DomainObject.Predmet.ProtustrankaFormatedOIB_1">  RPB NEKRETNINE d.o.o. POREČ, OIB 66353607284</derivirana_varijabla>
  </DomainObject.Predmet.ProtustrankaFormatedOIB>
  <DomainObject.Predmet.ProtustrankaFormatedWithAdress>
    <izvorni_sadrzaj> RPB NEKRETNINE d.o.o. POREČ, Partizanska 13, 52440 Poreč</izvorni_sadrzaj>
    <derivirana_varijabla naziv="DomainObject.Predmet.ProtustrankaFormatedWithAdress_1"> RPB NEKRETNINE d.o.o. POREČ, Partizanska 13, 52440 Poreč</derivirana_varijabla>
  </DomainObject.Predmet.ProtustrankaFormatedWithAdress>
  <DomainObject.Predmet.ProtustrankaFormatedWithAdressOIB>
    <izvorni_sadrzaj> RPB NEKRETNINE d.o.o. POREČ, OIB 66353607284, Partizanska 13, 52440 Poreč</izvorni_sadrzaj>
    <derivirana_varijabla naziv="DomainObject.Predmet.ProtustrankaFormatedWithAdressOIB_1"> RPB NEKRETNINE d.o.o. POREČ, OIB 66353607284, Partizanska 13, 52440 Poreč</derivirana_varijabla>
  </DomainObject.Predmet.ProtustrankaFormatedWithAdressOIB>
  <DomainObject.Predmet.ProtustrankaWithAdress>
    <izvorni_sadrzaj>RPB NEKRETNINE d.o.o. POREČ Partizanska 13, 52440 Poreč</izvorni_sadrzaj>
    <derivirana_varijabla naziv="DomainObject.Predmet.ProtustrankaWithAdress_1">RPB NEKRETNINE d.o.o. POREČ Partizanska 13, 52440 Poreč</derivirana_varijabla>
  </DomainObject.Predmet.ProtustrankaWithAdress>
  <DomainObject.Predmet.ProtustrankaWithAdressOIB>
    <izvorni_sadrzaj>RPB NEKRETNINE d.o.o. POREČ, OIB 66353607284, Partizanska 13, 52440 Poreč</izvorni_sadrzaj>
    <derivirana_varijabla naziv="DomainObject.Predmet.ProtustrankaWithAdressOIB_1">RPB NEKRETNINE d.o.o. POREČ, OIB 66353607284, Partizanska 13, 52440 Poreč</derivirana_varijabla>
  </DomainObject.Predmet.ProtustrankaWithAdressOIB>
  <DomainObject.Predmet.ProtustrankaNazivFormated>
    <izvorni_sadrzaj>RPB NEKRETNINE d.o.o. POREČ</izvorni_sadrzaj>
    <derivirana_varijabla naziv="DomainObject.Predmet.ProtustrankaNazivFormated_1">RPB NEKRETNINE d.o.o. POREČ</derivirana_varijabla>
  </DomainObject.Predmet.ProtustrankaNazivFormated>
  <DomainObject.Predmet.ProtustrankaNazivFormatedOIB>
    <izvorni_sadrzaj>RPB NEKRETNINE d.o.o. POREČ, OIB 66353607284</izvorni_sadrzaj>
    <derivirana_varijabla naziv="DomainObject.Predmet.ProtustrankaNazivFormatedOIB_1">RPB NEKRETNINE d.o.o. POREČ, OIB 66353607284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JAVNI BILJEŽNIK ANKA POROPAT, VIŠNJAN; REPUBLIKA HRVATSKA, Ministarstvo financija, Porezna uprava, Područni ured Istra, Primorje, Gorski Kotar  i Lika zastupanog po punomoćniku ŽDO PULA</izvorni_sadrzaj>
    <derivirana_varijabla naziv="DomainObject.Predmet.StrankaFormated_1">  JAVNI BILJEŽNIK ANKA POROPAT, VIŠNJAN;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JAVNI BILJEŽNIK ANKA POROPAT, VIŠNJAN, OIB 66297687393; REPUBLIKA HRVATSKA, Ministarstvo financija, Porezna uprava, Područni ured Istra, Primorje, Gorski Kotar  i Lika, OIB 52634238587 zastupanog po punomoćniku ŽDO PULA</izvorni_sadrzaj>
    <derivirana_varijabla naziv="DomainObject.Predmet.StrankaFormatedOIB_1">  JAVNI BILJEŽNIK ANKA POROPAT, VIŠNJAN, OIB 66297687393;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JAVNI BILJEŽNIK ANKA POROPAT, VIŠNJAN, Kestenova 36, 52440 Kukci; REPUBLIKA HRVATSKA, Ministarstvo financija, Porezna uprava, Područni ured Istra, Primorje, Gorski Kotar  i Lika zastupanog po punomoćniku ŽDO PULA</izvorni_sadrzaj>
    <derivirana_varijabla naziv="DomainObject.Predmet.StrankaFormatedWithAdress_1"> JAVNI BILJEŽNIK ANKA POROPAT, VIŠNJAN, Kestenova 36, 52440 Kukci;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JAVNI BILJEŽNIK ANKA POROPAT, VIŠNJAN, OIB 66297687393, Kestenova 36, 52440 Kukci; REPUBLIKA HRVATSKA, Ministarstvo financija, Porezna uprava, Područni ured Istra, Primorje, Gorski Kotar  i Lika, OIB 52634238587 zastupanog po punomoćniku ŽDO PULA</izvorni_sadrzaj>
    <derivirana_varijabla naziv="DomainObject.Predmet.StrankaFormatedWithAdressOIB_1"> JAVNI BILJEŽNIK ANKA POROPAT, VIŠNJAN, OIB 66297687393, Kestenova 36, 52440 Kukci;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JAVNI BILJEŽNIK ANKA POROPAT, VIŠNJAN Kestenova 36,52440 Kukci,REPUBLIKA HRVATSKA, Ministarstvo financija, Porezna uprava, Područni ured Istra, Primorje, Gorski Kotar  i Lika </izvorni_sadrzaj>
    <derivirana_varijabla naziv="DomainObject.Predmet.StrankaWithAdress_1">JAVNI BILJEŽNIK ANKA POROPAT, VIŠNJAN Kestenova 36,52440 Kukci,REPUBLIKA HRVATSKA, Ministarstvo financija, Porezna uprava, Područni ured Istra, Primorje, Gorski Kotar  i Lika </derivirana_varijabla>
  </DomainObject.Predmet.StrankaWithAdress>
  <DomainObject.Predmet.StrankaWithAdressOIB>
    <izvorni_sadrzaj>JAVNI BILJEŽNIK ANKA POROPAT, VIŠNJAN, OIB 66297687393, Kestenova 36,52440 Kukci,REPUBLIKA HRVATSKA, Ministarstvo financija, Porezna uprava, Područni ured Istra, Primorje, Gorski Kotar  i Lika, OIB 52634238587</izvorni_sadrzaj>
    <derivirana_varijabla naziv="DomainObject.Predmet.StrankaWithAdressOIB_1">JAVNI BILJEŽNIK ANKA POROPAT, VIŠNJAN, OIB 66297687393, Kestenova 36,52440 Kukci,REPUBLIKA HRVATSKA, Ministarstvo financija, Porezna uprava, Područni ured Istra, Primorje, Gorski Kotar  i Lika, OIB 52634238587</derivirana_varijabla>
  </DomainObject.Predmet.StrankaWithAdressOIB>
  <DomainObject.Predmet.StrankaNazivFormated>
    <izvorni_sadrzaj>JAVNI BILJEŽNIK ANKA POROPAT, VIŠNJAN,REPUBLIKA HRVATSKA, Ministarstvo financija, Porezna uprava, Područni ured Istra, Primorje, Gorski Kotar  i Lika</izvorni_sadrzaj>
    <derivirana_varijabla naziv="DomainObject.Predmet.StrankaNazivFormated_1">JAVNI BILJEŽNIK ANKA POROPAT, VIŠNJAN,REPUBLIKA HRVATSKA, Ministarstvo financija, Porezna uprava, Područni ured Istra, Primorje, Gorski Kotar  i Lika</derivirana_varijabla>
  </DomainObject.Predmet.StrankaNazivFormated>
  <DomainObject.Predmet.StrankaNazivFormatedOIB>
    <izvorni_sadrzaj>JAVNI BILJEŽNIK ANKA POROPAT, VIŠNJAN, OIB 66297687393,REPUBLIKA HRVATSKA, Ministarstvo financija, Porezna uprava, Područni ured Istra, Primorje, Gorski Kotar  i Lika, OIB 52634238587</izvorni_sadrzaj>
    <derivirana_varijabla naziv="DomainObject.Predmet.StrankaNazivFormatedOIB_1">JAVNI BILJEŽNIK ANKA POROPAT, VIŠNJAN, OIB 66297687393,REPUBLIKA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210115.23</izvorni_sadrzaj>
    <derivirana_varijabla naziv="DomainObject.Predmet.TrenutnaVrijednost_1">210115.23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JAVNI BILJEŽNIK ANKA POROPAT, VIŠNJAN</item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JAVNI BILJEŽNIK ANKA POROPAT, VIŠNJAN</item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JAVNI BILJEŽNIK ANKA POROPAT, VIŠNJAN, OIB 66297687393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JAVNI BILJEŽNIK ANKA POROPAT, VIŠNJAN, OIB 66297687393</item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JAVNI BILJEŽNIK ANKA POROPAT, VIŠNJAN, Kestenova 36, 52440 Kukci</item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JAVNI BILJEŽNIK ANKA POROPAT, VIŠNJAN, Kestenova 36, 52440 Kukci</item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JAVNI BILJEŽNIK ANKA POROPAT, VIŠNJAN, OIB 66297687393, Kestenova 36, 52440 Kukci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JAVNI BILJEŽNIK ANKA POROPAT, VIŠNJAN, OIB 66297687393, Kestenova 36, 52440 Kukci</item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JAVNI BILJEŽNIK ANKA POROPAT, VIŠNJAN</item>
      <item>REPUBLIKA HRVATSKA, Ministarstvo financija, Porezna uprava, Područni ured Istra, Primorje, Gorski Kotar  i Lika</item>
    </izvorni_sadrzaj>
    <derivirana_varijabla naziv="DomainObject.Predmet.StrankaListNazivFormated_1">
      <item>JAVNI BILJEŽNIK ANKA POROPAT, VIŠNJAN</item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JAVNI BILJEŽNIK ANKA POROPAT, VIŠNJAN, OIB 66297687393</item>
      <item>REPUBLIKA HRVATSKA, Ministarstvo financija, Porezna uprava, Područni ured Istra, Primorje, Gorski Kotar  i Lika, OIB 52634238587</item>
    </izvorni_sadrzaj>
    <derivirana_varijabla naziv="DomainObject.Predmet.StrankaListNazivFormatedOIB_1">
      <item>JAVNI BILJEŽNIK ANKA POROPAT, VIŠNJAN, OIB 66297687393</item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RPB NEKRETNINE d.o.o. POREČ</item>
    </izvorni_sadrzaj>
    <derivirana_varijabla naziv="DomainObject.Predmet.ProtuStrankaListFormated_1">
      <item>RPB NEKRETNINE d.o.o. POREČ</item>
    </derivirana_varijabla>
  </DomainObject.Predmet.ProtuStrankaListFormated>
  <DomainObject.Predmet.ProtuStrankaListFormatedOIB>
    <izvorni_sadrzaj>
      <item>RPB NEKRETNINE d.o.o. POREČ, OIB 66353607284</item>
    </izvorni_sadrzaj>
    <derivirana_varijabla naziv="DomainObject.Predmet.ProtuStrankaListFormatedOIB_1">
      <item>RPB NEKRETNINE d.o.o. POREČ, OIB 66353607284</item>
    </derivirana_varijabla>
  </DomainObject.Predmet.ProtuStrankaListFormatedOIB>
  <DomainObject.Predmet.ProtuStrankaListFormatedWithAdress>
    <izvorni_sadrzaj>
      <item>RPB NEKRETNINE d.o.o. POREČ, Partizanska 13, 52440 Poreč</item>
    </izvorni_sadrzaj>
    <derivirana_varijabla naziv="DomainObject.Predmet.ProtuStrankaListFormatedWithAdress_1">
      <item>RPB NEKRETNINE d.o.o. POREČ, Partizanska 13, 52440 Poreč</item>
    </derivirana_varijabla>
  </DomainObject.Predmet.ProtuStrankaListFormatedWithAdress>
  <DomainObject.Predmet.ProtuStrankaListFormatedWithAdressOIB>
    <izvorni_sadrzaj>
      <item>RPB NEKRETNINE d.o.o. POREČ, OIB 66353607284, Partizanska 13, 52440 Poreč</item>
    </izvorni_sadrzaj>
    <derivirana_varijabla naziv="DomainObject.Predmet.ProtuStrankaListFormatedWithAdressOIB_1">
      <item>RPB NEKRETNINE d.o.o. POREČ, OIB 66353607284, Partizanska 13, 52440 Poreč</item>
    </derivirana_varijabla>
  </DomainObject.Predmet.ProtuStrankaListFormatedWithAdressOIB>
  <DomainObject.Predmet.ProtuStrankaListNazivFormated>
    <izvorni_sadrzaj>
      <item>RPB NEKRETNINE d.o.o. POREČ</item>
    </izvorni_sadrzaj>
    <derivirana_varijabla naziv="DomainObject.Predmet.ProtuStrankaListNazivFormated_1">
      <item>RPB NEKRETNINE d.o.o. POREČ</item>
    </derivirana_varijabla>
  </DomainObject.Predmet.ProtuStrankaListNazivFormated>
  <DomainObject.Predmet.ProtuStrankaListNazivFormatedOIB>
    <izvorni_sadrzaj>
      <item>RPB NEKRETNINE d.o.o. POREČ, OIB 66353607284</item>
    </izvorni_sadrzaj>
    <derivirana_varijabla naziv="DomainObject.Predmet.ProtuStrankaListNazivFormatedOIB_1">
      <item>RPB NEKRETNINE d.o.o. POREČ, OIB 66353607284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JAVNI BILJEŽNIK ANKA POROPAT, VIŠNJAN i dr.</izvorni_sadrzaj>
    <derivirana_varijabla naziv="DomainObject.Predmet.StrankaIDrugi_1">JAVNI BILJEŽNIK ANKA POROPAT, VIŠNJAN i dr.</derivirana_varijabla>
  </DomainObject.Predmet.StrankaIDrugi>
  <DomainObject.Predmet.ProtustrankaIDrugi>
    <izvorni_sadrzaj>RPB NEKRETNINE d.o.o. POREČ</izvorni_sadrzaj>
    <derivirana_varijabla naziv="DomainObject.Predmet.ProtustrankaIDrugi_1">RPB NEKRETNINE d.o.o. POREČ</derivirana_varijabla>
  </DomainObject.Predmet.ProtustrankaIDrugi>
  <DomainObject.Predmet.StrankaIDrugiAdressOIB>
    <izvorni_sadrzaj>JAVNI BILJEŽNIK ANKA POROPAT, VIŠNJAN, OIB 66297687393, Kestenova 36, 52440 Kukci i dr.</izvorni_sadrzaj>
    <derivirana_varijabla naziv="DomainObject.Predmet.StrankaIDrugiAdressOIB_1">JAVNI BILJEŽNIK ANKA POROPAT, VIŠNJAN, OIB 66297687393, Kestenova 36, 52440 Kukci i dr.</derivirana_varijabla>
  </DomainObject.Predmet.StrankaIDrugiAdressOIB>
  <DomainObject.Predmet.ProtustrankaIDrugiAdressOIB>
    <izvorni_sadrzaj>RPB NEKRETNINE d.o.o. POREČ, OIB 66353607284, Partizanska 13, 52440 Poreč</izvorni_sadrzaj>
    <derivirana_varijabla naziv="DomainObject.Predmet.ProtustrankaIDrugiAdressOIB_1">RPB NEKRETNINE d.o.o. POREČ, OIB 66353607284,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RPB NEKRETNINE d.o.o. POREČ</item>
      <item>JAVNI BILJEŽNIK ANKA POROPAT, VIŠNJAN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RPB NEKRETNINE d.o.o. POREČ</item>
      <item>JAVNI BILJEŽNIK ANKA POROPAT, VIŠNJAN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RPB NEKRETNINE d.o.o. POREČ, OIB 66353607284, Partizanska 13,52440 Poreč</item>
      <item>JAVNI BILJEŽNIK ANKA POROPAT, VIŠNJAN, OIB 66297687393, Kestenova 36,52440 Kukci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RPB NEKRETNINE d.o.o. POREČ, OIB 66353607284, Partizanska 13,52440 Poreč</item>
      <item>JAVNI BILJEŽNIK ANKA POROPAT, VIŠNJAN, OIB 66297687393, Kestenova 36,52440 Kukci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66353607284</item>
      <item>, OIB 66297687393</item>
      <item>, OIB 52634238587</item>
      <item>, OIB null</item>
    </izvorni_sadrzaj>
    <derivirana_varijabla naziv="DomainObject.Predmet.SudioniciListNazivOIB_1">
      <item>, OIB 66353607284</item>
      <item>, OIB 66297687393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D9A05F-1AED-42F7-9044-9F3F8A033E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2559</properties:Characters>
  <properties:Lines>76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2017-04-07T07:59:00Z</dcterms:created>
  <dc:creator>Damir Rabar</dc:creator>
  <cp:lastModifiedBy>Lorena Paris Aničić</cp:lastModifiedBy>
  <cp:lastPrinted>2017-04-07T08:01:00Z</cp:lastPrinted>
  <dcterms:modified xmlns:xsi="http://www.w3.org/2001/XMLSchema-instance" xsi:type="dcterms:W3CDTF">2017-04-07T08:02:00Z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