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8c12" w14:paraId="7d88c12" w:rsidRDefault="00B12AF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B4083">
        <w:rPr>
          <w:sz w:val="24"/>
        </w:rPr>
        <w:t>1209/2016-9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DB4083">
        <w:rPr>
          <w:sz w:val="24"/>
        </w:rPr>
        <w:t>POLJAK d.o.o za građenje i usluge Klokočevik, Kralja Tomislava 31, OIB 05739637447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DB4083">
        <w:rPr>
          <w:b/>
          <w:sz w:val="24"/>
        </w:rPr>
        <w:t>23.rujna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>2016.u 12</w:t>
      </w:r>
      <w:r w:rsidR="0081020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Vitomir Poljak, uz izvješće priv.steč.upravitelja</w:t>
      </w:r>
    </w:p>
    <w:p w:rsidRDefault="00DB4083" w:rsidP="00E70061" w:rsidR="00DB4083">
      <w:pPr>
        <w:jc w:val="both"/>
        <w:rPr>
          <w:sz w:val="24"/>
        </w:rPr>
      </w:pPr>
      <w:r>
        <w:rPr>
          <w:sz w:val="24"/>
        </w:rPr>
        <w:tab/>
        <w:t>- privremeni steč.uprav.Zoran Subotić</w:t>
      </w:r>
    </w:p>
    <w:p w:rsidRDefault="00DB4083" w:rsidP="00E70061" w:rsidR="00DB4083">
      <w:pPr>
        <w:jc w:val="both"/>
        <w:rPr>
          <w:sz w:val="24"/>
        </w:rPr>
      </w:pPr>
      <w:r>
        <w:rPr>
          <w:sz w:val="24"/>
        </w:rPr>
        <w:tab/>
        <w:t>- ŽDO Građ.upravni odjel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DB4083">
        <w:rPr>
          <w:sz w:val="24"/>
        </w:rPr>
        <w:t>Vitomiru Poljak iz Klokočevika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>ovjerovljeni prokazni popis imovine dužnika, te bilance za posljednje tri poslovne godine.</w:t>
      </w:r>
    </w:p>
    <w:p w:rsidRDefault="00BF511D" w:rsidP="00BF511D" w:rsidR="0081020A">
      <w:pPr>
        <w:ind w:firstLine="720"/>
        <w:jc w:val="both"/>
        <w:rPr>
          <w:sz w:val="24"/>
          <w:szCs w:val="24"/>
        </w:rPr>
      </w:pPr>
      <w:r>
        <w:rPr>
          <w:sz w:val="24"/>
        </w:rPr>
        <w:t>Upozorava se zak.zastupnik da će u slučaju neodazivanja pozivu suda, biti prinudno doveden, uz obvezu plaćanja troškova privođenja.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DB4083">
        <w:rPr>
          <w:sz w:val="24"/>
        </w:rPr>
        <w:t>1.rujna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2AF2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DF61CC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1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6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1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6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155</properties:Words>
  <properties:Characters>938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2016-09-01T07:25:00Z</dcterms:created>
  <dc:creator>Trgovacki sud</dc:creator>
  <cp:lastModifiedBy>wsadmin</cp:lastModifiedBy>
  <cp:lastPrinted>2016-09-01T07:23:00Z</cp:lastPrinted>
  <dcterms:modified xmlns:xsi="http://www.w3.org/2001/XMLSchema-instance" xsi:type="dcterms:W3CDTF">2016-09-01T07:26:00Z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