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312c" w14:paraId="579312c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34475D">
        <w:t>2508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34475D" w:rsidRPr="0034475D">
        <w:t>DRVO LUX d.o.o.</w:t>
      </w:r>
      <w:r w:rsidR="0034475D">
        <w:t xml:space="preserve"> za proizvodnju i usluge, Zagreb, </w:t>
      </w:r>
      <w:proofErr w:type="spellStart"/>
      <w:r w:rsidR="0034475D">
        <w:t>Dubravica</w:t>
      </w:r>
      <w:proofErr w:type="spellEnd"/>
      <w:r w:rsidR="0034475D">
        <w:t xml:space="preserve"> 3</w:t>
      </w:r>
      <w:r w:rsidR="00A55872">
        <w:t xml:space="preserve">, MBS: </w:t>
      </w:r>
      <w:r w:rsidR="0034475D" w:rsidRPr="0034475D">
        <w:t>080696348</w:t>
      </w:r>
      <w:r w:rsidR="00A55872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34475D" w:rsidRPr="0034475D">
        <w:t>23145144773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E6057D">
        <w:t>18</w:t>
      </w:r>
      <w:r w:rsidR="00D45ABA">
        <w:t xml:space="preserve">. </w:t>
      </w:r>
      <w:r w:rsidR="00E6057D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34475D" w:rsidRPr="0034475D">
        <w:t>DRVO LUX d.o.o.</w:t>
      </w:r>
      <w:r w:rsidR="0034475D">
        <w:t xml:space="preserve"> za proizvodnju i usluge, Zagreb, </w:t>
      </w:r>
      <w:proofErr w:type="spellStart"/>
      <w:r w:rsidR="0034475D">
        <w:t>Dubravica</w:t>
      </w:r>
      <w:proofErr w:type="spellEnd"/>
      <w:r w:rsidR="0034475D">
        <w:t xml:space="preserve"> 3, MBS: </w:t>
      </w:r>
      <w:r w:rsidR="0034475D" w:rsidRPr="0034475D">
        <w:t>080696348</w:t>
      </w:r>
      <w:r w:rsidR="0034475D">
        <w:t xml:space="preserve">, OIB: </w:t>
      </w:r>
      <w:r w:rsidR="0034475D" w:rsidRPr="0034475D">
        <w:t>23145144773</w:t>
      </w:r>
      <w:r w:rsidR="002F0827">
        <w:t xml:space="preserve">, </w:t>
      </w:r>
      <w:r w:rsidR="00E96274">
        <w:t xml:space="preserve"> </w:t>
      </w:r>
      <w:r>
        <w:t xml:space="preserve">iznosi </w:t>
      </w:r>
      <w:r w:rsidR="0034475D">
        <w:t>11.277,31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34475D">
        <w:t xml:space="preserve">Sanja Reljić, Zagreb, </w:t>
      </w:r>
      <w:proofErr w:type="spellStart"/>
      <w:r w:rsidR="0034475D">
        <w:t>Kamaufova</w:t>
      </w:r>
      <w:proofErr w:type="spellEnd"/>
      <w:r w:rsidR="0034475D">
        <w:t xml:space="preserve"> 8, </w:t>
      </w:r>
      <w:r w:rsidR="0061797B">
        <w:t xml:space="preserve">OIB: </w:t>
      </w:r>
      <w:r w:rsidR="0034475D">
        <w:t>65939751496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4475D">
        <w:t>2508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E6057D">
        <w:t>18</w:t>
      </w:r>
      <w:r w:rsidR="00D45ABA">
        <w:t>.</w:t>
      </w:r>
      <w:r>
        <w:t xml:space="preserve"> </w:t>
      </w:r>
      <w:r w:rsidR="00E6057D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E6057D">
        <w:t>14</w:t>
      </w:r>
      <w:r w:rsidR="00A70D3D">
        <w:t>/</w:t>
      </w:r>
      <w:r w:rsidR="00E6057D">
        <w:t>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FB8" w:rsidR="00196FB8">
      <w:r>
        <w:separator/>
      </w:r>
    </w:p>
  </w:endnote>
  <w:endnote w:id="0" w:type="continuationSeparator">
    <w:p w:rsidRDefault="00196FB8" w:rsidR="0019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FB8" w:rsidR="00196FB8">
      <w:r>
        <w:separator/>
      </w:r>
    </w:p>
  </w:footnote>
  <w:footnote w:id="0" w:type="continuationSeparator">
    <w:p w:rsidRDefault="00196FB8" w:rsidR="00196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FB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FB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96FB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96FB8"/>
    <w:rsid w:val="001E2A5E"/>
    <w:rsid w:val="002F0827"/>
    <w:rsid w:val="0034475D"/>
    <w:rsid w:val="0038694B"/>
    <w:rsid w:val="003B33F4"/>
    <w:rsid w:val="00456F2E"/>
    <w:rsid w:val="004A4337"/>
    <w:rsid w:val="004A7E9D"/>
    <w:rsid w:val="004B20F5"/>
    <w:rsid w:val="0053027B"/>
    <w:rsid w:val="00562EF0"/>
    <w:rsid w:val="005E2EDF"/>
    <w:rsid w:val="0061797B"/>
    <w:rsid w:val="00664A3D"/>
    <w:rsid w:val="007121C9"/>
    <w:rsid w:val="00740467"/>
    <w:rsid w:val="00763E88"/>
    <w:rsid w:val="007803BC"/>
    <w:rsid w:val="008038E2"/>
    <w:rsid w:val="00933FA5"/>
    <w:rsid w:val="00935CE2"/>
    <w:rsid w:val="00A1696D"/>
    <w:rsid w:val="00A22FCB"/>
    <w:rsid w:val="00A55872"/>
    <w:rsid w:val="00A6538B"/>
    <w:rsid w:val="00A70D3D"/>
    <w:rsid w:val="00B73063"/>
    <w:rsid w:val="00C87AED"/>
    <w:rsid w:val="00CE2C0A"/>
    <w:rsid w:val="00D3502B"/>
    <w:rsid w:val="00D45ABA"/>
    <w:rsid w:val="00D74DD4"/>
    <w:rsid w:val="00D86DA7"/>
    <w:rsid w:val="00DA5371"/>
    <w:rsid w:val="00E07C22"/>
    <w:rsid w:val="00E6057D"/>
    <w:rsid w:val="00E96274"/>
    <w:rsid w:val="00EB0A61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A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7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A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7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LUX d.o.o.</izvorni_sadrzaj>
    <derivirana_varijabla naziv="DomainObject.Predmet.ProtustrankaFormated_1">  DRVO LUX d.o.o.</derivirana_varijabla>
  </DomainObject.Predmet.ProtustrankaFormated>
  <DomainObject.Predmet.ProtustrankaFormatedOIB>
    <izvorni_sadrzaj>  DRVO LUX d.o.o., OIB 23145144773</izvorni_sadrzaj>
    <derivirana_varijabla naziv="DomainObject.Predmet.ProtustrankaFormatedOIB_1">  DRVO LUX d.o.o., OIB 23145144773</derivirana_varijabla>
  </DomainObject.Predmet.ProtustrankaFormatedOIB>
  <DomainObject.Predmet.ProtustrankaFormatedWithAdress>
    <izvorni_sadrzaj> DRVO LUX d.o.o., Dubravica 3, 10000 Zagreb</izvorni_sadrzaj>
    <derivirana_varijabla naziv="DomainObject.Predmet.ProtustrankaFormatedWithAdress_1"> DRVO LUX d.o.o., Dubravica 3, 10000 Zagreb</derivirana_varijabla>
  </DomainObject.Predmet.ProtustrankaFormatedWithAdress>
  <DomainObject.Predmet.ProtustrankaFormatedWithAdressOIB>
    <izvorni_sadrzaj> DRVO LUX d.o.o., OIB 23145144773, Dubravica 3, 10000 Zagreb</izvorni_sadrzaj>
    <derivirana_varijabla naziv="DomainObject.Predmet.ProtustrankaFormatedWithAdressOIB_1"> DRVO LUX d.o.o., OIB 23145144773, Dubravica 3, 10000 Zagreb</derivirana_varijabla>
  </DomainObject.Predmet.ProtustrankaFormatedWithAdressOIB>
  <DomainObject.Predmet.ProtustrankaWithAdress>
    <izvorni_sadrzaj>DRVO LUX d.o.o. Dubravica 3, 10000 Zagreb</izvorni_sadrzaj>
    <derivirana_varijabla naziv="DomainObject.Predmet.ProtustrankaWithAdress_1">DRVO LUX d.o.o. Dubravica 3, 10000 Zagreb</derivirana_varijabla>
  </DomainObject.Predmet.ProtustrankaWithAdress>
  <DomainObject.Predmet.ProtustrankaWithAdressOIB>
    <izvorni_sadrzaj>DRVO LUX d.o.o., OIB 23145144773, Dubravica 3, 10000 Zagreb</izvorni_sadrzaj>
    <derivirana_varijabla naziv="DomainObject.Predmet.ProtustrankaWithAdressOIB_1">DRVO LUX d.o.o., OIB 23145144773, Dubravica 3, 10000 Zagreb</derivirana_varijabla>
  </DomainObject.Predmet.ProtustrankaWithAdressOIB>
  <DomainObject.Predmet.ProtustrankaNazivFormated>
    <izvorni_sadrzaj>DRVO LUX d.o.o.</izvorni_sadrzaj>
    <derivirana_varijabla naziv="DomainObject.Predmet.ProtustrankaNazivFormated_1">DRVO LUX d.o.o.</derivirana_varijabla>
  </DomainObject.Predmet.ProtustrankaNazivFormated>
  <DomainObject.Predmet.ProtustrankaNazivFormatedOIB>
    <izvorni_sadrzaj>DRVO LUX d.o.o., OIB 23145144773</izvorni_sadrzaj>
    <derivirana_varijabla naziv="DomainObject.Predmet.ProtustrankaNazivFormatedOIB_1">DRVO LUX d.o.o., OIB 23145144773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 LUX d.o.o.</item>
    </izvorni_sadrzaj>
    <derivirana_varijabla naziv="DomainObject.Predmet.ProtuStrankaListFormated_1">
      <item>DRVO LUX d.o.o.</item>
    </derivirana_varijabla>
  </DomainObject.Predmet.ProtuStrankaListFormated>
  <DomainObject.Predmet.ProtuStrankaListFormatedOIB>
    <izvorni_sadrzaj>
      <item>DRVO LUX d.o.o., OIB 23145144773</item>
    </izvorni_sadrzaj>
    <derivirana_varijabla naziv="DomainObject.Predmet.ProtuStrankaListFormatedOIB_1">
      <item>DRVO LUX d.o.o., OIB 23145144773</item>
    </derivirana_varijabla>
  </DomainObject.Predmet.ProtuStrankaListFormatedOIB>
  <DomainObject.Predmet.ProtuStrankaListFormatedWithAdress>
    <izvorni_sadrzaj>
      <item>DRVO LUX d.o.o., Dubravica 3, 10000 Zagreb</item>
    </izvorni_sadrzaj>
    <derivirana_varijabla naziv="DomainObject.Predmet.ProtuStrankaListFormatedWithAdress_1">
      <item>DRVO LUX d.o.o., Dubravica 3, 10000 Zagreb</item>
    </derivirana_varijabla>
  </DomainObject.Predmet.ProtuStrankaListFormatedWithAdress>
  <DomainObject.Predmet.ProtuStrankaListFormatedWithAdressOIB>
    <izvorni_sadrzaj>
      <item>DRVO LUX d.o.o., OIB 23145144773, Dubravica 3, 10000 Zagreb</item>
    </izvorni_sadrzaj>
    <derivirana_varijabla naziv="DomainObject.Predmet.ProtuStrankaListFormatedWithAdressOIB_1">
      <item>DRVO LUX d.o.o., OIB 23145144773, Dubravica 3, 10000 Zagreb</item>
    </derivirana_varijabla>
  </DomainObject.Predmet.ProtuStrankaListFormatedWithAdressOIB>
  <DomainObject.Predmet.ProtuStrankaListNazivFormated>
    <izvorni_sadrzaj>
      <item>DRVO LUX d.o.o.</item>
    </izvorni_sadrzaj>
    <derivirana_varijabla naziv="DomainObject.Predmet.ProtuStrankaListNazivFormated_1">
      <item>DRVO LUX d.o.o.</item>
    </derivirana_varijabla>
  </DomainObject.Predmet.ProtuStrankaListNazivFormated>
  <DomainObject.Predmet.ProtuStrankaListNazivFormatedOIB>
    <izvorni_sadrzaj>
      <item>DRVO LUX d.o.o., OIB 23145144773</item>
    </izvorni_sadrzaj>
    <derivirana_varijabla naziv="DomainObject.Predmet.ProtuStrankaListNazivFormatedOIB_1">
      <item>DRVO LUX d.o.o., OIB 23145144773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 LUX d.o.o.</izvorni_sadrzaj>
    <derivirana_varijabla naziv="DomainObject.Predmet.ProtustrankaIDrugi_1">DRVO LUX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DRVO LUX d.o.o., OIB 23145144773, Dubravica 3, 10000 Zagreb</izvorni_sadrzaj>
    <derivirana_varijabla naziv="DomainObject.Predmet.ProtustrankaIDrugiAdressOIB_1">DRVO LUX d.o.o., OIB 23145144773,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LUX d.o.o.</item>
      <item>FINA Regionalni centar Zagreb</item>
    </izvorni_sadrzaj>
    <derivirana_varijabla naziv="DomainObject.Predmet.SudioniciListNaziv_1">
      <item>DRVO LUX d.o.o.</item>
      <item>FINA Regionalni centar Zagreb</item>
    </derivirana_varijabla>
  </DomainObject.Predmet.SudioniciListNaziv>
  <DomainObject.Predmet.SudioniciListAdressOIB>
    <izvorni_sadrzaj>
      <item>DRVO LUX d.o.o., OIB 23145144773, Dubravica 3,10000 Zagreb</item>
      <item>FINA Regionalni centar Zagreb, OIB 85821130368, Trg svibanjskih žrtava 1995. br.1,10000 Zagreb</item>
    </izvorni_sadrzaj>
    <derivirana_varijabla naziv="DomainObject.Predmet.SudioniciListAdressOIB_1">
      <item>DRVO LUX d.o.o., OIB 23145144773, Dubravica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23145144773</item>
      <item>, OIB 85821130368</item>
    </izvorni_sadrzaj>
    <derivirana_varijabla naziv="DomainObject.Predmet.SudioniciListNazivOIB_1">
      <item>, OIB 23145144773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1941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2016-10-18T09:56:00Z</dcterms:created>
  <dc:creator>Snježana Markotić Jurić</dc:creator>
  <cp:lastModifiedBy>Snježana Markotić Jurić</cp:lastModifiedBy>
  <cp:lastPrinted>2016-10-18T09:56:00Z</cp:lastPrinted>
  <dcterms:modified xmlns:xsi="http://www.w3.org/2001/XMLSchema-instance" xsi:type="dcterms:W3CDTF">2016-10-18T09:57:00Z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