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13051f3" w14:paraId="13051f3" w:rsidRDefault="00186527" w:rsidP="00186527" w:rsidR="00D36B90" w:rsidRPr="00034275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034275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 xml:space="preserve">Zagreb, Amruševa 2/II     </w:t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="00604ACE" w:rsidRPr="00034275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03427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03427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48</w:t>
      </w:r>
      <w:r w:rsidR="00604ACE" w:rsidRPr="00034275">
        <w:rPr>
          <w:sz w:val="24"/>
          <w:szCs w:val="24"/>
          <w:lang w:eastAsia="en-US"/>
        </w:rPr>
        <w:t>. St-</w:t>
      </w:r>
      <w:r w:rsidR="00196398">
        <w:rPr>
          <w:sz w:val="24"/>
          <w:szCs w:val="24"/>
          <w:lang w:eastAsia="en-US"/>
        </w:rPr>
        <w:t>6029/16</w:t>
      </w:r>
    </w:p>
    <w:p w:rsidRDefault="00604ACE" w:rsidP="00604ACE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 J E Š E NJ E</w:t>
      </w:r>
    </w:p>
    <w:p w:rsidRDefault="001912CF" w:rsidP="001912CF" w:rsidR="001912CF" w:rsidRPr="00034275">
      <w:pPr>
        <w:rPr>
          <w:sz w:val="24"/>
          <w:szCs w:val="24"/>
        </w:rPr>
      </w:pPr>
    </w:p>
    <w:p w:rsidRDefault="001912CF" w:rsidP="00034275" w:rsidR="001912CF" w:rsidRPr="00034275">
      <w:pPr>
        <w:ind w:firstLine="708" w:right="-283"/>
        <w:jc w:val="both"/>
        <w:rPr>
          <w:szCs w:val="24"/>
        </w:rPr>
      </w:pPr>
      <w:r w:rsidRPr="00034275">
        <w:rPr>
          <w:bCs/>
          <w:sz w:val="24"/>
          <w:szCs w:val="24"/>
        </w:rPr>
        <w:t>Trgovački sud u Zagrebu, p</w:t>
      </w:r>
      <w:r w:rsidRPr="00034275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</w:t>
      </w:r>
      <w:r w:rsidR="0056362C">
        <w:rPr>
          <w:sz w:val="24"/>
          <w:szCs w:val="24"/>
        </w:rPr>
        <w:t>stečajnom masom iza stečajnog dužnika</w:t>
      </w:r>
      <w:r w:rsidRPr="00034275">
        <w:rPr>
          <w:sz w:val="24"/>
          <w:szCs w:val="24"/>
        </w:rPr>
        <w:t xml:space="preserve"> </w:t>
      </w:r>
      <w:r w:rsidR="00196398" w:rsidRPr="000F0142">
        <w:rPr>
          <w:rFonts w:eastAsiaTheme="minorEastAsia"/>
          <w:sz w:val="24"/>
          <w:szCs w:val="24"/>
        </w:rPr>
        <w:t>IMPERIJ PLAST d.o.o.</w:t>
      </w:r>
      <w:r w:rsidR="00196398">
        <w:rPr>
          <w:rFonts w:eastAsiaTheme="minorEastAsia"/>
          <w:sz w:val="24"/>
          <w:szCs w:val="24"/>
        </w:rPr>
        <w:t xml:space="preserve"> u stečaju</w:t>
      </w:r>
      <w:r w:rsidR="00196398" w:rsidRPr="000F0142">
        <w:rPr>
          <w:rFonts w:eastAsiaTheme="minorEastAsia"/>
          <w:sz w:val="24"/>
          <w:szCs w:val="24"/>
        </w:rPr>
        <w:t>, Sesvete, Ljudevita Posavskog 8, OIB: 67866508767</w:t>
      </w:r>
      <w:r w:rsidRPr="00746507">
        <w:rPr>
          <w:sz w:val="24"/>
          <w:szCs w:val="24"/>
        </w:rPr>
        <w:t xml:space="preserve">  dana </w:t>
      </w:r>
      <w:r w:rsidR="00196398">
        <w:rPr>
          <w:sz w:val="24"/>
          <w:szCs w:val="24"/>
        </w:rPr>
        <w:t>10</w:t>
      </w:r>
      <w:r w:rsidR="00C21229">
        <w:rPr>
          <w:sz w:val="24"/>
          <w:szCs w:val="24"/>
        </w:rPr>
        <w:t>. listopada 2018</w:t>
      </w:r>
      <w:r w:rsidRPr="00746507">
        <w:rPr>
          <w:sz w:val="24"/>
          <w:szCs w:val="24"/>
        </w:rPr>
        <w:t>. godine</w:t>
      </w:r>
    </w:p>
    <w:p w:rsidRDefault="005D5E30" w:rsidP="00655B27" w:rsidR="005D5E30" w:rsidRPr="00034275">
      <w:pPr>
        <w:widowControl/>
        <w:rPr>
          <w:sz w:val="24"/>
          <w:szCs w:val="24"/>
        </w:rPr>
      </w:pPr>
    </w:p>
    <w:p w:rsidRDefault="004D45C7" w:rsidP="00E42C0C" w:rsidR="004D45C7" w:rsidRPr="00034275">
      <w:pPr>
        <w:widowControl/>
        <w:jc w:val="center"/>
        <w:rPr>
          <w:sz w:val="24"/>
          <w:szCs w:val="24"/>
        </w:rPr>
      </w:pPr>
      <w:r w:rsidRPr="00034275">
        <w:rPr>
          <w:sz w:val="24"/>
          <w:szCs w:val="24"/>
        </w:rPr>
        <w:t>r i j e š i o   j e</w:t>
      </w:r>
    </w:p>
    <w:p w:rsidRDefault="005D7DE5" w:rsidP="0063661A" w:rsidR="005D7DE5" w:rsidRPr="00034275">
      <w:pPr>
        <w:widowControl/>
        <w:rPr>
          <w:sz w:val="24"/>
          <w:szCs w:val="24"/>
        </w:rPr>
      </w:pPr>
    </w:p>
    <w:p w:rsidRDefault="00D1322D" w:rsidP="00E17326" w:rsidR="00E17326">
      <w:pPr>
        <w:jc w:val="both"/>
        <w:rPr>
          <w:sz w:val="24"/>
          <w:szCs w:val="24"/>
        </w:rPr>
      </w:pPr>
      <w:r w:rsidRPr="00034275">
        <w:rPr>
          <w:sz w:val="24"/>
          <w:szCs w:val="24"/>
        </w:rPr>
        <w:t>Utvrđene tražbine viših isplatnih redova</w:t>
      </w:r>
      <w:r w:rsidR="00474885" w:rsidRPr="00034275">
        <w:rPr>
          <w:sz w:val="24"/>
          <w:szCs w:val="24"/>
        </w:rPr>
        <w:t xml:space="preserve">: </w:t>
      </w:r>
    </w:p>
    <w:p w:rsidRDefault="00746507" w:rsidP="00E17326" w:rsidR="00746507" w:rsidRPr="00034275">
      <w:pPr>
        <w:jc w:val="both"/>
        <w:rPr>
          <w:sz w:val="24"/>
          <w:szCs w:val="24"/>
        </w:rPr>
      </w:pPr>
    </w:p>
    <w:p w:rsidRDefault="006315F2" w:rsidP="006315F2" w:rsidR="006315F2" w:rsidRPr="000F0142">
      <w:pPr>
        <w:jc w:val="both"/>
        <w:rPr>
          <w:sz w:val="24"/>
          <w:szCs w:val="24"/>
        </w:rPr>
      </w:pPr>
    </w:p>
    <w:p w:rsidRDefault="006315F2" w:rsidP="006315F2" w:rsidR="006315F2" w:rsidRPr="000F0142">
      <w:pPr>
        <w:jc w:val="both"/>
        <w:rPr>
          <w:sz w:val="24"/>
          <w:szCs w:val="24"/>
        </w:rPr>
      </w:pPr>
      <w:r w:rsidRPr="000F0142">
        <w:rPr>
          <w:sz w:val="24"/>
          <w:szCs w:val="24"/>
        </w:rPr>
        <w:t>I.viši isplatni red:</w:t>
      </w:r>
    </w:p>
    <w:tbl>
      <w:tblPr>
        <w:tblW w:type="pct" w:w="500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E0" w:noVBand="1" w:noHBand="0" w:lastColumn="0" w:firstColumn="1" w:lastRow="1" w:firstRow="1"/>
      </w:tblPr>
      <w:tblGrid>
        <w:gridCol w:w="1277"/>
        <w:gridCol w:w="1649"/>
        <w:gridCol w:w="1570"/>
        <w:gridCol w:w="1714"/>
        <w:gridCol w:w="1705"/>
        <w:gridCol w:w="1705"/>
      </w:tblGrid>
      <w:tr w:rsidTr="00173D35" w:rsidR="00173D35" w:rsidRPr="00173D35">
        <w:tc>
          <w:tcPr>
            <w:tcW w:type="pct" w:w="664"/>
          </w:tcPr>
          <w:p w:rsidRDefault="00173D35" w:rsidP="00CC516B" w:rsidR="00173D35" w:rsidRPr="00173D35">
            <w:r w:rsidRPr="00173D35">
              <w:t>Redni broj prijavljene tražbine</w:t>
            </w:r>
          </w:p>
        </w:tc>
        <w:tc>
          <w:tcPr>
            <w:tcW w:type="pct" w:w="857"/>
          </w:tcPr>
          <w:p w:rsidRDefault="00173D35" w:rsidP="00CC516B" w:rsidR="00173D35" w:rsidRPr="00173D35">
            <w:r w:rsidRPr="00173D35">
              <w:t>Ime i prezime/tvrtka ili naziv vjerovnika</w:t>
            </w:r>
          </w:p>
        </w:tc>
        <w:tc>
          <w:tcPr>
            <w:tcW w:type="pct" w:w="816"/>
          </w:tcPr>
          <w:p w:rsidRDefault="00173D35" w:rsidP="00CC516B" w:rsidR="00173D35" w:rsidRPr="00173D35">
            <w:r w:rsidRPr="00173D35">
              <w:t>OIB vjerovnika</w:t>
            </w:r>
          </w:p>
        </w:tc>
        <w:tc>
          <w:tcPr>
            <w:tcW w:type="pct" w:w="891"/>
          </w:tcPr>
          <w:p w:rsidRDefault="00173D35" w:rsidP="00CC516B" w:rsidR="00173D35" w:rsidRPr="00173D35">
            <w:r w:rsidRPr="00173D35">
              <w:t>Adresa/sjedište vjerovnika</w:t>
            </w:r>
          </w:p>
        </w:tc>
        <w:tc>
          <w:tcPr>
            <w:tcW w:type="pct" w:w="886"/>
          </w:tcPr>
          <w:p w:rsidRDefault="00173D35" w:rsidP="00CC516B" w:rsidR="00173D35" w:rsidRPr="00173D35">
            <w:r w:rsidRPr="00173D35">
              <w:t>Iznos prijavljene tražbine (kn)</w:t>
            </w:r>
          </w:p>
        </w:tc>
        <w:tc>
          <w:tcPr>
            <w:tcW w:type="pct" w:w="886"/>
          </w:tcPr>
          <w:p w:rsidRDefault="00173D35" w:rsidP="00CC516B" w:rsidR="00173D35" w:rsidRPr="00173D35">
            <w:r w:rsidRPr="00173D35">
              <w:t>Iznos priznate tražbine (kn)</w:t>
            </w:r>
          </w:p>
        </w:tc>
      </w:tr>
      <w:tr w:rsidTr="00173D35" w:rsidR="00173D35" w:rsidRPr="00173D35">
        <w:trPr>
          <w:trHeight w:val="708"/>
        </w:trPr>
        <w:tc>
          <w:tcPr>
            <w:tcW w:type="pct" w:w="6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73D35" w:rsidP="00CC516B" w:rsidR="00173D35" w:rsidRPr="00173D35">
            <w:pPr>
              <w:jc w:val="center"/>
              <w:rPr>
                <w:b/>
              </w:rPr>
            </w:pPr>
            <w:r w:rsidRPr="00173D35">
              <w:rPr>
                <w:b/>
              </w:rPr>
              <w:t>7.</w:t>
            </w:r>
          </w:p>
        </w:tc>
        <w:tc>
          <w:tcPr>
            <w:tcW w:type="pct" w:w="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73D35" w:rsidP="00CC516B" w:rsidR="00173D35" w:rsidRPr="00173D35">
            <w:pPr>
              <w:rPr>
                <w:b/>
              </w:rPr>
            </w:pPr>
            <w:r w:rsidRPr="00173D35">
              <w:rPr>
                <w:b/>
              </w:rPr>
              <w:t>RH MF, Porezna uprava</w:t>
            </w:r>
          </w:p>
          <w:p w:rsidRDefault="00173D35" w:rsidP="00CC516B" w:rsidR="00173D35" w:rsidRPr="00173D35">
            <w:r w:rsidRPr="00173D35">
              <w:t>Zastupana po ŽDO u Zagrebu</w:t>
            </w:r>
          </w:p>
          <w:p w:rsidRDefault="00173D35" w:rsidP="00CC516B" w:rsidR="00173D35" w:rsidRPr="00173D35">
            <w:pPr>
              <w:rPr>
                <w:b/>
              </w:rPr>
            </w:pPr>
          </w:p>
        </w:tc>
        <w:tc>
          <w:tcPr>
            <w:tcW w:type="pct" w:w="8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73D35" w:rsidP="00CC516B" w:rsidR="00173D35" w:rsidRPr="00173D35">
            <w:r w:rsidRPr="00173D35">
              <w:t>18683136487</w:t>
            </w:r>
          </w:p>
        </w:tc>
        <w:tc>
          <w:tcPr>
            <w:tcW w:type="pct" w:w="89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73D35" w:rsidP="00CC516B" w:rsidR="00173D35" w:rsidRPr="00173D35">
            <w:r w:rsidRPr="00173D35">
              <w:t>Savska cesta 41, Zagreb</w:t>
            </w:r>
          </w:p>
        </w:tc>
        <w:tc>
          <w:tcPr>
            <w:tcW w:type="pct" w:w="8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73D35" w:rsidP="00CC516B" w:rsidR="00173D35" w:rsidRPr="00173D35">
            <w:pPr>
              <w:jc w:val="right"/>
            </w:pPr>
            <w:r w:rsidRPr="00173D35">
              <w:t>2003=1.859,43</w:t>
            </w:r>
          </w:p>
          <w:p w:rsidRDefault="00173D35" w:rsidP="00CC516B" w:rsidR="00173D35" w:rsidRPr="00173D35">
            <w:pPr>
              <w:jc w:val="right"/>
            </w:pPr>
            <w:r w:rsidRPr="00173D35">
              <w:t>8109=5.578,26</w:t>
            </w:r>
          </w:p>
        </w:tc>
        <w:tc>
          <w:tcPr>
            <w:tcW w:type="pct" w:w="8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73D35" w:rsidP="00CC516B" w:rsidR="00173D35" w:rsidRPr="00173D35">
            <w:pPr>
              <w:jc w:val="right"/>
            </w:pPr>
            <w:r w:rsidRPr="00173D35">
              <w:t>2003=1.859,43</w:t>
            </w:r>
          </w:p>
          <w:p w:rsidRDefault="00173D35" w:rsidP="00CC516B" w:rsidR="00173D35" w:rsidRPr="00173D35">
            <w:pPr>
              <w:jc w:val="right"/>
            </w:pPr>
            <w:r w:rsidRPr="00173D35">
              <w:t>8109=5.578,26</w:t>
            </w:r>
          </w:p>
        </w:tc>
      </w:tr>
      <w:tr w:rsidTr="00173D35" w:rsidR="00173D35" w:rsidRPr="00173D35">
        <w:tc>
          <w:tcPr>
            <w:tcW w:type="pct" w:w="6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73D35" w:rsidP="00CC516B" w:rsidR="00173D35" w:rsidRPr="00173D35">
            <w:pPr>
              <w:jc w:val="center"/>
              <w:rPr>
                <w:b/>
              </w:rPr>
            </w:pPr>
          </w:p>
        </w:tc>
        <w:tc>
          <w:tcPr>
            <w:tcW w:type="pct" w:w="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73D35" w:rsidP="00CC516B" w:rsidR="00173D35" w:rsidRPr="00173D35">
            <w:pPr>
              <w:rPr>
                <w:b/>
              </w:rPr>
            </w:pPr>
            <w:r w:rsidRPr="00173D35">
              <w:rPr>
                <w:b/>
              </w:rPr>
              <w:t xml:space="preserve">UKUPNO  I. VIŠI ISPLATNI RED     </w:t>
            </w:r>
          </w:p>
        </w:tc>
        <w:tc>
          <w:tcPr>
            <w:tcW w:type="pct" w:w="8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73D35" w:rsidP="00CC516B" w:rsidR="00173D35" w:rsidRPr="00173D35"/>
        </w:tc>
        <w:tc>
          <w:tcPr>
            <w:tcW w:type="pct" w:w="89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73D35" w:rsidP="00CC516B" w:rsidR="00173D35" w:rsidRPr="00173D35"/>
        </w:tc>
        <w:tc>
          <w:tcPr>
            <w:tcW w:type="pct" w:w="8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73D35" w:rsidP="00CC516B" w:rsidR="00173D35" w:rsidRPr="00173D35">
            <w:pPr>
              <w:jc w:val="right"/>
              <w:rPr>
                <w:b/>
              </w:rPr>
            </w:pPr>
            <w:r w:rsidRPr="00173D35">
              <w:rPr>
                <w:b/>
              </w:rPr>
              <w:t>7.437,69</w:t>
            </w:r>
          </w:p>
        </w:tc>
        <w:tc>
          <w:tcPr>
            <w:tcW w:type="pct" w:w="8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73D35" w:rsidP="00CC516B" w:rsidR="00173D35" w:rsidRPr="00173D35">
            <w:pPr>
              <w:jc w:val="right"/>
            </w:pPr>
            <w:r w:rsidRPr="00173D35">
              <w:rPr>
                <w:b/>
              </w:rPr>
              <w:t>7.437,69</w:t>
            </w:r>
          </w:p>
        </w:tc>
      </w:tr>
    </w:tbl>
    <w:p w:rsidRDefault="00173D35" w:rsidP="006315F2" w:rsidR="00173D35" w:rsidRPr="000F0142">
      <w:pPr>
        <w:jc w:val="both"/>
        <w:rPr>
          <w:sz w:val="24"/>
          <w:szCs w:val="24"/>
        </w:rPr>
      </w:pPr>
    </w:p>
    <w:p w:rsidRDefault="006315F2" w:rsidP="006315F2" w:rsidR="006315F2" w:rsidRPr="000F0142">
      <w:pPr>
        <w:jc w:val="both"/>
        <w:rPr>
          <w:sz w:val="24"/>
          <w:szCs w:val="24"/>
        </w:rPr>
      </w:pPr>
      <w:r w:rsidRPr="000F0142">
        <w:rPr>
          <w:sz w:val="24"/>
          <w:szCs w:val="24"/>
        </w:rPr>
        <w:t>II. viši isplatni red:</w:t>
      </w:r>
    </w:p>
    <w:p w:rsidRDefault="006315F2" w:rsidP="006315F2" w:rsidR="006315F2" w:rsidRPr="000F0142">
      <w:pPr>
        <w:jc w:val="both"/>
        <w:rPr>
          <w:sz w:val="24"/>
          <w:szCs w:val="24"/>
        </w:rPr>
      </w:pPr>
    </w:p>
    <w:tbl>
      <w:tblPr>
        <w:tblW w:type="pct" w:w="4099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E0" w:noVBand="1" w:noHBand="0" w:lastColumn="0" w:firstColumn="1" w:lastRow="1" w:firstRow="1"/>
      </w:tblPr>
      <w:tblGrid>
        <w:gridCol w:w="1072"/>
        <w:gridCol w:w="2394"/>
        <w:gridCol w:w="1316"/>
        <w:gridCol w:w="1438"/>
        <w:gridCol w:w="1366"/>
        <w:gridCol w:w="1366"/>
      </w:tblGrid>
      <w:tr w:rsidTr="00173D35" w:rsidR="00173D35" w:rsidRPr="00173D35">
        <w:tc>
          <w:tcPr>
            <w:tcW w:type="pct" w:w="604"/>
          </w:tcPr>
          <w:p w:rsidRDefault="00173D35" w:rsidP="00CC516B" w:rsidR="00173D35" w:rsidRPr="00173D35">
            <w:r w:rsidRPr="00173D35">
              <w:t>Redni broj prijavljene tražbine</w:t>
            </w:r>
          </w:p>
        </w:tc>
        <w:tc>
          <w:tcPr>
            <w:tcW w:type="pct" w:w="1326"/>
          </w:tcPr>
          <w:p w:rsidRDefault="00173D35" w:rsidP="00CC516B" w:rsidR="00173D35" w:rsidRPr="00173D35">
            <w:r w:rsidRPr="00173D35">
              <w:t>Ime i prezime/tvrtka ili naziv vjerovnika</w:t>
            </w:r>
          </w:p>
        </w:tc>
        <w:tc>
          <w:tcPr>
            <w:tcW w:type="pct" w:w="737"/>
          </w:tcPr>
          <w:p w:rsidRDefault="00173D35" w:rsidP="00CC516B" w:rsidR="00173D35" w:rsidRPr="00173D35">
            <w:r w:rsidRPr="00173D35">
              <w:t>OIB vjerovnika</w:t>
            </w:r>
          </w:p>
        </w:tc>
        <w:tc>
          <w:tcPr>
            <w:tcW w:type="pct" w:w="804"/>
          </w:tcPr>
          <w:p w:rsidRDefault="00173D35" w:rsidP="00CC516B" w:rsidR="00173D35" w:rsidRPr="00173D35">
            <w:r w:rsidRPr="00173D35">
              <w:t>Adresa/sjedište vjerovnika</w:t>
            </w:r>
          </w:p>
        </w:tc>
        <w:tc>
          <w:tcPr>
            <w:tcW w:type="pct" w:w="765"/>
          </w:tcPr>
          <w:p w:rsidRDefault="00173D35" w:rsidP="00CC516B" w:rsidR="00173D35" w:rsidRPr="00173D35">
            <w:r w:rsidRPr="00173D35">
              <w:t>Iznos prijavljene tražbine (kn)</w:t>
            </w:r>
          </w:p>
        </w:tc>
        <w:tc>
          <w:tcPr>
            <w:tcW w:type="pct" w:w="765"/>
          </w:tcPr>
          <w:p w:rsidRDefault="00173D35" w:rsidP="00CC516B" w:rsidR="00173D35" w:rsidRPr="00173D35">
            <w:r w:rsidRPr="00173D35">
              <w:t>Iznos priznate tražbine (kn)</w:t>
            </w:r>
          </w:p>
        </w:tc>
      </w:tr>
      <w:tr w:rsidTr="00173D35" w:rsidR="00173D35" w:rsidRPr="00173D35">
        <w:trPr>
          <w:trHeight w:val="70"/>
        </w:trPr>
        <w:tc>
          <w:tcPr>
            <w:tcW w:type="pct" w:w="604"/>
          </w:tcPr>
          <w:p w:rsidRDefault="00173D35" w:rsidP="00CC516B" w:rsidR="00173D35" w:rsidRPr="00173D35">
            <w:pPr>
              <w:jc w:val="center"/>
              <w:rPr>
                <w:b/>
              </w:rPr>
            </w:pPr>
            <w:r w:rsidRPr="00173D35">
              <w:rPr>
                <w:b/>
              </w:rPr>
              <w:t>1.</w:t>
            </w:r>
          </w:p>
        </w:tc>
        <w:tc>
          <w:tcPr>
            <w:tcW w:type="pct" w:w="1326"/>
          </w:tcPr>
          <w:p w:rsidRDefault="00173D35" w:rsidP="00CC516B" w:rsidR="00173D35" w:rsidRPr="00173D35">
            <w:pPr>
              <w:rPr>
                <w:b/>
              </w:rPr>
            </w:pPr>
            <w:r w:rsidRPr="00173D35">
              <w:rPr>
                <w:b/>
              </w:rPr>
              <w:t>RH MF, Porezna uprava</w:t>
            </w:r>
          </w:p>
          <w:p w:rsidRDefault="00173D35" w:rsidP="00CC516B" w:rsidR="00173D35" w:rsidRPr="00173D35">
            <w:r w:rsidRPr="00173D35">
              <w:t>Zastupana po ŽDO u Zagrebu</w:t>
            </w:r>
          </w:p>
          <w:p w:rsidRDefault="00173D35" w:rsidP="00CC516B" w:rsidR="00173D35" w:rsidRPr="00173D35">
            <w:pPr>
              <w:rPr>
                <w:b/>
              </w:rPr>
            </w:pPr>
          </w:p>
        </w:tc>
        <w:tc>
          <w:tcPr>
            <w:tcW w:type="pct" w:w="737"/>
          </w:tcPr>
          <w:p w:rsidRDefault="00173D35" w:rsidP="00CC516B" w:rsidR="00173D35" w:rsidRPr="00173D35">
            <w:r w:rsidRPr="00173D35">
              <w:t>18683136487</w:t>
            </w:r>
          </w:p>
        </w:tc>
        <w:tc>
          <w:tcPr>
            <w:tcW w:type="pct" w:w="804"/>
          </w:tcPr>
          <w:p w:rsidRDefault="00173D35" w:rsidP="00CC516B" w:rsidR="00173D35" w:rsidRPr="00173D35">
            <w:r w:rsidRPr="00173D35">
              <w:t>Savska cesta 41, Zagreb</w:t>
            </w:r>
          </w:p>
        </w:tc>
        <w:tc>
          <w:tcPr>
            <w:tcW w:type="pct" w:w="765"/>
          </w:tcPr>
          <w:p w:rsidRDefault="00173D35" w:rsidP="00CC516B" w:rsidR="00173D35" w:rsidRPr="00173D35">
            <w:pPr>
              <w:jc w:val="right"/>
              <w:rPr>
                <w:b/>
              </w:rPr>
            </w:pPr>
            <w:r w:rsidRPr="00173D35">
              <w:rPr>
                <w:b/>
              </w:rPr>
              <w:t>11.295.420,02</w:t>
            </w:r>
          </w:p>
        </w:tc>
        <w:tc>
          <w:tcPr>
            <w:tcW w:type="pct" w:w="765"/>
          </w:tcPr>
          <w:p w:rsidRDefault="00173D35" w:rsidP="00CC516B" w:rsidR="00173D35" w:rsidRPr="00173D35">
            <w:pPr>
              <w:jc w:val="right"/>
              <w:rPr>
                <w:b/>
              </w:rPr>
            </w:pPr>
            <w:r w:rsidRPr="00173D35">
              <w:rPr>
                <w:b/>
              </w:rPr>
              <w:t>11.295.420,02</w:t>
            </w:r>
          </w:p>
        </w:tc>
      </w:tr>
      <w:tr w:rsidTr="00173D35" w:rsidR="00173D35" w:rsidRPr="00173D35">
        <w:trPr>
          <w:trHeight w:val="70"/>
        </w:trPr>
        <w:tc>
          <w:tcPr>
            <w:tcW w:type="pct" w:w="604"/>
          </w:tcPr>
          <w:p w:rsidRDefault="00173D35" w:rsidP="00CC516B" w:rsidR="00173D35" w:rsidRPr="00173D35">
            <w:pPr>
              <w:jc w:val="center"/>
              <w:rPr>
                <w:b/>
              </w:rPr>
            </w:pPr>
            <w:r w:rsidRPr="00173D35">
              <w:rPr>
                <w:b/>
              </w:rPr>
              <w:t>2.</w:t>
            </w:r>
          </w:p>
        </w:tc>
        <w:tc>
          <w:tcPr>
            <w:tcW w:type="pct" w:w="1326"/>
          </w:tcPr>
          <w:p w:rsidRDefault="00173D35" w:rsidP="00CC516B" w:rsidR="00173D35" w:rsidRPr="00173D35">
            <w:pPr>
              <w:rPr>
                <w:b/>
              </w:rPr>
            </w:pPr>
            <w:r w:rsidRPr="00173D35">
              <w:rPr>
                <w:b/>
              </w:rPr>
              <w:t>HRVATSKI TELEKOM d.d.</w:t>
            </w:r>
          </w:p>
          <w:p w:rsidRDefault="00173D35" w:rsidP="00CC516B" w:rsidR="00173D35" w:rsidRPr="00173D35">
            <w:r w:rsidRPr="00173D35">
              <w:t>IBAN:</w:t>
            </w:r>
          </w:p>
          <w:p w:rsidRDefault="00173D35" w:rsidP="00CC516B" w:rsidR="00173D35" w:rsidRPr="00173D35">
            <w:r w:rsidRPr="00173D35">
              <w:t>HR2423600001101310875</w:t>
            </w:r>
          </w:p>
        </w:tc>
        <w:tc>
          <w:tcPr>
            <w:tcW w:type="pct" w:w="737"/>
          </w:tcPr>
          <w:p w:rsidRDefault="00173D35" w:rsidP="00CC516B" w:rsidR="00173D35" w:rsidRPr="00173D35">
            <w:r w:rsidRPr="00173D35">
              <w:t>81793146560</w:t>
            </w:r>
          </w:p>
        </w:tc>
        <w:tc>
          <w:tcPr>
            <w:tcW w:type="pct" w:w="804"/>
          </w:tcPr>
          <w:p w:rsidRDefault="00173D35" w:rsidP="00CC516B" w:rsidR="00173D35" w:rsidRPr="00173D35">
            <w:r w:rsidRPr="00173D35">
              <w:t>Roberta Frangeša Mihanovića 9, Zagreb</w:t>
            </w:r>
          </w:p>
        </w:tc>
        <w:tc>
          <w:tcPr>
            <w:tcW w:type="pct" w:w="765"/>
          </w:tcPr>
          <w:p w:rsidRDefault="00173D35" w:rsidP="00CC516B" w:rsidR="00173D35" w:rsidRPr="00173D35">
            <w:pPr>
              <w:jc w:val="right"/>
              <w:rPr>
                <w:b/>
              </w:rPr>
            </w:pPr>
            <w:r w:rsidRPr="00173D35">
              <w:rPr>
                <w:b/>
              </w:rPr>
              <w:t>14.044,04</w:t>
            </w:r>
          </w:p>
        </w:tc>
        <w:tc>
          <w:tcPr>
            <w:tcW w:type="pct" w:w="765"/>
          </w:tcPr>
          <w:p w:rsidRDefault="00173D35" w:rsidP="00CC516B" w:rsidR="00173D35" w:rsidRPr="00173D35">
            <w:pPr>
              <w:jc w:val="right"/>
              <w:rPr>
                <w:b/>
              </w:rPr>
            </w:pPr>
            <w:r w:rsidRPr="00173D35">
              <w:rPr>
                <w:b/>
              </w:rPr>
              <w:t>14.044,04</w:t>
            </w:r>
          </w:p>
        </w:tc>
      </w:tr>
      <w:tr w:rsidTr="00173D35" w:rsidR="00173D35" w:rsidRPr="00173D35">
        <w:trPr>
          <w:trHeight w:val="1419"/>
        </w:trPr>
        <w:tc>
          <w:tcPr>
            <w:tcW w:type="pct" w:w="604"/>
          </w:tcPr>
          <w:p w:rsidRDefault="00173D35" w:rsidP="00CC516B" w:rsidR="00173D35" w:rsidRPr="00173D35">
            <w:pPr>
              <w:jc w:val="center"/>
              <w:rPr>
                <w:b/>
              </w:rPr>
            </w:pPr>
            <w:r w:rsidRPr="00173D35">
              <w:rPr>
                <w:b/>
              </w:rPr>
              <w:lastRenderedPageBreak/>
              <w:t>3.</w:t>
            </w:r>
          </w:p>
        </w:tc>
        <w:tc>
          <w:tcPr>
            <w:tcW w:type="pct" w:w="1326"/>
          </w:tcPr>
          <w:p w:rsidRDefault="00173D35" w:rsidP="00CC516B" w:rsidR="00173D35" w:rsidRPr="00173D35">
            <w:pPr>
              <w:rPr>
                <w:b/>
              </w:rPr>
            </w:pPr>
            <w:r w:rsidRPr="00173D35">
              <w:rPr>
                <w:b/>
              </w:rPr>
              <w:t>INKASO.HR d.o.o.</w:t>
            </w:r>
          </w:p>
          <w:p w:rsidRDefault="00173D35" w:rsidP="00CC516B" w:rsidR="00173D35" w:rsidRPr="00173D35">
            <w:r w:rsidRPr="00173D35">
              <w:t>IBAN:</w:t>
            </w:r>
          </w:p>
          <w:p w:rsidRDefault="00173D35" w:rsidP="00CC516B" w:rsidR="00173D35" w:rsidRPr="00173D35">
            <w:pPr>
              <w:rPr>
                <w:b/>
              </w:rPr>
            </w:pPr>
            <w:r w:rsidRPr="00173D35">
              <w:t>HR5323600001102235442</w:t>
            </w:r>
          </w:p>
        </w:tc>
        <w:tc>
          <w:tcPr>
            <w:tcW w:type="pct" w:w="737"/>
          </w:tcPr>
          <w:p w:rsidRDefault="00173D35" w:rsidP="00CC516B" w:rsidR="00173D35" w:rsidRPr="00173D35">
            <w:r w:rsidRPr="00173D35">
              <w:t>82925459345</w:t>
            </w:r>
          </w:p>
        </w:tc>
        <w:tc>
          <w:tcPr>
            <w:tcW w:type="pct" w:w="804"/>
          </w:tcPr>
          <w:p w:rsidRDefault="00173D35" w:rsidP="00CC516B" w:rsidR="00173D35" w:rsidRPr="00173D35">
            <w:r w:rsidRPr="00173D35">
              <w:t>L.Jagera 5, Osijek</w:t>
            </w:r>
          </w:p>
        </w:tc>
        <w:tc>
          <w:tcPr>
            <w:tcW w:type="pct" w:w="765"/>
          </w:tcPr>
          <w:p w:rsidRDefault="00173D35" w:rsidP="00CC516B" w:rsidR="00173D35" w:rsidRPr="00173D35">
            <w:pPr>
              <w:jc w:val="right"/>
              <w:rPr>
                <w:b/>
              </w:rPr>
            </w:pPr>
            <w:r w:rsidRPr="00173D35">
              <w:rPr>
                <w:b/>
              </w:rPr>
              <w:t>62.331,51</w:t>
            </w:r>
          </w:p>
        </w:tc>
        <w:tc>
          <w:tcPr>
            <w:tcW w:type="pct" w:w="765"/>
          </w:tcPr>
          <w:p w:rsidRDefault="00173D35" w:rsidP="00CC516B" w:rsidR="00173D35" w:rsidRPr="00173D35">
            <w:pPr>
              <w:jc w:val="right"/>
              <w:rPr>
                <w:b/>
              </w:rPr>
            </w:pPr>
            <w:r w:rsidRPr="00173D35">
              <w:rPr>
                <w:b/>
              </w:rPr>
              <w:t>62.331,51</w:t>
            </w:r>
          </w:p>
        </w:tc>
      </w:tr>
      <w:tr w:rsidTr="00173D35" w:rsidR="00173D35" w:rsidRPr="00173D35">
        <w:trPr>
          <w:trHeight w:val="316"/>
        </w:trPr>
        <w:tc>
          <w:tcPr>
            <w:tcW w:type="pct" w:w="6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73D35" w:rsidP="00CC516B" w:rsidR="00173D35" w:rsidRPr="00173D35">
            <w:pPr>
              <w:jc w:val="center"/>
              <w:rPr>
                <w:b/>
              </w:rPr>
            </w:pPr>
          </w:p>
        </w:tc>
        <w:tc>
          <w:tcPr>
            <w:tcW w:type="pct" w:w="2867"/>
            <w:gridSpan w:val="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73D35" w:rsidP="00CC516B" w:rsidR="00173D35" w:rsidRPr="00173D35">
            <w:pPr>
              <w:jc w:val="right"/>
              <w:rPr>
                <w:b/>
              </w:rPr>
            </w:pPr>
            <w:r w:rsidRPr="00173D35">
              <w:rPr>
                <w:b/>
              </w:rPr>
              <w:t>UKUPNO II VIŠI ISPLATNI RED</w:t>
            </w:r>
          </w:p>
        </w:tc>
        <w:tc>
          <w:tcPr>
            <w:tcW w:type="pct" w:w="76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73D35" w:rsidP="00CC516B" w:rsidR="00173D35" w:rsidRPr="00173D35">
            <w:pPr>
              <w:jc w:val="right"/>
              <w:rPr>
                <w:b/>
              </w:rPr>
            </w:pPr>
            <w:r w:rsidRPr="00173D35">
              <w:rPr>
                <w:b/>
              </w:rPr>
              <w:t>11.371.795,57</w:t>
            </w:r>
          </w:p>
        </w:tc>
        <w:tc>
          <w:tcPr>
            <w:tcW w:type="pct" w:w="76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73D35" w:rsidP="00CC516B" w:rsidR="00173D35" w:rsidRPr="00173D35">
            <w:pPr>
              <w:jc w:val="right"/>
              <w:rPr>
                <w:b/>
              </w:rPr>
            </w:pPr>
            <w:r w:rsidRPr="00173D35">
              <w:rPr>
                <w:b/>
              </w:rPr>
              <w:t>11.371.795,57</w:t>
            </w:r>
          </w:p>
        </w:tc>
      </w:tr>
    </w:tbl>
    <w:p w:rsidRDefault="006315F2" w:rsidP="006315F2" w:rsidR="006315F2" w:rsidRPr="000F0142">
      <w:pPr>
        <w:jc w:val="both"/>
        <w:rPr>
          <w:sz w:val="24"/>
          <w:szCs w:val="24"/>
        </w:rPr>
      </w:pPr>
    </w:p>
    <w:p w:rsidRDefault="0056362C" w:rsidP="00274FFC" w:rsidR="0056362C">
      <w:pPr>
        <w:jc w:val="both"/>
        <w:rPr>
          <w:sz w:val="24"/>
          <w:szCs w:val="24"/>
        </w:rPr>
      </w:pPr>
    </w:p>
    <w:p w:rsidRDefault="00974F0E" w:rsidP="00974F0E" w:rsidR="00974F0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974F0E" w:rsidP="00274FFC" w:rsidR="00974F0E">
      <w:pPr>
        <w:jc w:val="both"/>
        <w:rPr>
          <w:sz w:val="24"/>
          <w:szCs w:val="24"/>
        </w:rPr>
      </w:pPr>
    </w:p>
    <w:p w:rsidRDefault="00C04EC7" w:rsidP="00C04EC7" w:rsidR="00C04EC7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Na</w:t>
      </w:r>
      <w:r w:rsidR="00376E64" w:rsidRPr="00034275">
        <w:rPr>
          <w:sz w:val="24"/>
          <w:szCs w:val="24"/>
        </w:rPr>
        <w:t xml:space="preserve"> i</w:t>
      </w:r>
      <w:r w:rsidR="006B0579" w:rsidRPr="00034275">
        <w:rPr>
          <w:sz w:val="24"/>
          <w:szCs w:val="24"/>
        </w:rPr>
        <w:t xml:space="preserve">spitnom ročištu održanom dana </w:t>
      </w:r>
      <w:r w:rsidR="00196398">
        <w:rPr>
          <w:sz w:val="24"/>
          <w:szCs w:val="24"/>
        </w:rPr>
        <w:t>10</w:t>
      </w:r>
      <w:r w:rsidR="00C21229">
        <w:rPr>
          <w:sz w:val="24"/>
          <w:szCs w:val="24"/>
        </w:rPr>
        <w:t>. listopada</w:t>
      </w:r>
      <w:r w:rsidR="000B7987" w:rsidRPr="00034275">
        <w:rPr>
          <w:sz w:val="24"/>
          <w:szCs w:val="24"/>
        </w:rPr>
        <w:t xml:space="preserve"> 2018</w:t>
      </w:r>
      <w:r w:rsidRPr="00034275">
        <w:rPr>
          <w:sz w:val="24"/>
          <w:szCs w:val="24"/>
        </w:rPr>
        <w:t>. ispitane su sve pr</w:t>
      </w:r>
      <w:r w:rsidR="00991E04" w:rsidRPr="00034275">
        <w:rPr>
          <w:sz w:val="24"/>
          <w:szCs w:val="24"/>
        </w:rPr>
        <w:t xml:space="preserve">ijavljene tražbine prema svojim </w:t>
      </w:r>
      <w:r w:rsidRPr="00034275">
        <w:rPr>
          <w:sz w:val="24"/>
          <w:szCs w:val="24"/>
        </w:rPr>
        <w:t xml:space="preserve">iznosima i redu. 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Stečajni upravitelj nije sporio niti jednu prijavljenu tražbinu.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8E092A" w:rsidP="009C3FAF" w:rsidR="008E092A" w:rsidRPr="00034275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034275">
      <w:pPr>
        <w:widowControl/>
        <w:jc w:val="center"/>
        <w:rPr>
          <w:sz w:val="24"/>
          <w:szCs w:val="24"/>
        </w:rPr>
      </w:pPr>
      <w:r w:rsidRPr="00034275">
        <w:rPr>
          <w:sz w:val="24"/>
          <w:szCs w:val="24"/>
        </w:rPr>
        <w:t xml:space="preserve">U </w:t>
      </w:r>
      <w:r w:rsidR="004D45C7" w:rsidRPr="00034275">
        <w:rPr>
          <w:sz w:val="24"/>
          <w:szCs w:val="24"/>
        </w:rPr>
        <w:t>Zagreb</w:t>
      </w:r>
      <w:r w:rsidRPr="00034275">
        <w:rPr>
          <w:sz w:val="24"/>
          <w:szCs w:val="24"/>
        </w:rPr>
        <w:t>u</w:t>
      </w:r>
      <w:r w:rsidR="004D45C7" w:rsidRPr="00034275">
        <w:rPr>
          <w:sz w:val="24"/>
          <w:szCs w:val="24"/>
        </w:rPr>
        <w:t xml:space="preserve"> </w:t>
      </w:r>
      <w:r w:rsidR="00196398">
        <w:rPr>
          <w:sz w:val="24"/>
          <w:szCs w:val="24"/>
        </w:rPr>
        <w:t>10</w:t>
      </w:r>
      <w:r w:rsidR="00C21229">
        <w:rPr>
          <w:sz w:val="24"/>
          <w:szCs w:val="24"/>
        </w:rPr>
        <w:t>. listopada</w:t>
      </w:r>
      <w:r w:rsidR="0068262F" w:rsidRPr="00034275">
        <w:rPr>
          <w:sz w:val="24"/>
          <w:szCs w:val="24"/>
        </w:rPr>
        <w:t xml:space="preserve"> 2018. godine</w:t>
      </w:r>
    </w:p>
    <w:p w:rsidRDefault="00C32F5A" w:rsidP="004D45C7" w:rsidR="00C32F5A" w:rsidRPr="00034275">
      <w:pPr>
        <w:widowControl/>
        <w:ind w:firstLine="720" w:left="5040"/>
        <w:jc w:val="right"/>
        <w:rPr>
          <w:sz w:val="24"/>
          <w:szCs w:val="24"/>
        </w:rPr>
      </w:pPr>
      <w:r w:rsidRPr="00034275">
        <w:rPr>
          <w:sz w:val="24"/>
          <w:szCs w:val="24"/>
        </w:rPr>
        <w:t xml:space="preserve">   </w:t>
      </w:r>
    </w:p>
    <w:p w:rsidRDefault="00991E04" w:rsidP="00C4416C" w:rsidR="00C32F5A" w:rsidRPr="00034275">
      <w:pPr>
        <w:widowControl/>
        <w:ind w:firstLine="708" w:left="6372"/>
        <w:rPr>
          <w:sz w:val="24"/>
          <w:szCs w:val="24"/>
        </w:rPr>
      </w:pPr>
      <w:r w:rsidRPr="00034275">
        <w:rPr>
          <w:sz w:val="24"/>
          <w:szCs w:val="24"/>
        </w:rPr>
        <w:t xml:space="preserve">        </w:t>
      </w:r>
      <w:r w:rsidR="004D45C7" w:rsidRPr="00034275">
        <w:rPr>
          <w:sz w:val="24"/>
          <w:szCs w:val="24"/>
        </w:rPr>
        <w:t>SUDAC:</w:t>
      </w:r>
    </w:p>
    <w:p w:rsidRDefault="00C32F5A" w:rsidP="00E53D3D" w:rsidR="004D23CF">
      <w:pPr>
        <w:pStyle w:val="Uvuenotijeloteksta"/>
        <w:ind w:firstLine="141" w:left="1983"/>
        <w:jc w:val="right"/>
      </w:pPr>
      <w:r w:rsidRPr="00034275">
        <w:tab/>
      </w:r>
      <w:r w:rsidR="00991E04" w:rsidRPr="00034275">
        <w:t>Vesna Sremac Šoštar</w:t>
      </w:r>
      <w:r w:rsidRPr="00034275">
        <w:t xml:space="preserve"> </w:t>
      </w:r>
      <w:r w:rsidR="004D23CF">
        <w:t>,v.r.</w:t>
      </w:r>
    </w:p>
    <w:p w:rsidRDefault="004D23CF" w:rsidP="00D338FD" w:rsidR="004D23CF">
      <w:pPr>
        <w:pStyle w:val="Uvuenotijeloteksta"/>
        <w:ind w:firstLine="141" w:left="1983"/>
        <w:jc w:val="right"/>
      </w:pPr>
      <w:r>
        <w:t>Za točnost otpravka</w:t>
      </w:r>
    </w:p>
    <w:p w:rsidRDefault="004D23CF" w:rsidP="00C32F5A" w:rsidR="00C32F5A" w:rsidRPr="004D23CF">
      <w:pPr>
        <w:jc w:val="right"/>
        <w:rPr>
          <w:sz w:val="24"/>
          <w:szCs w:val="24"/>
        </w:rPr>
      </w:pPr>
      <w:r w:rsidRPr="004D23CF">
        <w:rPr>
          <w:sz w:val="24"/>
          <w:szCs w:val="24"/>
        </w:rPr>
        <w:t>Matea Bizjak</w:t>
      </w:r>
    </w:p>
    <w:p w:rsidRDefault="004D45C7" w:rsidP="00C32F5A" w:rsidR="004D45C7" w:rsidRPr="00034275">
      <w:pPr>
        <w:widowControl/>
        <w:ind w:firstLine="720" w:left="7068"/>
        <w:rPr>
          <w:sz w:val="24"/>
          <w:szCs w:val="24"/>
        </w:rPr>
      </w:pPr>
    </w:p>
    <w:p w:rsidRDefault="005D5E30" w:rsidP="004D45C7" w:rsidR="005D5E30" w:rsidRPr="00034275">
      <w:pPr>
        <w:widowControl/>
        <w:jc w:val="both"/>
        <w:rPr>
          <w:sz w:val="24"/>
          <w:szCs w:val="24"/>
        </w:rPr>
      </w:pPr>
    </w:p>
    <w:p w:rsidRDefault="007C1B3D" w:rsidP="004D45C7" w:rsidR="004D45C7" w:rsidRPr="00034275">
      <w:pPr>
        <w:widowControl/>
        <w:jc w:val="both"/>
        <w:rPr>
          <w:sz w:val="24"/>
          <w:szCs w:val="24"/>
        </w:rPr>
      </w:pPr>
      <w:r w:rsidRPr="00034275">
        <w:rPr>
          <w:sz w:val="24"/>
          <w:szCs w:val="24"/>
        </w:rPr>
        <w:t xml:space="preserve">UPUTA </w:t>
      </w:r>
      <w:r w:rsidR="004D45C7" w:rsidRPr="00034275">
        <w:rPr>
          <w:sz w:val="24"/>
          <w:szCs w:val="24"/>
        </w:rPr>
        <w:t>O PRAVNOM LIJEKU:</w:t>
      </w:r>
    </w:p>
    <w:p w:rsidRDefault="00E67B25" w:rsidP="00F5127C" w:rsidR="00F5127C" w:rsidRPr="00034275">
      <w:pPr>
        <w:jc w:val="both"/>
        <w:rPr>
          <w:sz w:val="24"/>
          <w:szCs w:val="24"/>
          <w:lang w:val="pl-PL"/>
        </w:rPr>
      </w:pPr>
      <w:r w:rsidRPr="0003427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034275">
        <w:rPr>
          <w:sz w:val="24"/>
          <w:szCs w:val="24"/>
        </w:rPr>
        <w:t xml:space="preserve">i stečajni upravitelj </w:t>
      </w:r>
      <w:r w:rsidRPr="00034275">
        <w:rPr>
          <w:sz w:val="24"/>
          <w:szCs w:val="24"/>
        </w:rPr>
        <w:t xml:space="preserve">(čl. 265. st 3. SZ). </w:t>
      </w:r>
      <w:r w:rsidR="00F5127C" w:rsidRPr="00034275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312D23" w:rsidP="004D45C7" w:rsidR="00312D23" w:rsidRPr="00034275">
      <w:pPr>
        <w:widowControl/>
        <w:jc w:val="both"/>
        <w:rPr>
          <w:sz w:val="24"/>
          <w:szCs w:val="24"/>
        </w:rPr>
      </w:pPr>
    </w:p>
    <w:sectPr w:rsidSect="0056362C" w:rsidR="00312D23" w:rsidRPr="00034275">
      <w:headerReference w:type="even" r:id="rId11"/>
      <w:headerReference w:type="default" r:id="rId12"/>
      <w:pgSz w:h="15840" w:w="12240"/>
      <w:pgMar w:gutter="0" w:footer="708" w:header="708" w:left="1418" w:bottom="1418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23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196398">
      <w:rPr>
        <w:sz w:val="24"/>
        <w:szCs w:val="24"/>
      </w:rPr>
      <w:t>6029/16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79765C1"/>
    <w:multiLevelType w:val="hybridMultilevel"/>
    <w:tmpl w:val="75F4A454"/>
    <w:lvl w:tplc="B45CB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420DE7"/>
    <w:multiLevelType w:val="hybridMultilevel"/>
    <w:tmpl w:val="0EA05352"/>
    <w:lvl w:tplc="9648C5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7093FED"/>
    <w:multiLevelType w:val="hybridMultilevel"/>
    <w:tmpl w:val="01547244"/>
    <w:lvl w:tplc="D6726FD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1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3DE3672"/>
    <w:multiLevelType w:val="hybridMultilevel"/>
    <w:tmpl w:val="B542583E"/>
    <w:lvl w:tplc="3388604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8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9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3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44"/>
  </w:num>
  <w:num w:numId="3">
    <w:abstractNumId w:val="7"/>
  </w:num>
  <w:num w:numId="4">
    <w:abstractNumId w:val="45"/>
  </w:num>
  <w:num w:numId="5">
    <w:abstractNumId w:val="40"/>
  </w:num>
  <w:num w:numId="6">
    <w:abstractNumId w:val="18"/>
  </w:num>
  <w:num w:numId="7">
    <w:abstractNumId w:val="46"/>
  </w:num>
  <w:num w:numId="8">
    <w:abstractNumId w:val="33"/>
  </w:num>
  <w:num w:numId="9">
    <w:abstractNumId w:val="5"/>
  </w:num>
  <w:num w:numId="10">
    <w:abstractNumId w:val="27"/>
  </w:num>
  <w:num w:numId="11">
    <w:abstractNumId w:val="37"/>
  </w:num>
  <w:num w:numId="12">
    <w:abstractNumId w:val="28"/>
  </w:num>
  <w:num w:numId="13">
    <w:abstractNumId w:val="12"/>
  </w:num>
  <w:num w:numId="14">
    <w:abstractNumId w:val="9"/>
  </w:num>
  <w:num w:numId="15">
    <w:abstractNumId w:val="25"/>
  </w:num>
  <w:num w:numId="16">
    <w:abstractNumId w:val="6"/>
  </w:num>
  <w:num w:numId="17">
    <w:abstractNumId w:val="32"/>
  </w:num>
  <w:num w:numId="18">
    <w:abstractNumId w:val="19"/>
  </w:num>
  <w:num w:numId="19">
    <w:abstractNumId w:val="20"/>
  </w:num>
  <w:num w:numId="20">
    <w:abstractNumId w:val="1"/>
  </w:num>
  <w:num w:numId="21">
    <w:abstractNumId w:val="38"/>
  </w:num>
  <w:num w:numId="22">
    <w:abstractNumId w:val="42"/>
  </w:num>
  <w:num w:numId="23">
    <w:abstractNumId w:val="39"/>
  </w:num>
  <w:num w:numId="24">
    <w:abstractNumId w:val="30"/>
  </w:num>
  <w:num w:numId="25">
    <w:abstractNumId w:val="15"/>
  </w:num>
  <w:num w:numId="26">
    <w:abstractNumId w:val="23"/>
  </w:num>
  <w:num w:numId="27">
    <w:abstractNumId w:val="16"/>
  </w:num>
  <w:num w:numId="28">
    <w:abstractNumId w:val="26"/>
  </w:num>
  <w:num w:numId="29">
    <w:abstractNumId w:val="17"/>
  </w:num>
  <w:num w:numId="30">
    <w:abstractNumId w:val="10"/>
  </w:num>
  <w:num w:numId="31">
    <w:abstractNumId w:val="3"/>
  </w:num>
  <w:num w:numId="32">
    <w:abstractNumId w:val="8"/>
  </w:num>
  <w:num w:numId="33">
    <w:abstractNumId w:val="31"/>
  </w:num>
  <w:num w:numId="34">
    <w:abstractNumId w:val="24"/>
  </w:num>
  <w:num w:numId="35">
    <w:abstractNumId w:val="29"/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</w:num>
  <w:num w:numId="38">
    <w:abstractNumId w:val="11"/>
  </w:num>
  <w:num w:numId="39">
    <w:abstractNumId w:val="4"/>
  </w:num>
  <w:num w:numId="40">
    <w:abstractNumId w:val="43"/>
  </w:num>
  <w:num w:numId="41">
    <w:abstractNumId w:val="41"/>
  </w:num>
  <w:num w:numId="42">
    <w:abstractNumId w:val="0"/>
  </w:num>
  <w:num w:numId="43">
    <w:abstractNumId w:val="36"/>
  </w:num>
  <w:num w:numId="44">
    <w:abstractNumId w:val="14"/>
  </w:num>
  <w:num w:numId="45">
    <w:abstractNumId w:val="13"/>
  </w:num>
  <w:num w:numId="46">
    <w:abstractNumId w:val="34"/>
  </w:num>
  <w:num w:numId="4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0127"/>
    <w:rsid w:val="00011F4F"/>
    <w:rsid w:val="00021773"/>
    <w:rsid w:val="00025D5B"/>
    <w:rsid w:val="00027277"/>
    <w:rsid w:val="00034146"/>
    <w:rsid w:val="00034275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480E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3D35"/>
    <w:rsid w:val="0017572E"/>
    <w:rsid w:val="0018071D"/>
    <w:rsid w:val="00186527"/>
    <w:rsid w:val="00186871"/>
    <w:rsid w:val="001904AE"/>
    <w:rsid w:val="001912CF"/>
    <w:rsid w:val="00192295"/>
    <w:rsid w:val="00193977"/>
    <w:rsid w:val="00193FFB"/>
    <w:rsid w:val="00196398"/>
    <w:rsid w:val="00197594"/>
    <w:rsid w:val="001A2D02"/>
    <w:rsid w:val="001A3B02"/>
    <w:rsid w:val="001A3D51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74FFC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D2E52"/>
    <w:rsid w:val="002E2B5C"/>
    <w:rsid w:val="002F1E25"/>
    <w:rsid w:val="002F6B48"/>
    <w:rsid w:val="00302FE1"/>
    <w:rsid w:val="00303608"/>
    <w:rsid w:val="00312189"/>
    <w:rsid w:val="00312D23"/>
    <w:rsid w:val="00327CFF"/>
    <w:rsid w:val="00331422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4AB4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4885"/>
    <w:rsid w:val="00475D50"/>
    <w:rsid w:val="00480D94"/>
    <w:rsid w:val="00481855"/>
    <w:rsid w:val="00482BB0"/>
    <w:rsid w:val="00490B87"/>
    <w:rsid w:val="00491398"/>
    <w:rsid w:val="004924C3"/>
    <w:rsid w:val="004A4F10"/>
    <w:rsid w:val="004B4CC9"/>
    <w:rsid w:val="004B653E"/>
    <w:rsid w:val="004C27C1"/>
    <w:rsid w:val="004C6419"/>
    <w:rsid w:val="004D23CF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61199"/>
    <w:rsid w:val="0056362C"/>
    <w:rsid w:val="0057206A"/>
    <w:rsid w:val="0057441D"/>
    <w:rsid w:val="005902AA"/>
    <w:rsid w:val="0059682F"/>
    <w:rsid w:val="00596C2F"/>
    <w:rsid w:val="005A4A86"/>
    <w:rsid w:val="005A7D53"/>
    <w:rsid w:val="005B6B00"/>
    <w:rsid w:val="005B70F2"/>
    <w:rsid w:val="005D07B3"/>
    <w:rsid w:val="005D4D06"/>
    <w:rsid w:val="005D5E30"/>
    <w:rsid w:val="005D7DE5"/>
    <w:rsid w:val="005F0863"/>
    <w:rsid w:val="005F5F82"/>
    <w:rsid w:val="00604ACE"/>
    <w:rsid w:val="00605DCA"/>
    <w:rsid w:val="00607817"/>
    <w:rsid w:val="0061017D"/>
    <w:rsid w:val="0063127F"/>
    <w:rsid w:val="006315F2"/>
    <w:rsid w:val="006342B4"/>
    <w:rsid w:val="00635AE0"/>
    <w:rsid w:val="0063661A"/>
    <w:rsid w:val="00647196"/>
    <w:rsid w:val="00652270"/>
    <w:rsid w:val="00655B27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2442"/>
    <w:rsid w:val="006C3D33"/>
    <w:rsid w:val="006C3EF5"/>
    <w:rsid w:val="006C76B5"/>
    <w:rsid w:val="006D51EF"/>
    <w:rsid w:val="006D5833"/>
    <w:rsid w:val="006E322F"/>
    <w:rsid w:val="006E54B4"/>
    <w:rsid w:val="006F17AE"/>
    <w:rsid w:val="006F5614"/>
    <w:rsid w:val="00731184"/>
    <w:rsid w:val="00734C30"/>
    <w:rsid w:val="00735B74"/>
    <w:rsid w:val="00746507"/>
    <w:rsid w:val="00756B2D"/>
    <w:rsid w:val="007649F9"/>
    <w:rsid w:val="007652F5"/>
    <w:rsid w:val="007746AA"/>
    <w:rsid w:val="00776383"/>
    <w:rsid w:val="007800ED"/>
    <w:rsid w:val="007808CB"/>
    <w:rsid w:val="0079366C"/>
    <w:rsid w:val="007B0DC4"/>
    <w:rsid w:val="007B35DA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7F4CEA"/>
    <w:rsid w:val="0081096C"/>
    <w:rsid w:val="00810C9B"/>
    <w:rsid w:val="0081681C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2247B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74F0E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48A1"/>
    <w:rsid w:val="00AB57E5"/>
    <w:rsid w:val="00AC62AA"/>
    <w:rsid w:val="00AC6A52"/>
    <w:rsid w:val="00AC76E7"/>
    <w:rsid w:val="00AD138A"/>
    <w:rsid w:val="00AD1E9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578"/>
    <w:rsid w:val="00B54A8B"/>
    <w:rsid w:val="00B54EB4"/>
    <w:rsid w:val="00B668F9"/>
    <w:rsid w:val="00B66EA5"/>
    <w:rsid w:val="00B729A2"/>
    <w:rsid w:val="00B73501"/>
    <w:rsid w:val="00B74D9B"/>
    <w:rsid w:val="00B74EA3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0979"/>
    <w:rsid w:val="00BE31A0"/>
    <w:rsid w:val="00BF6B7E"/>
    <w:rsid w:val="00C031AA"/>
    <w:rsid w:val="00C04EC7"/>
    <w:rsid w:val="00C11268"/>
    <w:rsid w:val="00C20918"/>
    <w:rsid w:val="00C21229"/>
    <w:rsid w:val="00C22030"/>
    <w:rsid w:val="00C25C2B"/>
    <w:rsid w:val="00C27FE1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97369"/>
    <w:rsid w:val="00DA1E8F"/>
    <w:rsid w:val="00DA4583"/>
    <w:rsid w:val="00DA6106"/>
    <w:rsid w:val="00DB2A87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7326"/>
    <w:rsid w:val="00E17E7B"/>
    <w:rsid w:val="00E304F5"/>
    <w:rsid w:val="00E3265C"/>
    <w:rsid w:val="00E33F8D"/>
    <w:rsid w:val="00E35E1A"/>
    <w:rsid w:val="00E36C05"/>
    <w:rsid w:val="00E42452"/>
    <w:rsid w:val="00E42C0C"/>
    <w:rsid w:val="00E45DF5"/>
    <w:rsid w:val="00E525EE"/>
    <w:rsid w:val="00E53023"/>
    <w:rsid w:val="00E54A3B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4D75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1991"/>
    <w:rsid w:val="00EC5F71"/>
    <w:rsid w:val="00ED7F63"/>
    <w:rsid w:val="00EE1F13"/>
    <w:rsid w:val="00EE4053"/>
    <w:rsid w:val="00EE50FA"/>
    <w:rsid w:val="00EE644E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B32"/>
    <w:rsid w:val="00F83B92"/>
    <w:rsid w:val="00F86332"/>
    <w:rsid w:val="00F86F4A"/>
    <w:rsid w:val="00F957E6"/>
    <w:rsid w:val="00F962EF"/>
    <w:rsid w:val="00FA188C"/>
    <w:rsid w:val="00FA221F"/>
    <w:rsid w:val="00FB42FE"/>
    <w:rsid w:val="00FC3010"/>
    <w:rsid w:val="00FD4112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1912C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1912CF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912CF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1912CF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4D23CF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4D23C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qFormat="1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1912C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1912CF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912CF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1912CF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4D23CF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4D23C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6029</izvorni_sadrzaj>
    <derivirana_varijabla naziv="DomainObject.Predmet.Broj_1">6029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St-6029/2016</izvorni_sadrzaj>
    <derivirana_varijabla naziv="DomainObject.Predmet.OznakaBroj_1">St-6029/2016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IMPERIJ PLAST d.o.o. zastupanog po punomoćniku Saša Jelača</izvorni_sadrzaj>
    <derivirana_varijabla naziv="DomainObject.Predmet.ProtustrankaFormated_1">  IMPERIJ PLAST d.o.o. zastupanog po punomoćniku Saša Jelača</derivirana_varijabla>
  </DomainObject.Predmet.ProtustrankaFormated>
  <DomainObject.Predmet.ProtustrankaFormatedOIB>
    <izvorni_sadrzaj>  IMPERIJ PLAST d.o.o., OIB 67866508767 zastupanog po punomoćniku Saša Jelača</izvorni_sadrzaj>
    <derivirana_varijabla naziv="DomainObject.Predmet.ProtustrankaFormatedOIB_1">  IMPERIJ PLAST d.o.o., OIB 67866508767 zastupanog po punomoćniku Saša Jelača</derivirana_varijabla>
  </DomainObject.Predmet.ProtustrankaFormatedOIB>
  <DomainObject.Predmet.ProtustrankaFormatedWithAdress>
    <izvorni_sadrzaj> IMPERIJ PLAST d.o.o., Ljudevita Posavskog 8, 10360 Sesvete zastupanog po punomoćniku Saša Jelača</izvorni_sadrzaj>
    <derivirana_varijabla naziv="DomainObject.Predmet.ProtustrankaFormatedWithAdress_1"> IMPERIJ PLAST d.o.o., Ljudevita Posavskog 8, 10360 Sesvete zastupanog po punomoćniku Saša Jelača</derivirana_varijabla>
  </DomainObject.Predmet.ProtustrankaFormatedWithAdress>
  <DomainObject.Predmet.ProtustrankaFormatedWithAdressOIB>
    <izvorni_sadrzaj> IMPERIJ PLAST d.o.o., OIB 67866508767, Ljudevita Posavskog 8, 10360 Sesvete zastupanog po punomoćniku Saša Jelača</izvorni_sadrzaj>
    <derivirana_varijabla naziv="DomainObject.Predmet.ProtustrankaFormatedWithAdressOIB_1"> IMPERIJ PLAST d.o.o., OIB 67866508767, Ljudevita Posavskog 8, 10360 Sesvete zastupanog po punomoćniku Saša Jelača</derivirana_varijabla>
  </DomainObject.Predmet.ProtustrankaFormatedWithAdressOIB>
  <DomainObject.Predmet.ProtustrankaWithAdress>
    <izvorni_sadrzaj>IMPERIJ PLAST d.o.o. Ljudevita Posavskog 8, 10360 Sesvete</izvorni_sadrzaj>
    <derivirana_varijabla naziv="DomainObject.Predmet.ProtustrankaWithAdress_1">IMPERIJ PLAST d.o.o. Ljudevita Posavskog 8, 10360 Sesvete</derivirana_varijabla>
  </DomainObject.Predmet.ProtustrankaWithAdress>
  <DomainObject.Predmet.ProtustrankaWithAdressOIB>
    <izvorni_sadrzaj>IMPERIJ PLAST d.o.o., OIB 67866508767, Ljudevita Posavskog 8, 10360 Sesvete</izvorni_sadrzaj>
    <derivirana_varijabla naziv="DomainObject.Predmet.ProtustrankaWithAdressOIB_1">IMPERIJ PLAST d.o.o., OIB 67866508767, Ljudevita Posavskog 8, 10360 Sesvete</derivirana_varijabla>
  </DomainObject.Predmet.ProtustrankaWithAdressOIB>
  <DomainObject.Predmet.ProtustrankaNazivFormated>
    <izvorni_sadrzaj>IMPERIJ PLAST d.o.o.</izvorni_sadrzaj>
    <derivirana_varijabla naziv="DomainObject.Predmet.ProtustrankaNazivFormated_1">IMPERIJ PLAST d.o.o.</derivirana_varijabla>
  </DomainObject.Predmet.ProtustrankaNazivFormated>
  <DomainObject.Predmet.ProtustrankaNazivFormatedOIB>
    <izvorni_sadrzaj>IMPERIJ PLAST d.o.o., OIB 67866508767</izvorni_sadrzaj>
    <derivirana_varijabla naziv="DomainObject.Predmet.ProtustrankaNazivFormatedOIB_1">IMPERIJ PLAST d.o.o., OIB 67866508767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IMPERIJ PLAST d.o.o. zastupanog po punomoćniku Saša Jelača</item>
    </izvorni_sadrzaj>
    <derivirana_varijabla naziv="DomainObject.Predmet.ProtuStrankaListFormated_1">
      <item>IMPERIJ PLAST d.o.o. zastupanog po punomoćniku Saša Jelača</item>
    </derivirana_varijabla>
  </DomainObject.Predmet.ProtuStrankaListFormated>
  <DomainObject.Predmet.ProtuStrankaListFormatedOIB>
    <izvorni_sadrzaj>
      <item>IMPERIJ PLAST d.o.o., OIB 67866508767 zastupanog po punomoćniku Saša Jelača</item>
    </izvorni_sadrzaj>
    <derivirana_varijabla naziv="DomainObject.Predmet.ProtuStrankaListFormatedOIB_1">
      <item>IMPERIJ PLAST d.o.o., OIB 67866508767 zastupanog po punomoćniku Saša Jelača</item>
    </derivirana_varijabla>
  </DomainObject.Predmet.ProtuStrankaListFormatedOIB>
  <DomainObject.Predmet.ProtuStrankaListFormatedWithAdress>
    <izvorni_sadrzaj>
      <item>IMPERIJ PLAST d.o.o., Ljudevita Posavskog 8, 10360 Sesvete zastupanog po punomoćniku Saša Jelača</item>
    </izvorni_sadrzaj>
    <derivirana_varijabla naziv="DomainObject.Predmet.ProtuStrankaListFormatedWithAdress_1">
      <item>IMPERIJ PLAST d.o.o., Ljudevita Posavskog 8, 10360 Sesvete zastupanog po punomoćniku Saša Jelača</item>
    </derivirana_varijabla>
  </DomainObject.Predmet.ProtuStrankaListFormatedWithAdress>
  <DomainObject.Predmet.ProtuStrankaListFormatedWithAdressOIB>
    <izvorni_sadrzaj>
      <item>IMPERIJ PLAST d.o.o., OIB 67866508767, Ljudevita Posavskog 8, 10360 Sesvete zastupanog po punomoćniku Saša Jelača</item>
    </izvorni_sadrzaj>
    <derivirana_varijabla naziv="DomainObject.Predmet.ProtuStrankaListFormatedWithAdressOIB_1">
      <item>IMPERIJ PLAST d.o.o., OIB 67866508767, Ljudevita Posavskog 8, 10360 Sesvete zastupanog po punomoćniku Saša Jelača</item>
    </derivirana_varijabla>
  </DomainObject.Predmet.ProtuStrankaListFormatedWithAdressOIB>
  <DomainObject.Predmet.ProtuStrankaListNazivFormated>
    <izvorni_sadrzaj>
      <item>IMPERIJ PLAST d.o.o.</item>
    </izvorni_sadrzaj>
    <derivirana_varijabla naziv="DomainObject.Predmet.ProtuStrankaListNazivFormated_1">
      <item>IMPERIJ PLAST d.o.o.</item>
    </derivirana_varijabla>
  </DomainObject.Predmet.ProtuStrankaListNazivFormated>
  <DomainObject.Predmet.ProtuStrankaListNazivFormatedOIB>
    <izvorni_sadrzaj>
      <item>IMPERIJ PLAST d.o.o., OIB 67866508767</item>
    </izvorni_sadrzaj>
    <derivirana_varijabla naziv="DomainObject.Predmet.ProtuStrankaListNazivFormatedOIB_1">
      <item>IMPERIJ PLAST d.o.o., OIB 67866508767</item>
    </derivirana_varijabla>
  </DomainObject.Predmet.ProtuStrankaListNazivFormatedOIB>
  <DomainObject.Predmet.OstaliListFormated>
    <izvorni_sadrzaj>
      <item>Saša Jelača punomoćnik sudionika u postupku IMPERIJ PLAST d.o.o.</item>
      <item>ŽUPANIJSKO DRŽAVNO ODVJETNIŠTVO U ZAGREBU</item>
    </izvorni_sadrzaj>
    <derivirana_varijabla naziv="DomainObject.Predmet.OstaliListFormated_1">
      <item>Saša Jelača punomoćnik sudionika u postupku IMPERIJ PLAST d.o.o.</item>
      <item>ŽUPANIJSKO DRŽAVNO ODVJETNIŠTVO U ZAGREBU</item>
    </derivirana_varijabla>
  </DomainObject.Predmet.OstaliListFormated>
  <DomainObject.Predmet.OstaliListFormatedOIB>
    <izvorni_sadrzaj>
      <item>Saša Jelača, OIB 35901557489 punomoćnik sudionika u postupku IMPERIJ PLAST d.o.o.</item>
      <item>ŽUPANIJSKO DRŽAVNO ODVJETNIŠTVO U ZAGREBU, OIB 16488001145</item>
    </izvorni_sadrzaj>
    <derivirana_varijabla naziv="DomainObject.Predmet.OstaliListFormatedOIB_1">
      <item>Saša Jelača, OIB 35901557489 punomoćnik sudionika u postupku IMPERIJ PLAST d.o.o.</item>
      <item>ŽUPANIJSKO DRŽAVNO ODVJETNIŠTVO U ZAGREBU, OIB 16488001145</item>
    </derivirana_varijabla>
  </DomainObject.Predmet.OstaliListFormatedOIB>
  <DomainObject.Predmet.OstaliListFormatedWithAdress>
    <izvorni_sadrzaj>
      <item>Saša Jelača, KNEZA VIŠESLAVA 27., 32000 Vukovar punomoćnik sudionika u postupku IMPERIJ PLAST d.o.o.</item>
      <item>ŽUPANIJSKO DRŽAVNO ODVJETNIŠTVO U ZAGREBU, Savska Cesta 41, 10000 Zagreb</item>
    </izvorni_sadrzaj>
    <derivirana_varijabla naziv="DomainObject.Predmet.OstaliListFormatedWithAdress_1">
      <item>Saša Jelača, KNEZA VIŠESLAVA 27., 32000 Vukovar punomoćnik sudionika u postupku IMPERIJ PLAST d.o.o.</item>
      <item>ŽUPANIJSKO DRŽAVNO ODVJETNIŠTVO U ZAGREBU, Savska Cesta 41, 10000 Zagreb</item>
    </derivirana_varijabla>
  </DomainObject.Predmet.OstaliListFormatedWithAdress>
  <DomainObject.Predmet.OstaliListFormatedWithAdressOIB>
    <izvorni_sadrzaj>
      <item>Saša Jelača, OIB 35901557489, KNEZA VIŠESLAVA 27., 32000 Vukovar punomoćnik sudionika u postupku IMPERIJ PLAST d.o.o.</item>
      <item>ŽUPANIJSKO DRŽAVNO ODVJETNIŠTVO U ZAGREBU, OIB 16488001145, Savska Cesta 41, 10000 Zagreb</item>
    </izvorni_sadrzaj>
    <derivirana_varijabla naziv="DomainObject.Predmet.OstaliListFormatedWithAdressOIB_1">
      <item>Saša Jelača, OIB 35901557489, KNEZA VIŠESLAVA 27., 32000 Vukovar punomoćnik sudionika u postupku IMPERIJ PLAST d.o.o.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Saša Jelača</item>
      <item>ŽUPANIJSKO DRŽAVNO ODVJETNIŠTVO U ZAGREBU</item>
    </izvorni_sadrzaj>
    <derivirana_varijabla naziv="DomainObject.Predmet.OstaliListNazivFormated_1">
      <item>Saša Jelača</item>
      <item>ŽUPANIJSKO DRŽAVNO ODVJETNIŠTVO U ZAGREBU</item>
    </derivirana_varijabla>
  </DomainObject.Predmet.OstaliListNazivFormated>
  <DomainObject.Predmet.OstaliListNazivFormatedOIB>
    <izvorni_sadrzaj>
      <item>Saša Jelača, OIB 35901557489</item>
      <item>ŽUPANIJSKO DRŽAVNO ODVJETNIŠTVO U ZAGREBU, OIB 16488001145</item>
    </izvorni_sadrzaj>
    <derivirana_varijabla naziv="DomainObject.Predmet.OstaliListNazivFormatedOIB_1">
      <item>Saša Jelača, OIB 35901557489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IMPERIJ PLAST d.o.o.</izvorni_sadrzaj>
    <derivirana_varijabla naziv="DomainObject.Predmet.ProtustrankaIDrugi_1">IMPERIJ 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IMPERIJ PLAST d.o.o., OIB 67866508767, Ljudevita Posavskog 8, 10360 Sesvete</izvorni_sadrzaj>
    <derivirana_varijabla naziv="DomainObject.Predmet.ProtustrankaIDrugiAdressOIB_1">IMPERIJ PLAST d.o.o., OIB 67866508767, Ljudevita Posavskog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IMPERIJ PLAST d.o.o.</item>
      <item>FINA Regionalni centar Zagreb</item>
      <item>Saša Jelača</item>
      <item>ŽUPANIJSKO DRŽAVNO ODVJETNIŠTVO U ZAGREBU</item>
    </izvorni_sadrzaj>
    <derivirana_varijabla naziv="DomainObject.Predmet.SudioniciListNaziv_1">
      <item>IMPERIJ PLAST d.o.o.</item>
      <item>FINA Regionalni centar Zagreb</item>
      <item>Saša Jelača</item>
      <item>ŽUPANIJSKO DRŽAVNO ODVJETNIŠTVO U ZAGREBU</item>
    </derivirana_varijabla>
  </DomainObject.Predmet.SudioniciListNaziv>
  <DomainObject.Predmet.SudioniciListAdressOIB>
    <izvorni_sadrzaj>
      <item>IMPERIJ PLAST d.o.o., OIB 67866508767, Ljudevita Posavskog 8,10360 Sesvete</item>
      <item>FINA Regionalni centar Zagreb, OIB 85821130368, Trg svibanjskih žrtava 1995. 1,10000 Zagreb</item>
      <item>Saša Jelača, OIB 35901557489, KNEZA VIŠESLAVA 27.,32000 Vukovar</item>
      <item>ŽUPANIJSKO DRŽAVNO ODVJETNIŠTVO U ZAGREBU, OIB 16488001145, Savska Cesta 41,10000 Zagreb</item>
    </izvorni_sadrzaj>
    <derivirana_varijabla naziv="DomainObject.Predmet.SudioniciListAdressOIB_1">
      <item>IMPERIJ PLAST d.o.o., OIB 67866508767, Ljudevita Posavskog 8,10360 Sesvete</item>
      <item>FINA Regionalni centar Zagreb, OIB 85821130368, Trg svibanjskih žrtava 1995. 1,10000 Zagreb</item>
      <item>Saša Jelača, OIB 35901557489, KNEZA VIŠESLAVA 27.,32000 Vukovar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67866508767</item>
      <item>, OIB 85821130368</item>
      <item>, OIB 35901557489</item>
      <item>, OIB 16488001145</item>
    </izvorni_sadrzaj>
    <derivirana_varijabla naziv="DomainObject.Predmet.SudioniciListNazivOIB_1">
      <item>, OIB 67866508767</item>
      <item>, OIB 85821130368</item>
      <item>, OIB 35901557489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E31822-ABED-4E54-81A8-C6DCE02437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2281</properties:Characters>
  <properties:Lines>140</properties:Lines>
  <properties:Paragraphs>74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2018-10-10T06:31:00Z</dcterms:created>
  <dc:creator>ilukac</dc:creator>
  <cp:lastModifiedBy>Matea Bizjak</cp:lastModifiedBy>
  <cp:lastPrinted>2018-10-10T11:13:00Z</cp:lastPrinted>
  <dcterms:modified xmlns:xsi="http://www.w3.org/2001/XMLSchema-instance" xsi:type="dcterms:W3CDTF">2018-10-10T11:13:00Z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(St-6029-16-rješenje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