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745d" w14:paraId="e26745d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321B31">
        <w:t>777</w:t>
      </w:r>
      <w:r w:rsidR="00B837D6">
        <w:t>/16-</w:t>
      </w:r>
      <w:r w:rsidR="00057E59">
        <w:t>15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321B31">
        <w:t xml:space="preserve">UNIVERZAL-NIKO </w:t>
      </w:r>
      <w:r w:rsidR="00360704">
        <w:t>d.o.o.</w:t>
      </w:r>
      <w:r w:rsidR="00321B31">
        <w:t>, Šibenik, Svilajska 22</w:t>
      </w:r>
      <w:r w:rsidR="00360704">
        <w:t xml:space="preserve">, OIB: </w:t>
      </w:r>
      <w:r w:rsidR="00321B31">
        <w:t>50973388609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470A87">
        <w:t>7. srpnja</w:t>
      </w:r>
      <w:r w:rsidR="0029626F">
        <w:t xml:space="preserve">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321B31">
        <w:t>UNIVERZAL-NIKO d.o.o., Šibenik, Svilajska 22, OIB: 50973388609</w:t>
      </w:r>
      <w:r w:rsidRPr="006A62B7">
        <w:t xml:space="preserve">, stečajni postupak otvoren je dana </w:t>
      </w:r>
      <w:r w:rsidR="00470A87">
        <w:t>7. srpnja</w:t>
      </w:r>
      <w:r w:rsidR="00F26669">
        <w:t xml:space="preserve"> </w:t>
      </w:r>
      <w:r w:rsidR="0029626F">
        <w:t>2017</w:t>
      </w:r>
      <w:r w:rsidRPr="006A62B7">
        <w:t xml:space="preserve">. u </w:t>
      </w:r>
      <w:r w:rsidR="00057E59">
        <w:t>13,</w:t>
      </w:r>
      <w:r w:rsidR="00470A87">
        <w:t>30</w:t>
      </w:r>
      <w:r w:rsidRPr="006A62B7">
        <w:t xml:space="preserve"> sati i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470A87" w:rsidRPr="00470A87">
        <w:t>Ante Vukašina iz Zadra,</w:t>
      </w:r>
      <w:r w:rsidR="00470A87" w:rsidRPr="008E37E9">
        <w:t xml:space="preserve"> Dr. Franje Tuđmana 46C, OIB: 65643961597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321B31">
        <w:t>UNIVERZAL-NIKO d.o.o., Šibenik, Svilajska 22, OIB: 50973388609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321B31">
        <w:t>UNIVERZAL-NIKO d.o.o., Šibenik</w:t>
      </w:r>
      <w:r w:rsidR="00057E59">
        <w:t>, Svilajska 22, OIB: 50973388609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057E59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29626F" w:rsidP="00825537" w:rsidR="0029626F" w:rsidRPr="006A62B7">
      <w:pPr>
        <w:ind w:hanging="705" w:left="705"/>
        <w:jc w:val="center"/>
      </w:pPr>
    </w:p>
    <w:p w:rsidRDefault="00275EA4" w:rsidP="0029626F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321B31">
        <w:t>24</w:t>
      </w:r>
      <w:r w:rsidR="00360704">
        <w:t>. svibnja</w:t>
      </w:r>
      <w:r w:rsidR="000A1B4B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321B31">
        <w:t>UNIVERZAL-NIKO d.o.o., Šibenik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321B31">
        <w:t>777</w:t>
      </w:r>
      <w:r w:rsidR="00973C98">
        <w:t>/16-</w:t>
      </w:r>
      <w:r w:rsidR="00321B31">
        <w:t>11</w:t>
      </w:r>
      <w:r w:rsidR="00590943" w:rsidRPr="006A62B7">
        <w:t xml:space="preserve"> od </w:t>
      </w:r>
      <w:r w:rsidR="00590943">
        <w:t xml:space="preserve">dana </w:t>
      </w:r>
      <w:r w:rsidR="00321B31">
        <w:t>29</w:t>
      </w:r>
      <w:r w:rsidR="00360704">
        <w:t>. lipnja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</w:t>
      </w:r>
      <w:r w:rsidR="001433E2">
        <w:lastRenderedPageBreak/>
        <w:t>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321B31">
        <w:t>1. srpnja</w:t>
      </w:r>
      <w:r w:rsidRPr="001433E2">
        <w:t xml:space="preserve"> 2016., temeljem čega je rok za uplatu predujma istekao dana </w:t>
      </w:r>
      <w:r w:rsidR="0029626F">
        <w:t>25. srpnja</w:t>
      </w:r>
      <w:r w:rsidR="00275EA4">
        <w:t xml:space="preserve"> 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057E59" w:rsidP="00057E59" w:rsidR="00057E59">
      <w:pPr>
        <w:ind w:firstLine="708"/>
        <w:jc w:val="both"/>
      </w:pPr>
      <w:r w:rsidRPr="00DD7789">
        <w:t>Imenovanje stečajnog upravitelja i</w:t>
      </w:r>
      <w:r>
        <w:t>zvršeno je automatskim odabirom s iznimkom u skladu s odredbom članka 84., a iznimkom su obuhvaćeni stečajni upravitelji Edvin Šimunov i Antun Kovačević koji su izvijesti li sud da nisu u mogućnosti iz objektivnih razloga obavljati dužnost stečajnog upravitelja u svim novim predmetima.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470A87">
        <w:t xml:space="preserve">7. srpnja </w:t>
      </w:r>
      <w:r w:rsidR="0029626F">
        <w:t>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 xml:space="preserve">Žalba se podnosi ovom sudu za Visoki trgovački sud Republike Hrvatske u dva primjerka u roku od 8 dana od </w:t>
      </w:r>
      <w:r w:rsidR="00057E59">
        <w:t>dostave</w:t>
      </w:r>
      <w:r w:rsidRPr="00240F6B">
        <w:t xml:space="preserve">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391AEF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391AEF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391AEF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  <w:r w:rsidR="00391AEF">
        <w:t xml:space="preserve"> Šibenik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470A87">
        <w:t>12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2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321B31">
      <w:t>777</w:t>
    </w:r>
    <w:r w:rsidR="00B837D6">
      <w:t>/16-</w:t>
    </w:r>
    <w:r w:rsidR="00057E59">
      <w:t>15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57E59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F2E93"/>
    <w:rsid w:val="00215D49"/>
    <w:rsid w:val="00216EE2"/>
    <w:rsid w:val="00236C5C"/>
    <w:rsid w:val="00272170"/>
    <w:rsid w:val="00275EA4"/>
    <w:rsid w:val="00286C89"/>
    <w:rsid w:val="0029626F"/>
    <w:rsid w:val="002A25D5"/>
    <w:rsid w:val="002C1F71"/>
    <w:rsid w:val="002C3F74"/>
    <w:rsid w:val="00315BAD"/>
    <w:rsid w:val="00321B31"/>
    <w:rsid w:val="0034570F"/>
    <w:rsid w:val="003466FE"/>
    <w:rsid w:val="00347F8C"/>
    <w:rsid w:val="00353B45"/>
    <w:rsid w:val="003572C6"/>
    <w:rsid w:val="00360704"/>
    <w:rsid w:val="00365985"/>
    <w:rsid w:val="00387DBB"/>
    <w:rsid w:val="00391AEF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70A87"/>
    <w:rsid w:val="00482F52"/>
    <w:rsid w:val="00484248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5508F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A3D11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505D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84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2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84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2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UNIVERZAL-NIKO d.o.o. za proizvodnju, prijevoz i trgovinu</izvorni_sadrzaj>
    <derivirana_varijabla naziv="DomainObject.Predmet.ProtustrankaFormated_1">  UNIVERZAL-NIKO d.o.o. za proizvodnju, prijevoz i trgovinu</derivirana_varijabla>
  </DomainObject.Predmet.ProtustrankaFormated>
  <DomainObject.Predmet.ProtustrankaFormatedOIB>
    <izvorni_sadrzaj>  UNIVERZAL-NIKO d.o.o. za proizvodnju, prijevoz i trgovinu, OIB 50973388609</izvorni_sadrzaj>
    <derivirana_varijabla naziv="DomainObject.Predmet.ProtustrankaFormatedOIB_1">  UNIVERZAL-NIKO d.o.o. za proizvodnju, prijevoz i trgovinu, OIB 50973388609</derivirana_varijabla>
  </DomainObject.Predmet.ProtustrankaFormatedOIB>
  <DomainObject.Predmet.ProtustrankaFormatedWithAdress>
    <izvorni_sadrzaj> UNIVERZAL-NIKO d.o.o. za proizvodnju, prijevoz i trgovinu, Svilajska 22, 22000 Šibenik</izvorni_sadrzaj>
    <derivirana_varijabla naziv="DomainObject.Predmet.ProtustrankaFormatedWithAdress_1"> UNIVERZAL-NIKO d.o.o. za proizvodnju, prijevoz i trgovinu, Svilajska 22, 22000 Šibenik</derivirana_varijabla>
  </DomainObject.Predmet.ProtustrankaFormatedWithAdress>
  <DomainObject.Predmet.ProtustrankaFormatedWithAdressOIB>
    <izvorni_sadrzaj> UNIVERZAL-NIKO d.o.o. za proizvodnju, prijevoz i trgovinu, OIB 50973388609, Svilajska 22, 22000 Šibenik</izvorni_sadrzaj>
    <derivirana_varijabla naziv="DomainObject.Predmet.ProtustrankaFormatedWithAdressOIB_1"> UNIVERZAL-NIKO d.o.o. za proizvodnju, prijevoz i trgovinu, OIB 50973388609, Svilajska 22, 22000 Šibenik</derivirana_varijabla>
  </DomainObject.Predmet.ProtustrankaFormatedWithAdressOIB>
  <DomainObject.Predmet.ProtustrankaWithAdress>
    <izvorni_sadrzaj>UNIVERZAL-NIKO d.o.o. za proizvodnju, prijevoz i trgovinu Svilajska 22, 22000 Šibenik</izvorni_sadrzaj>
    <derivirana_varijabla naziv="DomainObject.Predmet.ProtustrankaWithAdress_1">UNIVERZAL-NIKO d.o.o. za proizvodnju, prijevoz i trgovinu Svilajska 22, 22000 Šibenik</derivirana_varijabla>
  </DomainObject.Predmet.ProtustrankaWithAdress>
  <DomainObject.Predmet.ProtustrankaWithAdressOIB>
    <izvorni_sadrzaj>UNIVERZAL-NIKO d.o.o. za proizvodnju, prijevoz i trgovinu, OIB 50973388609, Svilajska 22, 22000 Šibenik</izvorni_sadrzaj>
    <derivirana_varijabla naziv="DomainObject.Predmet.ProtustrankaWithAdressOIB_1">UNIVERZAL-NIKO d.o.o. za proizvodnju, prijevoz i trgovinu, OIB 50973388609, Svilajska 22, 22000 Šibenik</derivirana_varijabla>
  </DomainObject.Predmet.ProtustrankaWithAdressOIB>
  <DomainObject.Predmet.ProtustrankaNazivFormated>
    <izvorni_sadrzaj>UNIVERZAL-NIKO d.o.o. za proizvodnju, prijevoz i trgovinu</izvorni_sadrzaj>
    <derivirana_varijabla naziv="DomainObject.Predmet.ProtustrankaNazivFormated_1">UNIVERZAL-NIKO d.o.o. za proizvodnju, prijevoz i trgovinu</derivirana_varijabla>
  </DomainObject.Predmet.ProtustrankaNazivFormated>
  <DomainObject.Predmet.ProtustrankaNazivFormatedOIB>
    <izvorni_sadrzaj>UNIVERZAL-NIKO d.o.o. za proizvodnju, prijevoz i trgovinu, OIB 50973388609</izvorni_sadrzaj>
    <derivirana_varijabla naziv="DomainObject.Predmet.ProtustrankaNazivFormatedOIB_1">UNIVERZAL-NIKO d.o.o. za proizvodnju, prijevoz i trgovinu, OIB 50973388609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UNIVERZAL-NIKO d.o.o. za proizvodnju, prijevoz i trgovinu</item>
    </izvorni_sadrzaj>
    <derivirana_varijabla naziv="DomainObject.Predmet.ProtuStrankaListFormated_1">
      <item>UNIVERZAL-NIKO d.o.o. za proizvodnju, prijevoz i trgovinu</item>
    </derivirana_varijabla>
  </DomainObject.Predmet.ProtuStrankaListFormated>
  <DomainObject.Predmet.ProtuStrankaListFormatedOIB>
    <izvorni_sadrzaj>
      <item>UNIVERZAL-NIKO d.o.o. za proizvodnju, prijevoz i trgovinu, OIB 50973388609</item>
    </izvorni_sadrzaj>
    <derivirana_varijabla naziv="DomainObject.Predmet.ProtuStrankaListFormatedOIB_1">
      <item>UNIVERZAL-NIKO d.o.o. za proizvodnju, prijevoz i trgovinu, OIB 50973388609</item>
    </derivirana_varijabla>
  </DomainObject.Predmet.ProtuStrankaListFormatedOIB>
  <DomainObject.Predmet.ProtuStrankaListFormatedWithAdress>
    <izvorni_sadrzaj>
      <item>UNIVERZAL-NIKO d.o.o. za proizvodnju, prijevoz i trgovinu, Svilajska 22, 22000 Šibenik</item>
    </izvorni_sadrzaj>
    <derivirana_varijabla naziv="DomainObject.Predmet.ProtuStrankaListFormatedWithAdress_1">
      <item>UNIVERZAL-NIKO d.o.o. za proizvodnju, prijevoz i trgovinu, Svilajska 22, 22000 Šibenik</item>
    </derivirana_varijabla>
  </DomainObject.Predmet.ProtuStrankaListFormatedWithAdress>
  <DomainObject.Predmet.ProtuStrankaListFormatedWithAdressOIB>
    <izvorni_sadrzaj>
      <item>UNIVERZAL-NIKO d.o.o. za proizvodnju, prijevoz i trgovinu, OIB 50973388609, Svilajska 22, 22000 Šibenik</item>
    </izvorni_sadrzaj>
    <derivirana_varijabla naziv="DomainObject.Predmet.ProtuStrankaListFormatedWithAdressOIB_1">
      <item>UNIVERZAL-NIKO d.o.o. za proizvodnju, prijevoz i trgovinu, OIB 50973388609, Svilajska 22, 22000 Šibenik</item>
    </derivirana_varijabla>
  </DomainObject.Predmet.ProtuStrankaListFormatedWithAdressOIB>
  <DomainObject.Predmet.ProtuStrankaListNazivFormated>
    <izvorni_sadrzaj>
      <item>UNIVERZAL-NIKO d.o.o. za proizvodnju, prijevoz i trgovinu</item>
    </izvorni_sadrzaj>
    <derivirana_varijabla naziv="DomainObject.Predmet.ProtuStrankaListNazivFormated_1">
      <item>UNIVERZAL-NIKO d.o.o. za proizvodnju, prijevoz i trgovinu</item>
    </derivirana_varijabla>
  </DomainObject.Predmet.ProtuStrankaListNazivFormated>
  <DomainObject.Predmet.ProtuStrankaListNazivFormatedOIB>
    <izvorni_sadrzaj>
      <item>UNIVERZAL-NIKO d.o.o. za proizvodnju, prijevoz i trgovinu, OIB 50973388609</item>
    </izvorni_sadrzaj>
    <derivirana_varijabla naziv="DomainObject.Predmet.ProtuStrankaListNazivFormatedOIB_1">
      <item>UNIVERZAL-NIKO d.o.o. za proizvodnju, prijevoz i trgovinu, OIB 50973388609</item>
    </derivirana_varijabla>
  </DomainObject.Predmet.ProtuStrankaListNazivFormatedOIB>
  <DomainObject.Predmet.OstaliListFormated>
    <izvorni_sadrzaj>
      <item>Nikola Dujić</item>
    </izvorni_sadrzaj>
    <derivirana_varijabla naziv="DomainObject.Predmet.OstaliListFormated_1">
      <item>Nikola Dujić</item>
    </derivirana_varijabla>
  </DomainObject.Predmet.OstaliListFormated>
  <DomainObject.Predmet.OstaliListFormatedOIB>
    <izvorni_sadrzaj>
      <item>Nikola Dujić, OIB 45485861543</item>
    </izvorni_sadrzaj>
    <derivirana_varijabla naziv="DomainObject.Predmet.OstaliListFormatedOIB_1">
      <item>Nikola Dujić, OIB 45485861543</item>
    </derivirana_varijabla>
  </DomainObject.Predmet.OstaliListFormatedOIB>
  <DomainObject.Predmet.OstaliListFormatedWithAdress>
    <izvorni_sadrzaj>
      <item>Nikola Dujić, Svilajska 22, 22000 Šibenik</item>
    </izvorni_sadrzaj>
    <derivirana_varijabla naziv="DomainObject.Predmet.OstaliListFormatedWithAdress_1">
      <item>Nikola Dujić, Svilajska 22, 22000 Šibenik</item>
    </derivirana_varijabla>
  </DomainObject.Predmet.OstaliListFormatedWithAdress>
  <DomainObject.Predmet.OstaliListFormatedWithAdressOIB>
    <izvorni_sadrzaj>
      <item>Nikola Dujić, OIB 45485861543, Svilajska 22, 22000 Šibenik</item>
    </izvorni_sadrzaj>
    <derivirana_varijabla naziv="DomainObject.Predmet.OstaliListFormatedWithAdressOIB_1">
      <item>Nikola Dujić, OIB 45485861543, Svilajska 22, 22000 Šibenik</item>
    </derivirana_varijabla>
  </DomainObject.Predmet.OstaliListFormatedWithAdressOIB>
  <DomainObject.Predmet.OstaliListNazivFormated>
    <izvorni_sadrzaj>
      <item>Nikola Dujić</item>
    </izvorni_sadrzaj>
    <derivirana_varijabla naziv="DomainObject.Predmet.OstaliListNazivFormated_1">
      <item>Nikola Dujić</item>
    </derivirana_varijabla>
  </DomainObject.Predmet.OstaliListNazivFormated>
  <DomainObject.Predmet.OstaliListNazivFormatedOIB>
    <izvorni_sadrzaj>
      <item>Nikola Dujić, OIB 45485861543</item>
    </izvorni_sadrzaj>
    <derivirana_varijabla naziv="DomainObject.Predmet.OstaliListNazivFormatedOIB_1">
      <item>Nikola Dujić, OIB 45485861543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UNIVERZAL-NIKO d.o.o. za proizvodnju, prijevoz i trgovinu</izvorni_sadrzaj>
    <derivirana_varijabla naziv="DomainObject.Predmet.ProtustrankaIDrugi_1">UNIVERZAL-NIKO d.o.o. za proizvodnju, prijevoz i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UNIVERZAL-NIKO d.o.o. za proizvodnju, prijevoz i trgovinu, OIB 50973388609, Svilajska 22, 22000 Šibenik</izvorni_sadrzaj>
    <derivirana_varijabla naziv="DomainObject.Predmet.ProtustrankaIDrugiAdressOIB_1">UNIVERZAL-NIKO d.o.o. za proizvodnju, prijevoz i trgovinu, OIB 50973388609, Svilajska 22,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UNIVERZAL-NIKO d.o.o. za proizvodnju, prijevoz i trgovinu</item>
      <item>Nikola Dujić</item>
    </izvorni_sadrzaj>
    <derivirana_varijabla naziv="DomainObject.Predmet.SudioniciListNaziv_1">
      <item>FINA-Podružnica Šibenik</item>
      <item>UNIVERZAL-NIKO d.o.o. za proizvodnju, prijevoz i trgovinu</item>
      <item>Nikola Dujić</item>
    </derivirana_varijabla>
  </DomainObject.Predmet.SudioniciListNaziv>
  <DomainObject.Predmet.SudioniciListAdressOIB>
    <izvorni_sadrzaj>
      <item>FINA-Podružnica Šibenik, OIB 85821130368, Perivoj L.Marune 1,22000 Šibenik</item>
      <item>UNIVERZAL-NIKO d.o.o. za proizvodnju, prijevoz i trgovinu, OIB 50973388609, Svilajska 22,22000 Šibenik</item>
      <item>Nikola Dujić, OIB 45485861543, Svilajska 22,22000 Šibenik</item>
    </izvorni_sadrzaj>
    <derivirana_varijabla naziv="DomainObject.Predmet.SudioniciListAdressOIB_1">
      <item>FINA-Podružnica Šibenik, OIB 85821130368, Perivoj L.Marune 1,22000 Šibenik</item>
      <item>UNIVERZAL-NIKO d.o.o. za proizvodnju, prijevoz i trgovinu, OIB 50973388609, Svilajska 22,22000 Šibenik</item>
      <item>Nikola Dujić, OIB 45485861543, Svilajska 22,22000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50973388609</item>
      <item>, OIB 45485861543</item>
    </izvorni_sadrzaj>
    <derivirana_varijabla naziv="DomainObject.Predmet.SudioniciListNazivOIB_1">
      <item>, OIB 85821130368</item>
      <item>, OIB 50973388609</item>
      <item>, OIB 45485861543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655</properties:Words>
  <properties:Characters>3500</properties:Characters>
  <properties:Lines>97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2016-10-18T10:53:00Z</dcterms:created>
  <dc:creator>Ardena Bajlo</dc:creator>
  <cp:lastModifiedBy>Martina Kalmeta</cp:lastModifiedBy>
  <cp:lastPrinted>2015-03-02T10:10:00Z</cp:lastPrinted>
  <dcterms:modified xmlns:xsi="http://www.w3.org/2001/XMLSchema-instance" xsi:type="dcterms:W3CDTF">2017-07-07T09:36:00Z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