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009e2" w14:paraId="d2009e2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F81546">
        <w:rPr>
          <w:b/>
          <w:lang w:val="hr-HR"/>
        </w:rPr>
        <w:t>701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F81546">
        <w:rPr>
          <w:lang w:val="hr-HR"/>
        </w:rPr>
        <w:t>AGROKNJIGA poljoprivredno-nakladnička zadruga, Selca, Tolstojeva 16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517E68">
        <w:rPr>
          <w:lang w:val="hr-HR"/>
        </w:rPr>
        <w:t>6642743</w:t>
      </w:r>
      <w:r w:rsidR="00F81546">
        <w:rPr>
          <w:lang w:val="hr-HR"/>
        </w:rPr>
        <w:t>6464</w:t>
      </w:r>
      <w:r w:rsidR="000467BE">
        <w:rPr>
          <w:lang w:val="hr-HR"/>
        </w:rPr>
        <w:t xml:space="preserve">, MBS: </w:t>
      </w:r>
      <w:r w:rsidR="00F81546">
        <w:rPr>
          <w:lang w:val="hr-HR"/>
        </w:rPr>
        <w:t>060202785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517E68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F81546">
        <w:rPr>
          <w:lang w:val="hr-HR"/>
        </w:rPr>
        <w:t xml:space="preserve">AGROKNJIGA poljoprivredno-nakladnička zadruga, Selca, Tolstojeva 16, OIB: </w:t>
      </w:r>
      <w:r w:rsidR="00517E68">
        <w:rPr>
          <w:lang w:val="hr-HR"/>
        </w:rPr>
        <w:t>66427436464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F81546">
        <w:rPr>
          <w:lang w:val="hr-HR"/>
        </w:rPr>
        <w:t>14.519,41</w:t>
      </w:r>
      <w:r w:rsidR="00F72994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17E68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517E68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110325"/>
    <w:rsid w:val="00121146"/>
    <w:rsid w:val="00133015"/>
    <w:rsid w:val="00160774"/>
    <w:rsid w:val="00192D51"/>
    <w:rsid w:val="001D2E90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86062"/>
    <w:rsid w:val="003929B4"/>
    <w:rsid w:val="00403F01"/>
    <w:rsid w:val="004171BE"/>
    <w:rsid w:val="00473132"/>
    <w:rsid w:val="004777B1"/>
    <w:rsid w:val="004A6CA0"/>
    <w:rsid w:val="00517E68"/>
    <w:rsid w:val="00605AFA"/>
    <w:rsid w:val="00642955"/>
    <w:rsid w:val="00650C5E"/>
    <w:rsid w:val="0066735D"/>
    <w:rsid w:val="006767AE"/>
    <w:rsid w:val="006E3551"/>
    <w:rsid w:val="00736EF6"/>
    <w:rsid w:val="00743750"/>
    <w:rsid w:val="007467C2"/>
    <w:rsid w:val="007556F0"/>
    <w:rsid w:val="007725FF"/>
    <w:rsid w:val="007A74B6"/>
    <w:rsid w:val="007B01E4"/>
    <w:rsid w:val="007F312C"/>
    <w:rsid w:val="00832F97"/>
    <w:rsid w:val="00833A1C"/>
    <w:rsid w:val="008668BE"/>
    <w:rsid w:val="00876209"/>
    <w:rsid w:val="00883F0E"/>
    <w:rsid w:val="008B062D"/>
    <w:rsid w:val="008E30B1"/>
    <w:rsid w:val="0093626B"/>
    <w:rsid w:val="009374AD"/>
    <w:rsid w:val="00944D1D"/>
    <w:rsid w:val="00963099"/>
    <w:rsid w:val="00963EA5"/>
    <w:rsid w:val="00984E8A"/>
    <w:rsid w:val="00993EA2"/>
    <w:rsid w:val="009966BF"/>
    <w:rsid w:val="009B0CD1"/>
    <w:rsid w:val="009D46D2"/>
    <w:rsid w:val="00A2463C"/>
    <w:rsid w:val="00A31ADC"/>
    <w:rsid w:val="00A515C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CF16CB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72994"/>
    <w:rsid w:val="00F81546"/>
    <w:rsid w:val="00F8408E"/>
    <w:rsid w:val="00F85A66"/>
    <w:rsid w:val="00FD3619"/>
    <w:rsid w:val="00FE6B05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6B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6B0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E6B0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E6B0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E6B0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2701</izvorni_sadrzaj>
    <derivirana_varijabla naziv="DomainObject.Predmet.Broj_1">2701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St-2701/2015</izvorni_sadrzaj>
    <derivirana_varijabla naziv="DomainObject.Predmet.OznakaBroj_1">St-2701/2015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AGROKNJIGA poljoprivredno-nakladnička zadruga</izvorni_sadrzaj>
    <derivirana_varijabla naziv="DomainObject.Predmet.ProtustrankaFormated_1">  AGROKNJIGA poljoprivredno-nakladnička zadruga</derivirana_varijabla>
  </DomainObject.Predmet.ProtustrankaFormated>
  <DomainObject.Predmet.ProtustrankaFormatedOIB>
    <izvorni_sadrzaj>  AGROKNJIGA poljoprivredno-nakladnička zadruga, OIB 66427436464</izvorni_sadrzaj>
    <derivirana_varijabla naziv="DomainObject.Predmet.ProtustrankaFormatedOIB_1">  AGROKNJIGA poljoprivredno-nakladnička zadruga, OIB 66427436464</derivirana_varijabla>
  </DomainObject.Predmet.ProtustrankaFormatedOIB>
  <DomainObject.Predmet.ProtustrankaFormatedWithAdress>
    <izvorni_sadrzaj> AGROKNJIGA poljoprivredno-nakladnička zadruga, Tolstojeva 16, 21425 Selca</izvorni_sadrzaj>
    <derivirana_varijabla naziv="DomainObject.Predmet.ProtustrankaFormatedWithAdress_1"> AGROKNJIGA poljoprivredno-nakladnička zadruga, Tolstojeva 16, 21425 Selca</derivirana_varijabla>
  </DomainObject.Predmet.ProtustrankaFormatedWithAdress>
  <DomainObject.Predmet.ProtustrankaFormatedWithAdressOIB>
    <izvorni_sadrzaj> AGROKNJIGA poljoprivredno-nakladnička zadruga, OIB 66427436464, Tolstojeva 16, 21425 Selca</izvorni_sadrzaj>
    <derivirana_varijabla naziv="DomainObject.Predmet.ProtustrankaFormatedWithAdressOIB_1"> AGROKNJIGA poljoprivredno-nakladnička zadruga, OIB 66427436464, Tolstojeva 16, 21425 Selca</derivirana_varijabla>
  </DomainObject.Predmet.ProtustrankaFormatedWithAdressOIB>
  <DomainObject.Predmet.ProtustrankaWithAdress>
    <izvorni_sadrzaj>AGROKNJIGA poljoprivredno-nakladnička zadruga Tolstojeva 16, 21425 Selca</izvorni_sadrzaj>
    <derivirana_varijabla naziv="DomainObject.Predmet.ProtustrankaWithAdress_1">AGROKNJIGA poljoprivredno-nakladnička zadruga Tolstojeva 16, 21425 Selca</derivirana_varijabla>
  </DomainObject.Predmet.ProtustrankaWithAdress>
  <DomainObject.Predmet.ProtustrankaWithAdressOIB>
    <izvorni_sadrzaj>AGROKNJIGA poljoprivredno-nakladnička zadruga, OIB 66427436464, Tolstojeva 16, 21425 Selca</izvorni_sadrzaj>
    <derivirana_varijabla naziv="DomainObject.Predmet.ProtustrankaWithAdressOIB_1">AGROKNJIGA poljoprivredno-nakladnička zadruga, OIB 66427436464, Tolstojeva 16, 21425 Selca</derivirana_varijabla>
  </DomainObject.Predmet.ProtustrankaWithAdressOIB>
  <DomainObject.Predmet.ProtustrankaNazivFormated>
    <izvorni_sadrzaj>AGROKNJIGA poljoprivredno-nakladnička zadruga</izvorni_sadrzaj>
    <derivirana_varijabla naziv="DomainObject.Predmet.ProtustrankaNazivFormated_1">AGROKNJIGA poljoprivredno-nakladnička zadruga</derivirana_varijabla>
  </DomainObject.Predmet.ProtustrankaNazivFormated>
  <DomainObject.Predmet.ProtustrankaNazivFormatedOIB>
    <izvorni_sadrzaj>AGROKNJIGA poljoprivredno-nakladnička zadruga, OIB 66427436464</izvorni_sadrzaj>
    <derivirana_varijabla naziv="DomainObject.Predmet.ProtustrankaNazivFormatedOIB_1">AGROKNJIGA poljoprivredno-nakladnička zadruga, OIB 66427436464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14519.41</izvorni_sadrzaj>
    <derivirana_varijabla naziv="DomainObject.Predmet.TrenutnaVrijednost_1">14519.41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AGROKNJIGA poljoprivredno-nakladnička zadruga</item>
    </izvorni_sadrzaj>
    <derivirana_varijabla naziv="DomainObject.Predmet.ProtuStrankaListFormated_1">
      <item>AGROKNJIGA poljoprivredno-nakladnička zadruga</item>
    </derivirana_varijabla>
  </DomainObject.Predmet.ProtuStrankaListFormated>
  <DomainObject.Predmet.ProtuStrankaListFormatedOIB>
    <izvorni_sadrzaj>
      <item>AGROKNJIGA poljoprivredno-nakladnička zadruga, OIB 66427436464</item>
    </izvorni_sadrzaj>
    <derivirana_varijabla naziv="DomainObject.Predmet.ProtuStrankaListFormatedOIB_1">
      <item>AGROKNJIGA poljoprivredno-nakladnička zadruga, OIB 66427436464</item>
    </derivirana_varijabla>
  </DomainObject.Predmet.ProtuStrankaListFormatedOIB>
  <DomainObject.Predmet.ProtuStrankaListFormatedWithAdress>
    <izvorni_sadrzaj>
      <item>AGROKNJIGA poljoprivredno-nakladnička zadruga, Tolstojeva 16, 21425 Selca</item>
    </izvorni_sadrzaj>
    <derivirana_varijabla naziv="DomainObject.Predmet.ProtuStrankaListFormatedWithAdress_1">
      <item>AGROKNJIGA poljoprivredno-nakladnička zadruga, Tolstojeva 16, 21425 Selca</item>
    </derivirana_varijabla>
  </DomainObject.Predmet.ProtuStrankaListFormatedWithAdress>
  <DomainObject.Predmet.ProtuStrankaListFormatedWithAdressOIB>
    <izvorni_sadrzaj>
      <item>AGROKNJIGA poljoprivredno-nakladnička zadruga, OIB 66427436464, Tolstojeva 16, 21425 Selca</item>
    </izvorni_sadrzaj>
    <derivirana_varijabla naziv="DomainObject.Predmet.ProtuStrankaListFormatedWithAdressOIB_1">
      <item>AGROKNJIGA poljoprivredno-nakladnička zadruga, OIB 66427436464, Tolstojeva 16, 21425 Selca</item>
    </derivirana_varijabla>
  </DomainObject.Predmet.ProtuStrankaListFormatedWithAdressOIB>
  <DomainObject.Predmet.ProtuStrankaListNazivFormated>
    <izvorni_sadrzaj>
      <item>AGROKNJIGA poljoprivredno-nakladnička zadruga</item>
    </izvorni_sadrzaj>
    <derivirana_varijabla naziv="DomainObject.Predmet.ProtuStrankaListNazivFormated_1">
      <item>AGROKNJIGA poljoprivredno-nakladnička zadruga</item>
    </derivirana_varijabla>
  </DomainObject.Predmet.ProtuStrankaListNazivFormated>
  <DomainObject.Predmet.ProtuStrankaListNazivFormatedOIB>
    <izvorni_sadrzaj>
      <item>AGROKNJIGA poljoprivredno-nakladnička zadruga, OIB 66427436464</item>
    </izvorni_sadrzaj>
    <derivirana_varijabla naziv="DomainObject.Predmet.ProtuStrankaListNazivFormatedOIB_1">
      <item>AGROKNJIGA poljoprivredno-nakladnička zadruga, OIB 66427436464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AGROKNJIGA poljoprivredno-nakladnička zadruga</izvorni_sadrzaj>
    <derivirana_varijabla naziv="DomainObject.Predmet.ProtustrankaIDrugi_1">AGROKNJIGA poljoprivredno-nakladnička zadruga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AGROKNJIGA poljoprivredno-nakladnička zadruga, OIB 66427436464, Tolstojeva 16, 21425 Selca</izvorni_sadrzaj>
    <derivirana_varijabla naziv="DomainObject.Predmet.ProtustrankaIDrugiAdressOIB_1">AGROKNJIGA poljoprivredno-nakladnička zadruga, OIB 66427436464, Tolstojeva 16, 21425 Selca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AGROKNJIGA poljoprivredno-nakladnička zadruga</item>
      <item>FINANCIJSKA AGENCIJA, RC SPLIT</item>
    </izvorni_sadrzaj>
    <derivirana_varijabla naziv="DomainObject.Predmet.SudioniciListNaziv_1">
      <item>AGROKNJIGA poljoprivredno-nakladnička zadruga</item>
      <item>FINANCIJSKA AGENCIJA, RC SPLIT</item>
    </derivirana_varijabla>
  </DomainObject.Predmet.SudioniciListNaziv>
  <DomainObject.Predmet.SudioniciListAdressOIB>
    <izvorni_sadrzaj>
      <item>AGROKNJIGA poljoprivredno-nakladnička zadruga, OIB 66427436464, Tolstojeva 16,21425 Selca</item>
      <item>FINANCIJSKA AGENCIJA, RC SPLIT, OIB 85821130368, Mažuranićevo šetalište 24 b,21000 Split</item>
    </izvorni_sadrzaj>
    <derivirana_varijabla naziv="DomainObject.Predmet.SudioniciListAdressOIB_1">
      <item>AGROKNJIGA poljoprivredno-nakladnička zadruga, OIB 66427436464, Tolstojeva 16,21425 Selca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66427436464</item>
      <item>, OIB 85821130368</item>
    </izvorni_sadrzaj>
    <derivirana_varijabla naziv="DomainObject.Predmet.SudioniciListNazivOIB_1">
      <item>, OIB 66427436464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81F8DB-33E0-49AC-9C03-D12DBB371B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1800</properties:Characters>
  <properties:Lines>50</properties:Lines>
  <properties:Paragraphs>16</properties:Paragraphs>
  <properties:TotalTime>128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2016-02-01T10:58:00Z</cp:lastPrinted>
  <dcterms:modified xmlns:xsi="http://www.w3.org/2001/XMLSchema-instance" xsi:type="dcterms:W3CDTF">2016-02-01T10:58:00Z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