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702f" w14:paraId="32e702f" w:rsidRDefault="00353B60" w:rsidP="00353B60" w:rsidR="00353B60" w:rsidRPr="00D912AF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353B60" w:rsidP="00353B60" w:rsidR="00353B60" w:rsidRPr="00D912AF">
      <w:pPr>
        <w:jc w:val="both"/>
      </w:pPr>
      <w:r w:rsidRPr="00D912AF">
        <w:t xml:space="preserve">                 </w:t>
      </w:r>
      <w:r w:rsidRPr="00D912AF">
        <w:rPr>
          <w:noProof/>
        </w:rPr>
        <w:drawing>
          <wp:inline distR="0" distL="0" distB="0" distT="0">
            <wp:extent cy="686909" cx="555416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202" cx="555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12AF">
        <w:t xml:space="preserve">                                                         </w:t>
      </w:r>
    </w:p>
    <w:p w:rsidRDefault="00353B60" w:rsidP="00353B60" w:rsidR="00353B60" w:rsidRPr="00D912AF">
      <w:r w:rsidRPr="00D912AF">
        <w:t xml:space="preserve">    REPUBLIKA HRVATSKA</w:t>
      </w:r>
    </w:p>
    <w:p w:rsidRDefault="00353B60" w:rsidP="00353B60" w:rsidR="00353B60" w:rsidRPr="00D912AF">
      <w:r w:rsidRPr="00D912AF">
        <w:t xml:space="preserve"> TRGOVAČKI SUD U PAZINU</w:t>
      </w:r>
    </w:p>
    <w:p w:rsidRDefault="00353B60" w:rsidP="00353B60" w:rsidR="00353B60" w:rsidRPr="00D912AF">
      <w:r w:rsidRPr="00D912AF">
        <w:t xml:space="preserve">            Pazin, Dršćevka 1</w:t>
      </w:r>
    </w:p>
    <w:p w:rsidRDefault="00353B60" w:rsidP="00353B60" w:rsidR="00353B60" w:rsidRPr="00D912AF">
      <w:pPr>
        <w:jc w:val="center"/>
      </w:pPr>
    </w:p>
    <w:p w:rsidRDefault="00353B60" w:rsidP="00353B60" w:rsidR="00353B60" w:rsidRPr="00D912AF">
      <w:pPr>
        <w:jc w:val="center"/>
      </w:pPr>
      <w:r w:rsidRPr="00D912AF">
        <w:t>R E P U B L I K A  H R V A T S K A</w:t>
      </w:r>
    </w:p>
    <w:p w:rsidRDefault="00353B60" w:rsidP="00353B60" w:rsidR="00353B60" w:rsidRPr="00D912AF">
      <w:pPr>
        <w:jc w:val="center"/>
      </w:pPr>
    </w:p>
    <w:p w:rsidRDefault="00353B60" w:rsidP="00353B60" w:rsidR="00353B60" w:rsidRPr="00D912AF">
      <w:pPr>
        <w:jc w:val="center"/>
      </w:pPr>
      <w:r w:rsidRPr="00D912AF">
        <w:t>R J E Š E NJ E</w:t>
      </w:r>
    </w:p>
    <w:p w:rsidRDefault="00353B60" w:rsidP="00353B60" w:rsidR="00353B60" w:rsidRPr="00D912AF">
      <w:pPr>
        <w:jc w:val="center"/>
      </w:pPr>
    </w:p>
    <w:p w:rsidRDefault="00353B60" w:rsidP="00353B60" w:rsidR="00353B60" w:rsidRPr="00D912AF">
      <w:pPr>
        <w:ind w:firstLine="708"/>
        <w:jc w:val="both"/>
      </w:pPr>
      <w:r w:rsidRPr="00D912AF">
        <w:t xml:space="preserve">Trgovački sud u Pazinu, po stečajnom sucu Damiru Rabaru, u stečajnom postupku nad dužnikom PARENZANA j.d.o.o. „u stečaju“, Poreč, Karla Huguesa 28, OIB: 02747549614, 9. studenog 2017. </w:t>
      </w:r>
    </w:p>
    <w:p w:rsidRDefault="00353B60" w:rsidP="00353B60" w:rsidR="00353B60" w:rsidRPr="00D912AF">
      <w:pPr>
        <w:ind w:firstLine="708"/>
        <w:jc w:val="both"/>
      </w:pPr>
    </w:p>
    <w:p w:rsidRDefault="00353B60" w:rsidP="00353B60" w:rsidR="00353B60" w:rsidRPr="00D912AF">
      <w:pPr>
        <w:jc w:val="center"/>
      </w:pPr>
      <w:r w:rsidRPr="00D912AF">
        <w:t>r i j e š i o  j e</w:t>
      </w:r>
    </w:p>
    <w:p w:rsidRDefault="00353B60" w:rsidP="00353B60" w:rsidR="00353B60" w:rsidRPr="00D912AF">
      <w:pPr>
        <w:rPr>
          <w:color w:val="FF0000"/>
        </w:rPr>
      </w:pPr>
    </w:p>
    <w:p w:rsidRDefault="00353B60" w:rsidP="00353B60" w:rsidR="00353B60" w:rsidRPr="00D912AF">
      <w:pPr>
        <w:ind w:firstLine="708"/>
        <w:jc w:val="both"/>
      </w:pPr>
      <w:r w:rsidRPr="00D912AF">
        <w:rPr>
          <w:bCs w:val="false"/>
        </w:rPr>
        <w:t>I</w:t>
      </w:r>
      <w:r w:rsidRPr="00D912AF">
        <w:rPr>
          <w:bCs w:val="false"/>
        </w:rPr>
        <w:tab/>
      </w:r>
      <w:r w:rsidR="00425CE4" w:rsidRPr="00D912AF">
        <w:rPr>
          <w:bCs w:val="false"/>
        </w:rPr>
        <w:t>Društvu GULLIVER TRAVEL d.o.o., Obala Stjepana Radića 25, Dubrovnik, OIB:25636115130</w:t>
      </w:r>
      <w:r w:rsidRPr="00D912AF">
        <w:t>, dosuđuju se pokretnine:</w:t>
      </w:r>
    </w:p>
    <w:p w:rsidRDefault="00353B60" w:rsidP="00353B60" w:rsidR="00353B60" w:rsidRPr="00D912AF">
      <w:pPr>
        <w:ind w:firstLine="708"/>
        <w:jc w:val="both"/>
        <w:rPr>
          <w:color w:val="FF0000"/>
        </w:rPr>
      </w:pPr>
    </w:p>
    <w:p w:rsidRDefault="00D912AF" w:rsidP="00D912AF" w:rsidR="00D912AF" w:rsidRPr="00D912AF">
      <w:pPr>
        <w:jc w:val="both"/>
      </w:pPr>
      <w:r>
        <w:tab/>
      </w:r>
      <w:r w:rsidR="00353B60" w:rsidRPr="00D912AF">
        <w:t xml:space="preserve">Turistički vlakić </w:t>
      </w:r>
      <w:r w:rsidRPr="00D912AF">
        <w:t>NISSAN STS FUN TRAIN ELDORADO C sa pratećim priključnim vozilima (3 kom) i to:</w:t>
      </w:r>
    </w:p>
    <w:p w:rsidRDefault="00D912AF" w:rsidP="00D912AF" w:rsidR="00D912AF" w:rsidRPr="00D912AF"/>
    <w:p w:rsidRDefault="00D912AF" w:rsidP="00D912AF" w:rsidR="00D912AF" w:rsidRPr="00D912AF">
      <w:pPr>
        <w:widowControl w:val="false"/>
        <w:autoSpaceDE w:val="false"/>
        <w:autoSpaceDN w:val="false"/>
        <w:adjustRightInd w:val="false"/>
        <w:ind w:left="360"/>
      </w:pPr>
      <w:r w:rsidRPr="00D912AF">
        <w:t>FUN TRAIN - NISSAN</w:t>
      </w:r>
    </w:p>
    <w:p w:rsidRDefault="00D912AF" w:rsidP="00D912AF" w:rsidR="00D912AF" w:rsidRPr="00D912AF">
      <w:pPr>
        <w:widowControl w:val="false"/>
        <w:numPr>
          <w:ilvl w:val="2"/>
          <w:numId w:val="4"/>
        </w:numPr>
        <w:autoSpaceDE w:val="false"/>
        <w:autoSpaceDN w:val="false"/>
        <w:adjustRightInd w:val="false"/>
      </w:pPr>
      <w:r w:rsidRPr="00D912AF">
        <w:t>model : STS FUN TRAIN ELDORADO C</w:t>
      </w:r>
    </w:p>
    <w:p w:rsidRDefault="00D912AF" w:rsidP="00D912AF" w:rsidR="00D912AF" w:rsidRPr="00D912AF">
      <w:pPr>
        <w:widowControl w:val="false"/>
        <w:numPr>
          <w:ilvl w:val="2"/>
          <w:numId w:val="4"/>
        </w:numPr>
        <w:autoSpaceDE w:val="false"/>
        <w:autoSpaceDN w:val="false"/>
        <w:adjustRightInd w:val="false"/>
      </w:pPr>
      <w:r w:rsidRPr="00D912AF">
        <w:t>godina proizvodnje : 2014</w:t>
      </w:r>
    </w:p>
    <w:p w:rsidRDefault="00D912AF" w:rsidP="00D912AF" w:rsidR="00D912AF" w:rsidRPr="00D912AF">
      <w:pPr>
        <w:widowControl w:val="false"/>
        <w:numPr>
          <w:ilvl w:val="2"/>
          <w:numId w:val="4"/>
        </w:numPr>
        <w:autoSpaceDE w:val="false"/>
        <w:autoSpaceDN w:val="false"/>
        <w:adjustRightInd w:val="false"/>
      </w:pPr>
      <w:r w:rsidRPr="00D912AF">
        <w:t>snaga motora : 140 kW</w:t>
      </w:r>
    </w:p>
    <w:p w:rsidRDefault="00D912AF" w:rsidP="00D912AF" w:rsidR="00D912AF" w:rsidRPr="00D912AF">
      <w:pPr>
        <w:widowControl w:val="false"/>
        <w:numPr>
          <w:ilvl w:val="2"/>
          <w:numId w:val="4"/>
        </w:numPr>
        <w:autoSpaceDE w:val="false"/>
        <w:autoSpaceDN w:val="false"/>
        <w:adjustRightInd w:val="false"/>
      </w:pPr>
      <w:r w:rsidRPr="00D912AF">
        <w:t>radni obujam motora : 2488 cm3</w:t>
      </w:r>
    </w:p>
    <w:p w:rsidRDefault="00D912AF" w:rsidP="00D912AF" w:rsidR="00D912AF" w:rsidRPr="00D912AF">
      <w:pPr>
        <w:widowControl w:val="false"/>
        <w:numPr>
          <w:ilvl w:val="2"/>
          <w:numId w:val="4"/>
        </w:numPr>
        <w:autoSpaceDE w:val="false"/>
        <w:autoSpaceDN w:val="false"/>
        <w:adjustRightInd w:val="false"/>
      </w:pPr>
      <w:r w:rsidRPr="00D912AF">
        <w:t>vrsta motora : DIESEL</w:t>
      </w:r>
    </w:p>
    <w:p w:rsidRDefault="00D912AF" w:rsidP="00D912AF" w:rsidR="00D912AF" w:rsidRPr="00D912AF">
      <w:pPr>
        <w:widowControl w:val="false"/>
        <w:numPr>
          <w:ilvl w:val="2"/>
          <w:numId w:val="4"/>
        </w:numPr>
        <w:autoSpaceDE w:val="false"/>
        <w:autoSpaceDN w:val="false"/>
        <w:adjustRightInd w:val="false"/>
      </w:pPr>
      <w:r w:rsidRPr="00D912AF">
        <w:t>boja vozila : žuta</w:t>
      </w:r>
    </w:p>
    <w:p w:rsidRDefault="00D912AF" w:rsidP="00D912AF" w:rsidR="00D912AF" w:rsidRPr="00D912AF">
      <w:pPr>
        <w:widowControl w:val="false"/>
        <w:numPr>
          <w:ilvl w:val="2"/>
          <w:numId w:val="4"/>
        </w:numPr>
        <w:autoSpaceDE w:val="false"/>
        <w:autoSpaceDN w:val="false"/>
        <w:adjustRightInd w:val="false"/>
      </w:pPr>
      <w:r w:rsidRPr="00D912AF">
        <w:t>broj šasije : VSKCVND40U0486602</w:t>
      </w:r>
    </w:p>
    <w:p w:rsidRDefault="00D912AF" w:rsidP="00D912AF" w:rsidR="00D912AF" w:rsidRPr="00D912AF">
      <w:pPr>
        <w:widowControl w:val="false"/>
        <w:numPr>
          <w:ilvl w:val="2"/>
          <w:numId w:val="4"/>
        </w:numPr>
        <w:autoSpaceDE w:val="false"/>
        <w:autoSpaceDN w:val="false"/>
        <w:adjustRightInd w:val="false"/>
      </w:pPr>
      <w:r w:rsidRPr="00D912AF">
        <w:t>prednje gume : 255/65 R17</w:t>
      </w:r>
    </w:p>
    <w:p w:rsidRDefault="00D912AF" w:rsidP="00D912AF" w:rsidR="00D912AF" w:rsidRPr="00D912AF">
      <w:pPr>
        <w:widowControl w:val="false"/>
        <w:numPr>
          <w:ilvl w:val="2"/>
          <w:numId w:val="4"/>
        </w:numPr>
        <w:autoSpaceDE w:val="false"/>
        <w:autoSpaceDN w:val="false"/>
        <w:adjustRightInd w:val="false"/>
      </w:pPr>
      <w:r w:rsidRPr="00D912AF">
        <w:t>stražnje gume : 255165 R17</w:t>
      </w:r>
    </w:p>
    <w:p w:rsidRDefault="00D912AF" w:rsidP="00D912AF" w:rsidR="00D912AF" w:rsidRPr="00D912AF">
      <w:pPr>
        <w:widowControl w:val="false"/>
        <w:numPr>
          <w:ilvl w:val="2"/>
          <w:numId w:val="4"/>
        </w:numPr>
        <w:autoSpaceDE w:val="false"/>
        <w:autoSpaceDN w:val="false"/>
        <w:adjustRightInd w:val="false"/>
      </w:pPr>
      <w:r w:rsidRPr="00D912AF">
        <w:t>registriran : NE</w:t>
      </w:r>
    </w:p>
    <w:p w:rsidRDefault="00D912AF" w:rsidP="00D912AF" w:rsidR="00D912AF" w:rsidRPr="00D912AF"/>
    <w:p w:rsidRDefault="00D912AF" w:rsidP="00D912AF" w:rsidR="00D912AF" w:rsidRPr="00D912AF">
      <w:pPr>
        <w:widowControl w:val="false"/>
        <w:numPr>
          <w:ilvl w:val="1"/>
          <w:numId w:val="5"/>
        </w:numPr>
        <w:autoSpaceDE w:val="false"/>
        <w:autoSpaceDN w:val="false"/>
        <w:adjustRightInd w:val="false"/>
      </w:pPr>
      <w:r w:rsidRPr="00D912AF">
        <w:t>PRIKLJUČNO VOZILO 1</w:t>
      </w:r>
    </w:p>
    <w:p w:rsidRDefault="00D912AF" w:rsidP="00D912AF" w:rsidR="00D912AF" w:rsidRPr="00D912AF"/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model : STS FUN TRAIN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godina proizvodnje : 2014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boja vozila : žuta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dopuštena nosivost : 2.680 kg</w:t>
      </w:r>
      <w:r w:rsidRPr="00D912AF">
        <w:tab/>
      </w:r>
      <w:r w:rsidRPr="00D912AF">
        <w:tab/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broj sjedećih mjesta : 20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broj šasije : VA9STA002S0STS264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prednje gume : 195/50 R13C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stražnje gume : 195/50 R13C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registriran : NE</w:t>
      </w:r>
    </w:p>
    <w:p w:rsidRDefault="00D912AF" w:rsidP="00D912AF" w:rsidR="00D912AF" w:rsidRPr="00D912AF"/>
    <w:p w:rsidRDefault="00D912AF" w:rsidP="00D912AF" w:rsidR="00D912AF" w:rsidRPr="00D912AF">
      <w:pPr>
        <w:widowControl w:val="false"/>
        <w:numPr>
          <w:ilvl w:val="1"/>
          <w:numId w:val="5"/>
        </w:numPr>
        <w:autoSpaceDE w:val="false"/>
        <w:autoSpaceDN w:val="false"/>
        <w:adjustRightInd w:val="false"/>
      </w:pPr>
      <w:r w:rsidRPr="00D912AF">
        <w:lastRenderedPageBreak/>
        <w:t>PRIKLJUČNO VOZILO 2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model : STS FUN TRAIN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godina proizvodnje : 2014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boja vozila : žuta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dopuštena nosivost : 2.680 kg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broj sjedećih mjesta : 18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br.šasije : VA9STA002S0STS265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prednje gume : 195/50 R13C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stražnje gume : 195/50 R13C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registriran : NE</w:t>
      </w:r>
    </w:p>
    <w:p w:rsidRDefault="00D912AF" w:rsidP="00D912AF" w:rsidR="00D912AF" w:rsidRPr="00D912AF"/>
    <w:p w:rsidRDefault="00D912AF" w:rsidP="00D912AF" w:rsidR="00D912AF" w:rsidRPr="00D912AF">
      <w:pPr>
        <w:widowControl w:val="false"/>
        <w:numPr>
          <w:ilvl w:val="1"/>
          <w:numId w:val="5"/>
        </w:numPr>
        <w:autoSpaceDE w:val="false"/>
        <w:autoSpaceDN w:val="false"/>
        <w:adjustRightInd w:val="false"/>
      </w:pPr>
      <w:r w:rsidRPr="00D912AF">
        <w:t>PRIKLJUČNO VOZILO 3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model : STS FUN TRAIN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godina proizvodnje : 2014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boja vozila : žuta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dopuštena nosivost : 2.680 kg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broj sjedećih mjesta : 20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broj šasije : VA9STA002S0STS266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prednje gume : 195/50 R13C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>stražnje gume : 195/50 R13C</w:t>
      </w:r>
    </w:p>
    <w:p w:rsidRDefault="00D912AF" w:rsidP="00D912AF" w:rsidR="00D912AF" w:rsidRPr="00D912AF">
      <w:pPr>
        <w:widowControl w:val="false"/>
        <w:numPr>
          <w:ilvl w:val="2"/>
          <w:numId w:val="5"/>
        </w:numPr>
        <w:autoSpaceDE w:val="false"/>
        <w:autoSpaceDN w:val="false"/>
        <w:adjustRightInd w:val="false"/>
      </w:pPr>
      <w:r w:rsidRPr="00D912AF">
        <w:t xml:space="preserve">registriran : NE </w:t>
      </w:r>
    </w:p>
    <w:p w:rsidRDefault="00353B60" w:rsidP="00D912AF" w:rsidR="00353B60" w:rsidRPr="00A8605E">
      <w:pPr>
        <w:ind w:firstLine="708"/>
        <w:jc w:val="both"/>
        <w:rPr>
          <w:bCs w:val="false"/>
        </w:rPr>
      </w:pPr>
      <w:r w:rsidRPr="00D912AF">
        <w:rPr>
          <w:bCs w:val="false"/>
          <w:color w:val="FF0000"/>
        </w:rPr>
        <w:tab/>
      </w:r>
    </w:p>
    <w:p w:rsidRDefault="00353B60" w:rsidP="00353B60" w:rsidR="00353B60" w:rsidRPr="00734380">
      <w:pPr>
        <w:jc w:val="both"/>
        <w:rPr>
          <w:bCs w:val="false"/>
        </w:rPr>
      </w:pPr>
      <w:r w:rsidRPr="00734380">
        <w:rPr>
          <w:bCs w:val="false"/>
        </w:rPr>
        <w:tab/>
        <w:t>II</w:t>
      </w:r>
      <w:r w:rsidRPr="00734380">
        <w:rPr>
          <w:bCs w:val="false"/>
        </w:rPr>
        <w:tab/>
      </w:r>
      <w:r w:rsidR="00D912AF" w:rsidRPr="00734380">
        <w:rPr>
          <w:bCs w:val="false"/>
        </w:rPr>
        <w:t>GULLIVER  TRAVEL d.o.o., Obala Stjepana Radića 25, Dubrovnik, OIB:25636115130</w:t>
      </w:r>
      <w:r w:rsidRPr="00734380">
        <w:t>, dužan je u roku od 30 dana</w:t>
      </w:r>
      <w:r w:rsidR="003343F7">
        <w:t xml:space="preserve"> od pravomoćnosti ovog rješenja</w:t>
      </w:r>
      <w:r w:rsidRPr="00734380">
        <w:t xml:space="preserve"> uplatiti razliku kupovnine preko iznosa uplaćene jamčevine (osiguranja), i to iznos od</w:t>
      </w:r>
      <w:r w:rsidRPr="00734380">
        <w:rPr>
          <w:i/>
        </w:rPr>
        <w:t xml:space="preserve"> </w:t>
      </w:r>
      <w:r w:rsidR="00B30EE8" w:rsidRPr="00734380">
        <w:rPr>
          <w:bCs w:val="false"/>
        </w:rPr>
        <w:t xml:space="preserve">346.332,00 </w:t>
      </w:r>
      <w:r w:rsidRPr="00734380">
        <w:t>kuna,</w:t>
      </w:r>
      <w:r w:rsidRPr="00734380">
        <w:rPr>
          <w:i/>
        </w:rPr>
        <w:t xml:space="preserve"> </w:t>
      </w:r>
      <w:r w:rsidRPr="00734380">
        <w:t xml:space="preserve">na poseban račun Financijske agencije br. HR1123900011300028787, Model: HR11, poziv na broj </w:t>
      </w:r>
      <w:r w:rsidR="005956B9" w:rsidRPr="00734380">
        <w:t>48755</w:t>
      </w:r>
      <w:r w:rsidRPr="00734380">
        <w:t>-</w:t>
      </w:r>
      <w:r w:rsidR="00734380" w:rsidRPr="00734380">
        <w:t>10650</w:t>
      </w:r>
      <w:r w:rsidRPr="00734380">
        <w:t>. Prilikom uplate potrebno je da uplatitelj u polje 71A na SWIFT-u ili na obrascu naloga za plaćanje u polje „Opcija troška“ naznači opciju „OUR“.</w:t>
      </w:r>
    </w:p>
    <w:p w:rsidRDefault="00353B60" w:rsidP="00353B60" w:rsidR="00353B60" w:rsidRPr="00D912AF">
      <w:pPr>
        <w:jc w:val="both"/>
        <w:rPr>
          <w:color w:val="FF0000"/>
        </w:rPr>
      </w:pPr>
    </w:p>
    <w:p w:rsidRDefault="00353B60" w:rsidP="00353B60" w:rsidR="00353B60" w:rsidRPr="007269FC">
      <w:pPr>
        <w:jc w:val="both"/>
      </w:pPr>
      <w:r w:rsidRPr="007269FC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353B60" w:rsidP="00353B60" w:rsidR="00353B60" w:rsidRPr="00D912AF">
      <w:pPr>
        <w:jc w:val="both"/>
        <w:rPr>
          <w:color w:val="FF0000"/>
        </w:rPr>
      </w:pPr>
    </w:p>
    <w:p w:rsidRDefault="00353B60" w:rsidP="00353B60" w:rsidR="00353B60" w:rsidRPr="007269FC">
      <w:pPr>
        <w:ind w:firstLine="708"/>
        <w:jc w:val="both"/>
      </w:pPr>
      <w:r w:rsidRPr="007269FC">
        <w:t>III</w:t>
      </w:r>
      <w:r w:rsidRPr="007269FC">
        <w:tab/>
        <w:t xml:space="preserve">Nakon što ovo rješenje postane pravomoćno i nakon što </w:t>
      </w:r>
      <w:r w:rsidR="007269FC" w:rsidRPr="007269FC">
        <w:rPr>
          <w:bCs w:val="false"/>
        </w:rPr>
        <w:t>GULLIVER  TRAVEL d.o.o., Obala Stjepana Radića 25, Dubrovnik, OIB:25636115130</w:t>
      </w:r>
      <w:r w:rsidRPr="007269FC">
        <w:t>, uplati iznos iz točke II ovog rješenja, upisat će se kod nadležne policijske uprave u knjižici vozila, odnosno prometnoj dozvoli za motorno vozilo, te u evidenciji o registriranim i označenim vozilima policijske uprave u njegovu korist pravo vlasništva na pokretninama iz točke I ovog rješenja, te će se odrediti brisanje prava vlasništva stečajnog dužnika i prava drugih osoba na vozilu koja prestaju njegovom prodajom i to:</w:t>
      </w:r>
    </w:p>
    <w:p w:rsidRDefault="00353B60" w:rsidP="00353B60" w:rsidR="00353B60" w:rsidRPr="007269FC">
      <w:pPr>
        <w:ind w:firstLine="708"/>
        <w:jc w:val="both"/>
      </w:pPr>
    </w:p>
    <w:p w:rsidRDefault="00353B60" w:rsidP="00353B60" w:rsidR="00353B60" w:rsidRPr="007269FC">
      <w:pPr>
        <w:numPr>
          <w:ilvl w:val="0"/>
          <w:numId w:val="1"/>
        </w:numPr>
        <w:jc w:val="both"/>
      </w:pPr>
      <w:r w:rsidRPr="007269FC">
        <w:t xml:space="preserve">založno pravo vjerovnika Istarske kreditne banke Umag d.d., na iznos od 2.243.196,88 kuna, prema ugovoru o kreditu s aneksom br. 9100030106 i Sporazumu o osiguranju tražbine zasnivanjem založnog prava na pokretninama od 14.09.2014., </w:t>
      </w:r>
    </w:p>
    <w:p w:rsidRDefault="00353B60" w:rsidP="00353B60" w:rsidR="00353B60" w:rsidRPr="007269FC">
      <w:pPr>
        <w:numPr>
          <w:ilvl w:val="0"/>
          <w:numId w:val="1"/>
        </w:numPr>
        <w:jc w:val="both"/>
      </w:pPr>
      <w:r w:rsidRPr="007269FC">
        <w:t xml:space="preserve">založno pravo vjerovnika Republike Hrvatske, Ministarstvo financija, Porezna uprava, Područni ured Istra, Hrvatsko primorje, Gorski kotar i Lika, na iznos od 31.272,84 kune, </w:t>
      </w:r>
      <w:r w:rsidRPr="007269FC">
        <w:lastRenderedPageBreak/>
        <w:t xml:space="preserve">prema rješenju o ovrsi MF PU od 16.03.2016. o pljenidbi, procjenom i prodajom pokretnina. </w:t>
      </w:r>
    </w:p>
    <w:p w:rsidRDefault="00353B60" w:rsidP="00353B60" w:rsidR="00353B60" w:rsidRPr="007269FC">
      <w:pPr>
        <w:ind w:firstLine="708"/>
        <w:jc w:val="both"/>
      </w:pPr>
    </w:p>
    <w:p w:rsidRDefault="00353B60" w:rsidP="00353B60" w:rsidR="00353B60" w:rsidRPr="007269FC">
      <w:pPr>
        <w:ind w:firstLine="708"/>
        <w:jc w:val="both"/>
      </w:pPr>
      <w:r w:rsidRPr="007269FC">
        <w:t>IV</w:t>
      </w:r>
      <w:r w:rsidRPr="007269FC">
        <w:tab/>
        <w:t xml:space="preserve">Pokretnina iz točke I izreke ovog rješenja predati će se </w:t>
      </w:r>
      <w:r w:rsidR="007269FC" w:rsidRPr="007269FC">
        <w:t xml:space="preserve">društvu </w:t>
      </w:r>
      <w:r w:rsidR="007269FC" w:rsidRPr="007269FC">
        <w:rPr>
          <w:bCs w:val="false"/>
        </w:rPr>
        <w:t>GULLIVER  TRAVEL d.o.o., Obala Stjepana Radića 25, Dubrovnik, OIB:25636115130</w:t>
      </w:r>
      <w:r w:rsidRPr="007269FC">
        <w:t xml:space="preserve">, nakon što ona uplati iznos iz točke II izreke ovog rješenja i nakon što ovo rješenje postane pravomoćno, </w:t>
      </w:r>
    </w:p>
    <w:p w:rsidRDefault="00353B60" w:rsidP="00353B60" w:rsidR="00353B60" w:rsidRPr="007269FC">
      <w:pPr>
        <w:ind w:firstLine="708"/>
        <w:jc w:val="both"/>
      </w:pPr>
    </w:p>
    <w:p w:rsidRDefault="00353B60" w:rsidP="00353B60" w:rsidR="00353B60" w:rsidRPr="007269FC">
      <w:pPr>
        <w:ind w:firstLine="708"/>
        <w:jc w:val="both"/>
      </w:pPr>
      <w:r w:rsidRPr="007269FC">
        <w:t>V</w:t>
      </w:r>
      <w:r w:rsidRPr="007269FC">
        <w:tab/>
        <w:t>Nalaže se Policijskoj upravi Istarskoj, Policijska postaja Poreč, da u evidenciji o registriranim i označenim vozilima upiše zabilježbu dosude na pokretninama iz točke I izreke ovog rješenja.</w:t>
      </w:r>
    </w:p>
    <w:p w:rsidRDefault="00353B60" w:rsidP="00353B60" w:rsidR="00353B60" w:rsidRPr="007269FC">
      <w:pPr>
        <w:ind w:firstLine="708"/>
        <w:jc w:val="both"/>
      </w:pPr>
    </w:p>
    <w:p w:rsidRDefault="00353B60" w:rsidP="00353B60" w:rsidR="00353B60" w:rsidRPr="007269FC">
      <w:pPr>
        <w:ind w:firstLine="708"/>
        <w:jc w:val="both"/>
      </w:pPr>
      <w:r w:rsidRPr="007269FC">
        <w:t>VI</w:t>
      </w:r>
      <w:r w:rsidRPr="007269FC">
        <w:tab/>
        <w:t>Nalaže se stečajnom upravitelju Jasni Kučević iz Pule, Kaštanjer 64, da u roku od osam dana od dana pravomoćnosti ovog rješenja dostavi sudu obračun troškova unovčenja nekretnine (čl. 254. Stečajnog zakona).</w:t>
      </w:r>
    </w:p>
    <w:p w:rsidRDefault="00353B60" w:rsidP="00353B60" w:rsidR="00353B60" w:rsidRPr="007269FC"/>
    <w:p w:rsidRDefault="00353B60" w:rsidP="00353B60" w:rsidR="00353B60" w:rsidRPr="007269FC">
      <w:pPr>
        <w:jc w:val="center"/>
      </w:pPr>
      <w:r w:rsidRPr="007269FC">
        <w:t>Obrazloženje</w:t>
      </w:r>
    </w:p>
    <w:p w:rsidRDefault="00353B60" w:rsidP="00353B60" w:rsidR="00353B60" w:rsidRPr="007269FC">
      <w:pPr>
        <w:ind w:left="360"/>
        <w:jc w:val="both"/>
      </w:pPr>
    </w:p>
    <w:p w:rsidRDefault="00353B60" w:rsidP="00353B60" w:rsidR="00353B60" w:rsidRPr="007269FC">
      <w:pPr>
        <w:jc w:val="both"/>
      </w:pPr>
      <w:r w:rsidRPr="00E04BA5">
        <w:tab/>
        <w:t>Ovosudnim zaključkom o prodaji posl.br. St-782/16-3</w:t>
      </w:r>
      <w:r w:rsidR="00E04BA5" w:rsidRPr="00E04BA5">
        <w:t>4</w:t>
      </w:r>
      <w:r w:rsidRPr="00E04BA5">
        <w:t xml:space="preserve"> od 12. travnja 2017., na temelju odredbe čl. 247. st. 3. Stečajnog zakona (dalje: SZ), utvrđena je vrijednost pokretnina </w:t>
      </w:r>
      <w:r w:rsidRPr="001F52FE">
        <w:t xml:space="preserve">stečajnog dužnika PARENZANA j.d.o.o. Poreč, Karla Huguesa 28, OIB: 02747549614 označenih u točki I. ovog rješenja na iznos od </w:t>
      </w:r>
      <w:r w:rsidR="001F52FE" w:rsidRPr="001F52FE">
        <w:t xml:space="preserve">850.830,00 </w:t>
      </w:r>
      <w:r w:rsidRPr="001F52FE">
        <w:t xml:space="preserve">kn, te da će prodaju nekretnina provesti Financijska agencija elektroničkom javnom dražbom uz odgovarajuću primjenu </w:t>
      </w:r>
      <w:r w:rsidRPr="007269FC">
        <w:t>pravila ovršnoga postupka o ovrsi na nekretnini.</w:t>
      </w:r>
    </w:p>
    <w:p w:rsidRDefault="00353B60" w:rsidP="00353B60" w:rsidR="00353B60" w:rsidRPr="00B61EB1">
      <w:pPr>
        <w:ind w:firstLine="708"/>
        <w:jc w:val="both"/>
      </w:pPr>
    </w:p>
    <w:p w:rsidRDefault="00353B60" w:rsidP="00353B60" w:rsidR="00353B60" w:rsidRPr="00B61EB1">
      <w:pPr>
        <w:ind w:firstLine="708"/>
        <w:jc w:val="both"/>
      </w:pPr>
      <w:r w:rsidRPr="001F52FE">
        <w:t xml:space="preserve">Nakon završetka elektroničke javne dražbe Financijska agencija je, </w:t>
      </w:r>
      <w:r w:rsidR="001F52FE" w:rsidRPr="001F52FE">
        <w:t>7</w:t>
      </w:r>
      <w:r w:rsidRPr="001F52FE">
        <w:t xml:space="preserve">. </w:t>
      </w:r>
      <w:r w:rsidR="001F52FE" w:rsidRPr="001F52FE">
        <w:t xml:space="preserve">studenog </w:t>
      </w:r>
      <w:r w:rsidRPr="001F52FE">
        <w:t xml:space="preserve">2017., </w:t>
      </w:r>
      <w:r w:rsidRPr="00B61EB1">
        <w:t>dostavila sudu izvještaj o provedenoj elektroničkoj javnoj dražbi.</w:t>
      </w:r>
    </w:p>
    <w:p w:rsidRDefault="00353B60" w:rsidP="00353B60" w:rsidR="00353B60" w:rsidRPr="00B61EB1">
      <w:pPr>
        <w:ind w:firstLine="708"/>
        <w:jc w:val="both"/>
      </w:pPr>
    </w:p>
    <w:p w:rsidRDefault="00353B60" w:rsidP="00353B60" w:rsidR="00353B60" w:rsidRPr="00B61EB1">
      <w:pPr>
        <w:jc w:val="both"/>
        <w:rPr>
          <w:bCs w:val="false"/>
        </w:rPr>
      </w:pPr>
      <w:r w:rsidRPr="00B61EB1">
        <w:tab/>
        <w:t xml:space="preserve">Na temelju tog izvještaja sudac je utvrdio da je kupac </w:t>
      </w:r>
      <w:r w:rsidR="00B61EB1" w:rsidRPr="00B61EB1">
        <w:rPr>
          <w:bCs w:val="false"/>
        </w:rPr>
        <w:t>GULLIVER  TRAVEL d.o.o., Obala Stjepana Radića 25, Dubrovnik, OIB:25636115130</w:t>
      </w:r>
      <w:r w:rsidRPr="00B61EB1">
        <w:t xml:space="preserve">, ponudio najveću cijenu u iznosu od </w:t>
      </w:r>
      <w:r w:rsidR="00B61EB1" w:rsidRPr="00B61EB1">
        <w:rPr>
          <w:bCs w:val="false"/>
        </w:rPr>
        <w:t>431.415,00</w:t>
      </w:r>
      <w:r w:rsidRPr="00B61EB1">
        <w:rPr>
          <w:bCs w:val="false"/>
        </w:rPr>
        <w:t xml:space="preserve"> </w:t>
      </w:r>
      <w:r w:rsidRPr="00B61EB1">
        <w:t>kuna te da su ispunjene pretpostavke da mu se dosudi pokretnina (čl. 103. st. 3. Ovršnog zakona, dalje: OZ, vezano uz čl. 247. st. 1. SZ-a).</w:t>
      </w:r>
    </w:p>
    <w:p w:rsidRDefault="00353B60" w:rsidP="00353B60" w:rsidR="00353B60" w:rsidRPr="00B61EB1">
      <w:pPr>
        <w:ind w:firstLine="708"/>
        <w:jc w:val="both"/>
      </w:pPr>
    </w:p>
    <w:p w:rsidRDefault="00353B60" w:rsidP="00353B60" w:rsidR="00353B60" w:rsidRPr="00C45A4C">
      <w:pPr>
        <w:jc w:val="both"/>
        <w:rPr>
          <w:bCs w:val="false"/>
        </w:rPr>
      </w:pPr>
      <w:r w:rsidRPr="00C45A4C">
        <w:tab/>
        <w:t xml:space="preserve">Iz izvještaja Financijske agencije o provedenoj elektroničkoj javnoj dražbi od </w:t>
      </w:r>
      <w:r w:rsidR="001F52FE" w:rsidRPr="00C45A4C">
        <w:t xml:space="preserve">7. studenog </w:t>
      </w:r>
      <w:r w:rsidRPr="00C45A4C">
        <w:t xml:space="preserve">2017. proizlazi da je ponuditelj </w:t>
      </w:r>
      <w:r w:rsidR="00B61EB1" w:rsidRPr="00C45A4C">
        <w:rPr>
          <w:bCs w:val="false"/>
        </w:rPr>
        <w:t>GULLIVER  TRAVEL d.o.o., Obala Stjepana Radića 25, Dubrovnik, OIB:25636115130</w:t>
      </w:r>
      <w:r w:rsidRPr="00C45A4C">
        <w:t xml:space="preserve">, uplatio jamčevinu za sudjelovanje na predmetnoj javnoj dražbi u iznosu od </w:t>
      </w:r>
      <w:r w:rsidR="00C45A4C" w:rsidRPr="00C45A4C">
        <w:rPr>
          <w:bCs w:val="false"/>
        </w:rPr>
        <w:t>85.083,00</w:t>
      </w:r>
      <w:r w:rsidRPr="00C45A4C">
        <w:rPr>
          <w:bCs w:val="false"/>
        </w:rPr>
        <w:t xml:space="preserve"> </w:t>
      </w:r>
      <w:r w:rsidRPr="00C45A4C">
        <w:t xml:space="preserve">kuna, pa je dužan je uplatiti još razliku kupovnine u iznosu od </w:t>
      </w:r>
      <w:r w:rsidR="00C45A4C" w:rsidRPr="00C45A4C">
        <w:rPr>
          <w:bCs w:val="false"/>
        </w:rPr>
        <w:t xml:space="preserve">346.332,00 </w:t>
      </w:r>
      <w:r w:rsidRPr="00C45A4C">
        <w:t>kuna.</w:t>
      </w:r>
    </w:p>
    <w:p w:rsidRDefault="00353B60" w:rsidP="00353B60" w:rsidR="00353B60" w:rsidRPr="00D912AF">
      <w:pPr>
        <w:ind w:firstLine="708"/>
        <w:jc w:val="both"/>
        <w:rPr>
          <w:color w:val="FF0000"/>
        </w:rPr>
      </w:pPr>
    </w:p>
    <w:p w:rsidRDefault="00353B60" w:rsidP="00353B60" w:rsidR="00353B60" w:rsidRPr="00B61EB1">
      <w:pPr>
        <w:ind w:firstLine="708"/>
        <w:jc w:val="both"/>
      </w:pPr>
      <w:r w:rsidRPr="00B61EB1">
        <w:t xml:space="preserve"> Slijedom svega navedenog, a temeljem čl. 103. st. 3., 4. i 5., čl. 106. i čl. 108. OZ-a sve vezano uz čl. 247. SZ-a, odlučeno je kao u točkama I – IV izreke ovog rješenja.</w:t>
      </w:r>
    </w:p>
    <w:p w:rsidRDefault="00353B60" w:rsidP="00353B60" w:rsidR="00353B60" w:rsidRPr="00B61EB1">
      <w:pPr>
        <w:ind w:firstLine="708"/>
        <w:jc w:val="both"/>
      </w:pPr>
    </w:p>
    <w:p w:rsidRDefault="00353B60" w:rsidP="00353B60" w:rsidR="00353B60" w:rsidRPr="00B61EB1">
      <w:pPr>
        <w:ind w:firstLine="708"/>
        <w:jc w:val="both"/>
      </w:pPr>
      <w:r w:rsidRPr="00B61EB1">
        <w:t xml:space="preserve">Na temelju čl. 254. SZ-a odlučeno je kao u točki VI izreke ovog rješenja. </w:t>
      </w:r>
    </w:p>
    <w:p w:rsidRDefault="00353B60" w:rsidP="00353B60" w:rsidR="00353B60" w:rsidRPr="00FF225B">
      <w:pPr>
        <w:jc w:val="both"/>
      </w:pPr>
    </w:p>
    <w:p w:rsidRDefault="00353B60" w:rsidP="00353B60" w:rsidR="00353B60" w:rsidRPr="00FF225B">
      <w:pPr>
        <w:jc w:val="center"/>
      </w:pPr>
      <w:r w:rsidRPr="00FF225B">
        <w:t xml:space="preserve">U Pazinu, </w:t>
      </w:r>
      <w:r w:rsidR="003343F7">
        <w:t>9</w:t>
      </w:r>
      <w:r w:rsidRPr="00FF225B">
        <w:t xml:space="preserve">. </w:t>
      </w:r>
      <w:r w:rsidR="00B61EB1" w:rsidRPr="00FF225B">
        <w:t xml:space="preserve">studenog </w:t>
      </w:r>
      <w:r w:rsidRPr="00FF225B">
        <w:t>2017.</w:t>
      </w:r>
    </w:p>
    <w:p w:rsidRDefault="00353B60" w:rsidP="00353B60" w:rsidR="00353B60" w:rsidRPr="00FF225B"/>
    <w:p w:rsidRDefault="00353B60" w:rsidP="00353B60" w:rsidR="00353B60" w:rsidRPr="00FF225B">
      <w:r w:rsidRPr="00FF225B">
        <w:t xml:space="preserve">                                                                                                      Stečajni sudac</w:t>
      </w:r>
    </w:p>
    <w:p w:rsidRDefault="00353B60" w:rsidP="00353B60" w:rsidR="00353B60" w:rsidRPr="00FF225B">
      <w:pPr>
        <w:ind w:firstLine="708"/>
      </w:pPr>
      <w:r w:rsidRPr="00FF225B">
        <w:tab/>
      </w:r>
      <w:r w:rsidRPr="00FF225B">
        <w:tab/>
      </w:r>
      <w:r w:rsidRPr="00FF225B">
        <w:tab/>
      </w:r>
      <w:r w:rsidRPr="00FF225B">
        <w:tab/>
      </w:r>
      <w:r w:rsidRPr="00FF225B">
        <w:tab/>
        <w:t xml:space="preserve">   </w:t>
      </w:r>
    </w:p>
    <w:p w:rsidRDefault="00353B60" w:rsidP="00353B60" w:rsidR="00353B60" w:rsidRPr="00FF225B">
      <w:pPr>
        <w:ind w:firstLine="708"/>
      </w:pPr>
      <w:r w:rsidRPr="00FF225B">
        <w:t xml:space="preserve">                 </w:t>
      </w:r>
      <w:r w:rsidR="00B61EB1" w:rsidRPr="00FF225B">
        <w:t xml:space="preserve">  </w:t>
      </w:r>
      <w:r w:rsidR="00B61EB1" w:rsidRPr="00FF225B">
        <w:tab/>
      </w:r>
      <w:r w:rsidR="00B61EB1" w:rsidRPr="00FF225B">
        <w:tab/>
      </w:r>
      <w:r w:rsidR="00B61EB1" w:rsidRPr="00FF225B">
        <w:tab/>
      </w:r>
      <w:r w:rsidR="00B61EB1" w:rsidRPr="00FF225B">
        <w:tab/>
      </w:r>
      <w:r w:rsidR="00B61EB1" w:rsidRPr="00FF225B">
        <w:tab/>
      </w:r>
      <w:r w:rsidR="00B61EB1" w:rsidRPr="00FF225B">
        <w:tab/>
        <w:t xml:space="preserve">        Damir Rabar</w:t>
      </w:r>
      <w:r w:rsidR="0081008A">
        <w:t>, v.r.</w:t>
      </w:r>
    </w:p>
    <w:p w:rsidRDefault="00353B60" w:rsidP="00353B60" w:rsidR="00353B60" w:rsidRPr="00FF225B"/>
    <w:p w:rsidRDefault="00353B60" w:rsidP="00353B60" w:rsidR="00353B60" w:rsidRPr="00FF225B"/>
    <w:p w:rsidRDefault="00353B60" w:rsidP="00353B60" w:rsidR="00353B60" w:rsidRPr="00FF225B"/>
    <w:p w:rsidRDefault="00353B60" w:rsidP="00353B60" w:rsidR="00353B60" w:rsidRPr="00FF225B">
      <w:r w:rsidRPr="00FF225B">
        <w:t>UPUTA O PRAVNOM LIJEKU</w:t>
      </w:r>
    </w:p>
    <w:p w:rsidRDefault="00353B60" w:rsidP="00353B60" w:rsidR="00353B60" w:rsidRPr="00FF225B">
      <w:pPr>
        <w:ind w:firstLine="708"/>
        <w:jc w:val="both"/>
      </w:pPr>
      <w:r w:rsidRPr="00FF225B">
        <w:t>Protiv ovog rješenja žalba može se podnijeti u roku od 8 dana od dana dostave, a dostava se smatra obavljenom istekom osmoga dana od dana objave pismena na mrežnoj stranici e-Oglasna ploča sudova (čl. 12.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353B60" w:rsidP="00353B60" w:rsidR="00353B60" w:rsidRPr="00FF225B"/>
    <w:p w:rsidRDefault="00353B60" w:rsidP="00353B60" w:rsidR="00353B60" w:rsidRPr="00FF225B">
      <w:r w:rsidRPr="00FF225B">
        <w:t>DNA:</w:t>
      </w:r>
    </w:p>
    <w:p w:rsidRDefault="00353B60" w:rsidP="00353B60" w:rsidR="00353B60" w:rsidRPr="00FF225B">
      <w:pPr>
        <w:jc w:val="both"/>
      </w:pPr>
      <w:r w:rsidRPr="00FF225B">
        <w:t>- Financijskoj agenciji, Rijeka, F. Kurelca 8, radi objave na mrežnim stranicama (čl. 103. st. 4. OZ-a)</w:t>
      </w:r>
    </w:p>
    <w:p w:rsidRDefault="00353B60" w:rsidP="00353B60" w:rsidR="00FF225B">
      <w:pPr>
        <w:jc w:val="both"/>
        <w:rPr>
          <w:bCs w:val="false"/>
        </w:rPr>
      </w:pPr>
      <w:r w:rsidRPr="00D912AF">
        <w:rPr>
          <w:color w:val="FF0000"/>
        </w:rPr>
        <w:t xml:space="preserve">- </w:t>
      </w:r>
      <w:r w:rsidR="003343F7">
        <w:rPr>
          <w:bCs w:val="false"/>
        </w:rPr>
        <w:t xml:space="preserve">GULLIVER </w:t>
      </w:r>
      <w:r w:rsidR="00FF225B" w:rsidRPr="00D912AF">
        <w:rPr>
          <w:bCs w:val="false"/>
        </w:rPr>
        <w:t xml:space="preserve">TRAVEL d.o.o., Obala Stjepana Radića 25, Dubrovnik, </w:t>
      </w:r>
    </w:p>
    <w:p w:rsidRDefault="00353B60" w:rsidP="00353B60" w:rsidR="00353B60" w:rsidRPr="00FF225B">
      <w:pPr>
        <w:jc w:val="both"/>
      </w:pPr>
      <w:r w:rsidRPr="00FF225B">
        <w:t>- Leo Tadin, Stobreč, Imotska 2A,</w:t>
      </w:r>
    </w:p>
    <w:p w:rsidRDefault="00353B60" w:rsidP="00353B60" w:rsidR="00353B60" w:rsidRPr="00FF225B">
      <w:pPr>
        <w:jc w:val="both"/>
      </w:pPr>
      <w:r w:rsidRPr="00FF225B">
        <w:t>- stečajni upravitelj Jasna Kučević iz Pule, Kaštanjer  64,</w:t>
      </w:r>
    </w:p>
    <w:p w:rsidRDefault="00353B60" w:rsidP="00353B60" w:rsidR="00353B60" w:rsidRPr="00FF225B">
      <w:pPr>
        <w:jc w:val="both"/>
      </w:pPr>
      <w:r w:rsidRPr="00FF225B">
        <w:t>- Republika Hrvatska po ŽDO Pula, Rovinjska 2a,</w:t>
      </w:r>
    </w:p>
    <w:p w:rsidRDefault="00353B60" w:rsidP="00353B60" w:rsidR="00353B60" w:rsidRPr="00FF225B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FF225B">
        <w:rPr>
          <w:rFonts w:hAnsi="Times New Roman" w:ascii="Times New Roman"/>
          <w:b w:val="false"/>
        </w:rPr>
        <w:t>- Istarska kreditna banka Umag d.d. Umag, Ernesta Miloša 1,</w:t>
      </w:r>
    </w:p>
    <w:p w:rsidRDefault="00A773EF" w:rsidP="00353B60" w:rsidR="00353B60" w:rsidRPr="00FF225B">
      <w:pPr>
        <w:jc w:val="both"/>
      </w:pPr>
      <w:r>
        <w:t xml:space="preserve">- </w:t>
      </w:r>
      <w:r w:rsidR="00353B60" w:rsidRPr="00FF225B">
        <w:t xml:space="preserve">Policijska uprava Istarska, PP Poreč, Gimnastička 2, radi provedbe točke V izreke ovog rješenja, </w:t>
      </w:r>
    </w:p>
    <w:p w:rsidRDefault="00353B60" w:rsidP="00353B60" w:rsidR="00353B60" w:rsidRPr="00FF225B">
      <w:pPr>
        <w:jc w:val="both"/>
      </w:pPr>
      <w:r w:rsidRPr="00FF225B">
        <w:t>- e-oglasna ploča suda 8 dana.</w:t>
      </w:r>
    </w:p>
    <w:p w:rsidRDefault="00353B60" w:rsidP="00353B60" w:rsidR="00353B60" w:rsidRPr="00734380"/>
    <w:p w:rsidRDefault="00353B60" w:rsidP="00353B60" w:rsidR="00353B60" w:rsidRPr="00734380">
      <w:pPr>
        <w:jc w:val="both"/>
      </w:pPr>
    </w:p>
    <w:p w:rsidRDefault="00353B60" w:rsidP="00353B60" w:rsidR="00353B60" w:rsidRPr="00734380">
      <w:pPr>
        <w:jc w:val="both"/>
      </w:pPr>
      <w:r w:rsidRPr="00734380">
        <w:t xml:space="preserve">Po pravomoćnosti: </w:t>
      </w:r>
    </w:p>
    <w:p w:rsidRDefault="00353B60" w:rsidP="00353B60" w:rsidR="00353B60" w:rsidRPr="00734380">
      <w:pPr>
        <w:jc w:val="both"/>
      </w:pPr>
      <w:r w:rsidRPr="00734380">
        <w:t>- Policijska uprava Istarska, PP Poreč, Gimnastička 2, uz potvrdu o plaćenoj kupovnini, radi provedbe točke III izreke ovog rješenja</w:t>
      </w:r>
    </w:p>
    <w:p w:rsidRDefault="00353B60" w:rsidP="00353B60" w:rsidR="00353B60" w:rsidRPr="00734380">
      <w:pPr>
        <w:jc w:val="both"/>
      </w:pPr>
      <w:r w:rsidRPr="00734380">
        <w:t xml:space="preserve">- Financijska agencija, Rijeka, F. Kurelca 8, sa potvrdom pravomoćnosti, radi objave na mrežnim stranicama (čl. 26. Pravilnika o načinu i postupku provedbe prodaje nekretnina i pokretnina u ovršnom postupku) </w:t>
      </w:r>
    </w:p>
    <w:p w:rsidRDefault="00353B60" w:rsidP="00353B60" w:rsidR="00353B60" w:rsidRPr="00D912AF">
      <w:pPr>
        <w:jc w:val="both"/>
        <w:rPr>
          <w:color w:val="FF0000"/>
        </w:rPr>
      </w:pPr>
    </w:p>
    <w:p w:rsidRDefault="00EB7624" w:rsidR="00EB7624" w:rsidRPr="00D912AF">
      <w:pPr>
        <w:rPr>
          <w:color w:val="FF0000"/>
        </w:rPr>
      </w:pPr>
    </w:p>
    <w:sectPr w:rsidSect="003343F7" w:rsidR="00EB7624" w:rsidRPr="00D912A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3F7" w:rsidR="003343F7">
      <w:r>
        <w:separator/>
      </w:r>
    </w:p>
  </w:endnote>
  <w:endnote w:id="0" w:type="continuationSeparator">
    <w:p w:rsidRDefault="003343F7" w:rsidR="00334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3F7" w:rsidR="003343F7">
      <w:r>
        <w:separator/>
      </w:r>
    </w:p>
  </w:footnote>
  <w:footnote w:id="0" w:type="continuationSeparator">
    <w:p w:rsidRDefault="003343F7" w:rsidR="003343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3F7" w:rsidP="003343F7" w:rsidR="003343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43F7" w:rsidR="003343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3F7" w:rsidP="003343F7" w:rsidR="003343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008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343F7" w:rsidP="003343F7" w:rsidR="003343F7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                         </w:t>
    </w:r>
    <w:r>
      <w:t>1 St-782/16-60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3F7" w:rsidR="003343F7">
    <w:pPr>
      <w:pStyle w:val="Zaglavlje"/>
    </w:pPr>
    <w:r>
      <w:tab/>
    </w:r>
    <w:r>
      <w:tab/>
      <w:t>1 St-782/16-60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987207"/>
    <w:multiLevelType w:val="multilevel"/>
    <w:tmpl w:val="C91A7D8E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1">
    <w:nsid w:val="4571425D"/>
    <w:multiLevelType w:val="multilevel"/>
    <w:tmpl w:val="358497CC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">
    <w:nsid w:val="45981B76"/>
    <w:multiLevelType w:val="multilevel"/>
    <w:tmpl w:val="1DA6BF96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3B60"/>
    <w:rsid w:val="001F52FE"/>
    <w:rsid w:val="00216016"/>
    <w:rsid w:val="002B568B"/>
    <w:rsid w:val="003343F7"/>
    <w:rsid w:val="00353B60"/>
    <w:rsid w:val="00425CE4"/>
    <w:rsid w:val="0055242F"/>
    <w:rsid w:val="005956B9"/>
    <w:rsid w:val="007269FC"/>
    <w:rsid w:val="00734380"/>
    <w:rsid w:val="0081008A"/>
    <w:rsid w:val="00A773EF"/>
    <w:rsid w:val="00A8605E"/>
    <w:rsid w:val="00B30EE8"/>
    <w:rsid w:val="00B61EB1"/>
    <w:rsid w:val="00C105A8"/>
    <w:rsid w:val="00C21C59"/>
    <w:rsid w:val="00C45A4C"/>
    <w:rsid w:val="00CC33E2"/>
    <w:rsid w:val="00D413A9"/>
    <w:rsid w:val="00D912AF"/>
    <w:rsid w:val="00E04BA5"/>
    <w:rsid w:val="00EB7624"/>
    <w:rsid w:val="00FF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3B6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353B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3B6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353B60"/>
  </w:style>
  <w:style w:styleId="Odlomakpopisa" w:type="paragraph">
    <w:name w:val="List Paragraph"/>
    <w:basedOn w:val="Normal"/>
    <w:uiPriority w:val="34"/>
    <w:qFormat/>
    <w:rsid w:val="00353B60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3B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B6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343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43F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0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08A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08A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08A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08A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3B6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353B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3B6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353B60"/>
  </w:style>
  <w:style w:styleId="Odlomakpopisa" w:type="paragraph">
    <w:name w:val="List Paragraph"/>
    <w:basedOn w:val="Normal"/>
    <w:uiPriority w:val="34"/>
    <w:qFormat/>
    <w:rsid w:val="00353B60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3B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B6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343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43F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0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08A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08A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08A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08A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9806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PARENZANA j.d.o.o. POREČ</izvorni_sadrzaj>
    <derivirana_varijabla naziv="DomainObject.Predmet.ProtustrankaFormated_1">  PARENZANA j.d.o.o. POREČ</derivirana_varijabla>
  </DomainObject.Predmet.ProtustrankaFormated>
  <DomainObject.Predmet.ProtustrankaFormatedOIB>
    <izvorni_sadrzaj>  PARENZANA j.d.o.o. POREČ, OIB 02747549614</izvorni_sadrzaj>
    <derivirana_varijabla naziv="DomainObject.Predmet.ProtustrankaFormatedOIB_1">  PARENZANA j.d.o.o. POREČ, OIB 02747549614</derivirana_varijabla>
  </DomainObject.Predmet.ProtustrankaFormatedOIB>
  <DomainObject.Predmet.ProtustrankaFormatedWithAdress>
    <izvorni_sadrzaj> PARENZANA j.d.o.o. POREČ, Karla Huguesa 28, 52440 Poreč</izvorni_sadrzaj>
    <derivirana_varijabla naziv="DomainObject.Predmet.ProtustrankaFormatedWithAdress_1"> PARENZANA j.d.o.o. POREČ, Karla Huguesa 28, 52440 Poreč</derivirana_varijabla>
  </DomainObject.Predmet.ProtustrankaFormatedWithAdress>
  <DomainObject.Predmet.ProtustrankaFormatedWithAdressOIB>
    <izvorni_sadrzaj> PARENZANA j.d.o.o. POREČ, OIB 02747549614, Karla Huguesa 28, 52440 Poreč</izvorni_sadrzaj>
    <derivirana_varijabla naziv="DomainObject.Predmet.ProtustrankaFormatedWithAdressOIB_1"> PARENZANA j.d.o.o. POREČ, OIB 02747549614, Karla Huguesa 28, 52440 Poreč</derivirana_varijabla>
  </DomainObject.Predmet.ProtustrankaFormatedWithAdressOIB>
  <DomainObject.Predmet.ProtustrankaWithAdress>
    <izvorni_sadrzaj>PARENZANA j.d.o.o. POREČ Karla Huguesa 28, 52440 Poreč</izvorni_sadrzaj>
    <derivirana_varijabla naziv="DomainObject.Predmet.ProtustrankaWithAdress_1">PARENZANA j.d.o.o. POREČ Karla Huguesa 28, 52440 Poreč</derivirana_varijabla>
  </DomainObject.Predmet.ProtustrankaWithAdress>
  <DomainObject.Predmet.ProtustrankaWithAdressOIB>
    <izvorni_sadrzaj>PARENZANA j.d.o.o. POREČ, OIB 02747549614, Karla Huguesa 28, 52440 Poreč</izvorni_sadrzaj>
    <derivirana_varijabla naziv="DomainObject.Predmet.ProtustrankaWithAdressOIB_1">PARENZANA j.d.o.o. POREČ, OIB 02747549614, Karla Huguesa 28, 52440 Poreč</derivirana_varijabla>
  </DomainObject.Predmet.ProtustrankaWithAdressOIB>
  <DomainObject.Predmet.ProtustrankaNazivFormated>
    <izvorni_sadrzaj>PARENZANA j.d.o.o. POREČ</izvorni_sadrzaj>
    <derivirana_varijabla naziv="DomainObject.Predmet.ProtustrankaNazivFormated_1">PARENZANA j.d.o.o. POREČ</derivirana_varijabla>
  </DomainObject.Predmet.ProtustrankaNazivFormated>
  <DomainObject.Predmet.ProtustrankaNazivFormatedOIB>
    <izvorni_sadrzaj>PARENZANA j.d.o.o. POREČ, OIB 02747549614</izvorni_sadrzaj>
    <derivirana_varijabla naziv="DomainObject.Predmet.ProtustrankaNazivFormatedOIB_1">PARENZANA j.d.o.o. POREČ, OIB 02747549614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414703.01</izvorni_sadrzaj>
    <derivirana_varijabla naziv="DomainObject.Predmet.TrenutnaVrijednost_1">414703.01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PARENZANA j.d.o.o. POREČ</item>
    </izvorni_sadrzaj>
    <derivirana_varijabla naziv="DomainObject.Predmet.ProtuStrankaListFormated_1">
      <item>PARENZANA j.d.o.o. POREČ</item>
    </derivirana_varijabla>
  </DomainObject.Predmet.ProtuStrankaListFormated>
  <DomainObject.Predmet.ProtuStrankaListFormatedOIB>
    <izvorni_sadrzaj>
      <item>PARENZANA j.d.o.o. POREČ, OIB 02747549614</item>
    </izvorni_sadrzaj>
    <derivirana_varijabla naziv="DomainObject.Predmet.ProtuStrankaListFormatedOIB_1">
      <item>PARENZANA j.d.o.o. POREČ, OIB 02747549614</item>
    </derivirana_varijabla>
  </DomainObject.Predmet.ProtuStrankaListFormatedOIB>
  <DomainObject.Predmet.ProtuStrankaListFormatedWithAdress>
    <izvorni_sadrzaj>
      <item>PARENZANA j.d.o.o. POREČ, Karla Huguesa 28, 52440 Poreč</item>
    </izvorni_sadrzaj>
    <derivirana_varijabla naziv="DomainObject.Predmet.ProtuStrankaListFormatedWithAdress_1">
      <item>PARENZANA j.d.o.o. POREČ, Karla Huguesa 28, 52440 Poreč</item>
    </derivirana_varijabla>
  </DomainObject.Predmet.ProtuStrankaListFormatedWithAdress>
  <DomainObject.Predmet.ProtuStrankaListFormatedWithAdressOIB>
    <izvorni_sadrzaj>
      <item>PARENZANA j.d.o.o. POREČ, OIB 02747549614, Karla Huguesa 28, 52440 Poreč</item>
    </izvorni_sadrzaj>
    <derivirana_varijabla naziv="DomainObject.Predmet.ProtuStrankaListFormatedWithAdressOIB_1">
      <item>PARENZANA j.d.o.o. POREČ, OIB 02747549614, Karla Huguesa 28, 52440 Poreč</item>
    </derivirana_varijabla>
  </DomainObject.Predmet.ProtuStrankaListFormatedWithAdressOIB>
  <DomainObject.Predmet.ProtuStrankaListNazivFormated>
    <izvorni_sadrzaj>
      <item>PARENZANA j.d.o.o. POREČ</item>
    </izvorni_sadrzaj>
    <derivirana_varijabla naziv="DomainObject.Predmet.ProtuStrankaListNazivFormated_1">
      <item>PARENZANA j.d.o.o. POREČ</item>
    </derivirana_varijabla>
  </DomainObject.Predmet.ProtuStrankaListNazivFormated>
  <DomainObject.Predmet.ProtuStrankaListNazivFormatedOIB>
    <izvorni_sadrzaj>
      <item>PARENZANA j.d.o.o. POREČ, OIB 02747549614</item>
    </izvorni_sadrzaj>
    <derivirana_varijabla naziv="DomainObject.Predmet.ProtuStrankaListNazivFormatedOIB_1">
      <item>PARENZANA j.d.o.o. POREČ, OIB 02747549614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PARENZANA j.d.o.o. POREČ</izvorni_sadrzaj>
    <derivirana_varijabla naziv="DomainObject.Predmet.ProtustrankaIDrugi_1">PARENZANA j.d.o.o.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PARENZANA j.d.o.o. POREČ, OIB 02747549614, Karla Huguesa 28, 52440 Poreč</izvorni_sadrzaj>
    <derivirana_varijabla naziv="DomainObject.Predmet.ProtustrankaIDrugiAdressOIB_1">PARENZANA j.d.o.o. POREČ, OIB 02747549614,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PARENZANA j.d.o.o. POREČ</item>
      <item>ISTARSKA KREDITNA BANKA UMAG d.d. UMAG</item>
    </izvorni_sadrzaj>
    <derivirana_varijabla naziv="DomainObject.Predmet.SudioniciListNaziv_1">
      <item>PARENZANA j.d.o.o. POREČ</item>
      <item>ISTARSKA KREDITNA BANKA UMAG d.d. UMAG</item>
    </derivirana_varijabla>
  </DomainObject.Predmet.SudioniciListNaziv>
  <DomainObject.Predmet.SudioniciListAdressOIB>
    <izvorni_sadrzaj>
      <item>PARENZANA j.d.o.o. POREČ, OIB 02747549614, Karla Huguesa 28,52440 Poreč</item>
      <item>ISTARSKA KREDITNA BANKA UMAG d.d. UMAG, OIB 65723536010, Ernesta Miloša 1,52470 Umag</item>
    </izvorni_sadrzaj>
    <derivirana_varijabla naziv="DomainObject.Predmet.SudioniciListAdressOIB_1">
      <item>PARENZANA j.d.o.o. POREČ, OIB 02747549614, Karla Huguesa 28,52440 Poreč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02747549614</item>
      <item>, OIB 65723536010</item>
    </izvorni_sadrzaj>
    <derivirana_varijabla naziv="DomainObject.Predmet.SudioniciListNazivOIB_1">
      <item>, OIB 02747549614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1179</properties:Words>
  <properties:Characters>6088</properties:Characters>
  <properties:Lines>173</properties:Lines>
  <properties:Paragraphs>82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2017-11-09T09:52:00Z</dcterms:created>
  <dc:creator>Damir Rabar</dc:creator>
  <cp:lastModifiedBy>wsadmin</cp:lastModifiedBy>
  <cp:lastPrinted>2017-11-09T10:05:00Z</cp:lastPrinted>
  <dcterms:modified xmlns:xsi="http://www.w3.org/2001/XMLSchema-instance" xsi:type="dcterms:W3CDTF">2017-11-09T10:55:00Z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