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c5fc" w14:paraId="ce4c5fc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0A287F">
        <w:rPr>
          <w:rFonts w:hAnsi="Times New Roman" w:ascii="Times New Roman"/>
          <w:noProof w:val="false"/>
          <w:szCs w:val="24"/>
        </w:rPr>
        <w:t>164/15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7E5EE1" w:rsidRPr="007E5EE1">
        <w:rPr>
          <w:rFonts w:hAnsi="Times New Roman" w:ascii="Times New Roman"/>
          <w:noProof w:val="false"/>
          <w:szCs w:val="24"/>
        </w:rPr>
        <w:t>Ljudevita Šestića 4</w:t>
      </w:r>
    </w:p>
    <w:p w:rsidRDefault="00656CA3" w:rsidR="00656CA3" w:rsidRPr="007E5EE1">
      <w:pPr>
        <w:rPr>
          <w:rFonts w:hAnsi="Times New Roman" w:ascii="Times New Roman"/>
          <w:noProof w:val="false"/>
          <w:szCs w:val="24"/>
        </w:rPr>
      </w:pP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>
      <w:pPr>
        <w:rPr>
          <w:rFonts w:hAnsi="Times New Roman" w:ascii="Times New Roman"/>
          <w:noProof w:val="false"/>
          <w:szCs w:val="24"/>
        </w:rPr>
      </w:pPr>
    </w:p>
    <w:p w:rsidRDefault="00387857" w:rsidR="00387857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 dužnikom </w:t>
      </w:r>
      <w:r w:rsidR="000A287F" w:rsidRPr="00B11D2E">
        <w:rPr>
          <w:rFonts w:hAnsi="Times New Roman" w:ascii="Times New Roman"/>
        </w:rPr>
        <w:t xml:space="preserve">UNIFAST GRADNJA d.o.o. </w:t>
      </w:r>
      <w:r w:rsidR="000A287F">
        <w:rPr>
          <w:rFonts w:hAnsi="Times New Roman" w:ascii="Times New Roman"/>
        </w:rPr>
        <w:t xml:space="preserve">u stečaju, </w:t>
      </w:r>
      <w:r w:rsidR="000A287F" w:rsidRPr="00B11D2E">
        <w:rPr>
          <w:rFonts w:hAnsi="Times New Roman" w:ascii="Times New Roman"/>
        </w:rPr>
        <w:t>Zagreb, Oporovečka 141, OIB 96427133842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387857">
        <w:rPr>
          <w:rFonts w:hAnsi="Times New Roman" w:ascii="Times New Roman"/>
          <w:noProof w:val="false"/>
          <w:szCs w:val="24"/>
        </w:rPr>
        <w:t>dana 17. veljače 2017. godine</w:t>
      </w:r>
    </w:p>
    <w:p w:rsidRDefault="000A287F" w:rsidP="00713F90" w:rsidR="006D1224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387857" w:rsidP="00713F90" w:rsidR="00387857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387857" w:rsidP="009C4F5D" w:rsidR="009C4F5D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i j e š i o   j e</w:t>
      </w:r>
    </w:p>
    <w:p w:rsidRDefault="00387857" w:rsidP="009C4F5D" w:rsidR="00387857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387857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 xml:space="preserve">Skupština vjerovnika sazvana za </w:t>
      </w:r>
      <w:r w:rsidR="00F53627">
        <w:rPr>
          <w:rFonts w:hAnsi="Times New Roman" w:ascii="Times New Roman"/>
          <w:noProof w:val="false"/>
          <w:szCs w:val="24"/>
        </w:rPr>
        <w:t>23. veljače</w:t>
      </w:r>
      <w:r w:rsidR="00F86450" w:rsidRPr="007E5EE1">
        <w:rPr>
          <w:rFonts w:hAnsi="Times New Roman" w:ascii="Times New Roman"/>
          <w:noProof w:val="false"/>
          <w:szCs w:val="24"/>
        </w:rPr>
        <w:t xml:space="preserve"> 201</w:t>
      </w:r>
      <w:r w:rsidR="000A287F">
        <w:rPr>
          <w:rFonts w:hAnsi="Times New Roman" w:ascii="Times New Roman"/>
          <w:noProof w:val="false"/>
          <w:szCs w:val="24"/>
        </w:rPr>
        <w:t>7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F53627">
        <w:rPr>
          <w:rFonts w:hAnsi="Times New Roman" w:ascii="Times New Roman"/>
          <w:noProof w:val="false"/>
          <w:szCs w:val="24"/>
        </w:rPr>
        <w:t>10,15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</w:t>
      </w:r>
      <w:r>
        <w:rPr>
          <w:rFonts w:hAnsi="Times New Roman" w:ascii="Times New Roman"/>
          <w:noProof w:val="false"/>
          <w:szCs w:val="24"/>
        </w:rPr>
        <w:t xml:space="preserve"> prelaže se za dan 7. ožujka 2017. godine u 12,15 sati,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7E5EE1">
        <w:rPr>
          <w:rFonts w:hAnsi="Times New Roman" w:ascii="Times New Roman"/>
          <w:noProof w:val="false"/>
          <w:szCs w:val="24"/>
        </w:rPr>
        <w:t>Ljudevita Šestića 4</w:t>
      </w:r>
      <w:r>
        <w:rPr>
          <w:rFonts w:hAnsi="Times New Roman" w:ascii="Times New Roman"/>
          <w:noProof w:val="false"/>
          <w:szCs w:val="24"/>
        </w:rPr>
        <w:t>, soba 3, s istovjetnim dnevnim redom.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387857" w:rsidR="004D6C0F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</w:t>
      </w:r>
    </w:p>
    <w:p w:rsidRDefault="00E855C5" w:rsidP="009C4F5D" w:rsidR="00E855C5">
      <w:pPr>
        <w:jc w:val="both"/>
        <w:rPr>
          <w:rFonts w:hAnsi="Times New Roman" w:ascii="Times New Roman"/>
          <w:noProof w:val="false"/>
          <w:szCs w:val="24"/>
        </w:rPr>
      </w:pPr>
    </w:p>
    <w:p w:rsidRDefault="00387857" w:rsidP="009C4F5D" w:rsidR="00387857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387857">
        <w:rPr>
          <w:rFonts w:hAnsi="Times New Roman" w:ascii="Times New Roman"/>
          <w:szCs w:val="24"/>
        </w:rPr>
        <w:t>17. veljače</w:t>
      </w:r>
      <w:r w:rsidR="000A287F">
        <w:rPr>
          <w:rFonts w:hAnsi="Times New Roman" w:ascii="Times New Roman"/>
          <w:szCs w:val="24"/>
        </w:rPr>
        <w:t xml:space="preserve"> 2017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1D5E44" w:rsidP="001D5E44" w:rsidR="001D5E44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ab/>
      </w:r>
      <w:r>
        <w:t xml:space="preserve">      </w:t>
      </w:r>
      <w:r>
        <w:rPr>
          <w:rFonts w:hAnsi="Times New Roman" w:ascii="Times New Roman"/>
          <w:szCs w:val="24"/>
        </w:rPr>
        <w:t>Renata Klokočki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387857" w:rsidP="00E855C5" w:rsidR="001D5E44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Pravna pouka:</w:t>
      </w:r>
    </w:p>
    <w:p w:rsidRDefault="00387857" w:rsidP="00E855C5" w:rsidR="00387857" w:rsidRPr="007E5EE1">
      <w:pPr>
        <w:pStyle w:val="Tijeloteksta"/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1365D5" w:rsidR="00387857" w:rsidRPr="007E5EE1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EE1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87857"/>
    <w:rsid w:val="003A5358"/>
    <w:rsid w:val="004D6C0F"/>
    <w:rsid w:val="004F01A3"/>
    <w:rsid w:val="005813D0"/>
    <w:rsid w:val="005961BA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1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1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1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1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1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1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1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1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UNIFAST GRADNJA d.o.o.</izvorni_sadrzaj>
    <derivirana_varijabla naziv="DomainObject.Predmet.ProtustrankaFormated_1">  UNIFAST GRADNJA d.o.o.</derivirana_varijabla>
  </DomainObject.Predmet.ProtustrankaFormated>
  <DomainObject.Predmet.ProtustrankaFormatedOIB>
    <izvorni_sadrzaj>  UNIFAST GRADNJA d.o.o., OIB 96427133842</izvorni_sadrzaj>
    <derivirana_varijabla naziv="DomainObject.Predmet.ProtustrankaFormatedOIB_1">  UNIFAST GRADNJA d.o.o., OIB 96427133842</derivirana_varijabla>
  </DomainObject.Predmet.ProtustrankaFormatedOIB>
  <DomainObject.Predmet.ProtustrankaFormatedWithAdress>
    <izvorni_sadrzaj> UNIFAST GRADNJA d.o.o., Oporovečka 141, 10000 Zagreb</izvorni_sadrzaj>
    <derivirana_varijabla naziv="DomainObject.Predmet.ProtustrankaFormatedWithAdress_1"> UNIFAST GRADNJA d.o.o., Oporovečka 141, 10000 Zagreb</derivirana_varijabla>
  </DomainObject.Predmet.ProtustrankaFormatedWithAdress>
  <DomainObject.Predmet.ProtustrankaFormatedWithAdressOIB>
    <izvorni_sadrzaj> UNIFAST GRADNJA d.o.o., OIB 96427133842, Oporovečka 141, 10000 Zagreb</izvorni_sadrzaj>
    <derivirana_varijabla naziv="DomainObject.Predmet.ProtustrankaFormatedWithAdressOIB_1"> UNIFAST GRADNJA d.o.o., OIB 96427133842, Oporovečka 141, 10000 Zagreb</derivirana_varijabla>
  </DomainObject.Predmet.ProtustrankaFormatedWithAdressOIB>
  <DomainObject.Predmet.ProtustrankaWithAdress>
    <izvorni_sadrzaj>UNIFAST GRADNJA d.o.o. Oporovečka 141, 10000 Zagreb</izvorni_sadrzaj>
    <derivirana_varijabla naziv="DomainObject.Predmet.ProtustrankaWithAdress_1">UNIFAST GRADNJA d.o.o. Oporovečka 141, 10000 Zagreb</derivirana_varijabla>
  </DomainObject.Predmet.ProtustrankaWithAdress>
  <DomainObject.Predmet.ProtustrankaWithAdressOIB>
    <izvorni_sadrzaj>UNIFAST GRADNJA d.o.o., OIB 96427133842, Oporovečka 141, 10000 Zagreb</izvorni_sadrzaj>
    <derivirana_varijabla naziv="DomainObject.Predmet.ProtustrankaWithAdressOIB_1">UNIFAST GRADNJA d.o.o., OIB 96427133842, Oporovečka 141, 10000 Zagreb</derivirana_varijabla>
  </DomainObject.Predmet.ProtustrankaWithAdressOIB>
  <DomainObject.Predmet.ProtustrankaNazivFormated>
    <izvorni_sadrzaj>UNIFAST GRADNJA d.o.o.</izvorni_sadrzaj>
    <derivirana_varijabla naziv="DomainObject.Predmet.ProtustrankaNazivFormated_1">UNIFAST GRADNJA d.o.o.</derivirana_varijabla>
  </DomainObject.Predmet.ProtustrankaNazivFormated>
  <DomainObject.Predmet.ProtustrankaNazivFormatedOIB>
    <izvorni_sadrzaj>UNIFAST GRADNJA d.o.o., OIB 96427133842</izvorni_sadrzaj>
    <derivirana_varijabla naziv="DomainObject.Predmet.ProtustrankaNazivFormatedOIB_1">UNIFAST GRADNJA d.o.o., OIB 96427133842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zastupanog po punomoćniku ŽDO U KARLOVCU</izvorni_sadrzaj>
    <derivirana_varijabla naziv="DomainObject.Predmet.StrankaFormated_1">  RH MF PU zastupanog po punomoćniku ŽDO U KARLOVCU</derivirana_varijabla>
  </DomainObject.Predmet.StrankaFormated>
  <DomainObject.Predmet.StrankaFormatedOIB>
    <izvorni_sadrzaj>  RH MF PU, OIB 18683136487 zastupanog po punomoćniku ŽDO U KARLOVCU</izvorni_sadrzaj>
    <derivirana_varijabla naziv="DomainObject.Predmet.StrankaFormatedOIB_1">  RH MF PU, OIB 18683136487 zastupanog po punomoćniku ŽDO U KARLOVCU</derivirana_varijabla>
  </DomainObject.Predmet.StrankaFormatedOIB>
  <DomainObject.Predmet.StrankaFormatedWithAdress>
    <izvorni_sadrzaj> RH MF PU, Albrechtova 42, 10000 Zagreb zastupanog po punomoćniku ŽDO U KARLOVCU</izvorni_sadrzaj>
    <derivirana_varijabla naziv="DomainObject.Predmet.StrankaFormatedWithAdress_1"> RH MF PU, Albrechtova 42, 10000 Zagreb zastupanog po punomoćniku ŽDO U KARLOVCU</derivirana_varijabla>
  </DomainObject.Predmet.StrankaFormatedWithAdress>
  <DomainObject.Predmet.StrankaFormatedWithAdressOIB>
    <izvorni_sadrzaj> RH MF PU, OIB 18683136487, Albrechtova 42, 10000 Zagreb zastupanog po punomoćniku ŽDO U KARLOVCU</izvorni_sadrzaj>
    <derivirana_varijabla naziv="DomainObject.Predmet.StrankaFormatedWithAdressOIB_1"> RH MF PU, OIB 18683136487, Albrechtova 42, 10000 Zagreb zastupanog po punomoćniku ŽDO U KARLOVCU</derivirana_varijabla>
  </DomainObject.Predmet.StrankaFormatedWithAdressOIB>
  <DomainObject.Predmet.StrankaWithAdress>
    <izvorni_sadrzaj>RH MF PU Albrechtova 42,10000 Zagreb</izvorni_sadrzaj>
    <derivirana_varijabla naziv="DomainObject.Predmet.StrankaWithAdress_1">RH MF PU Albrechtova 42,10000 Zagreb</derivirana_varijabla>
  </DomainObject.Predmet.StrankaWithAdress>
  <DomainObject.Predmet.StrankaWithAdressOIB>
    <izvorni_sadrzaj>RH MF PU, OIB 18683136487, Albrechtova 42,10000 Zagreb</izvorni_sadrzaj>
    <derivirana_varijabla naziv="DomainObject.Predmet.StrankaWithAdressOIB_1">RH MF PU, OIB 18683136487, Albrechtova 42,10000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MF PU zastupanog po punomoćniku ŽDO U KARLOVCU</item>
    </izvorni_sadrzaj>
    <derivirana_varijabla naziv="DomainObject.Predmet.StrankaListFormated_1">
      <item>RH MF PU zastupanog po punomoćniku ŽDO U KARLOVCU</item>
    </derivirana_varijabla>
  </DomainObject.Predmet.StrankaListFormated>
  <DomainObject.Predmet.StrankaListFormatedOIB>
    <izvorni_sadrzaj>
      <item>RH MF PU, OIB 18683136487 zastupanog po punomoćniku ŽDO U KARLOVCU</item>
    </izvorni_sadrzaj>
    <derivirana_varijabla naziv="DomainObject.Predmet.StrankaListFormatedOIB_1">
      <item>RH MF PU, OIB 18683136487 zastupanog po punomoćniku ŽDO U KARLOVCU</item>
    </derivirana_varijabla>
  </DomainObject.Predmet.StrankaListFormatedOIB>
  <DomainObject.Predmet.StrankaListFormatedWithAdress>
    <izvorni_sadrzaj>
      <item>RH MF PU, Albrechtova 42, 10000 Zagreb zastupanog po punomoćniku ŽDO U KARLOVCU</item>
    </izvorni_sadrzaj>
    <derivirana_varijabla naziv="DomainObject.Predmet.StrankaListFormatedWithAdress_1">
      <item>RH MF PU, Albrechtova 42, 10000 Zagreb zastupanog po punomoćniku ŽDO U KARLOVCU</item>
    </derivirana_varijabla>
  </DomainObject.Predmet.StrankaListFormatedWithAdress>
  <DomainObject.Predmet.StrankaListFormatedWithAdressOIB>
    <izvorni_sadrzaj>
      <item>RH MF PU, OIB 18683136487, Albrechtova 42, 10000 Zagreb zastupanog po punomoćniku ŽDO U KARLOVCU</item>
    </izvorni_sadrzaj>
    <derivirana_varijabla naziv="DomainObject.Predmet.StrankaListFormatedWithAdressOIB_1">
      <item>RH MF PU, OIB 18683136487, Albrechtova 42, 10000 Zagreb zastupanog po punomoćniku ŽDO U KARLOVCU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UNIFAST GRADNJA d.o.o.</item>
    </izvorni_sadrzaj>
    <derivirana_varijabla naziv="DomainObject.Predmet.ProtuStrankaListFormated_1">
      <item>UNIFAST GRADNJA d.o.o.</item>
    </derivirana_varijabla>
  </DomainObject.Predmet.ProtuStrankaListFormated>
  <DomainObject.Predmet.ProtuStrankaListFormatedOIB>
    <izvorni_sadrzaj>
      <item>UNIFAST GRADNJA d.o.o., OIB 96427133842</item>
    </izvorni_sadrzaj>
    <derivirana_varijabla naziv="DomainObject.Predmet.ProtuStrankaListFormatedOIB_1">
      <item>UNIFAST GRADNJA d.o.o., OIB 96427133842</item>
    </derivirana_varijabla>
  </DomainObject.Predmet.ProtuStrankaListFormatedOIB>
  <DomainObject.Predmet.ProtuStrankaListFormatedWithAdress>
    <izvorni_sadrzaj>
      <item>UNIFAST GRADNJA d.o.o., Oporovečka 141, 10000 Zagreb</item>
    </izvorni_sadrzaj>
    <derivirana_varijabla naziv="DomainObject.Predmet.ProtuStrankaListFormatedWithAdress_1">
      <item>UNIFAST GRADNJA d.o.o., Oporovečka 141, 10000 Zagreb</item>
    </derivirana_varijabla>
  </DomainObject.Predmet.ProtuStrankaListFormatedWithAdress>
  <DomainObject.Predmet.ProtuStrankaListFormatedWithAdressOIB>
    <izvorni_sadrzaj>
      <item>UNIFAST GRADNJA d.o.o., OIB 96427133842, Oporovečka 141, 10000 Zagreb</item>
    </izvorni_sadrzaj>
    <derivirana_varijabla naziv="DomainObject.Predmet.ProtuStrankaListFormatedWithAdressOIB_1">
      <item>UNIFAST GRADNJA d.o.o., OIB 96427133842, Oporovečka 141, 10000 Zagreb</item>
    </derivirana_varijabla>
  </DomainObject.Predmet.ProtuStrankaListFormatedWithAdressOIB>
  <DomainObject.Predmet.ProtuStrankaListNazivFormated>
    <izvorni_sadrzaj>
      <item>UNIFAST GRADNJA d.o.o.</item>
    </izvorni_sadrzaj>
    <derivirana_varijabla naziv="DomainObject.Predmet.ProtuStrankaListNazivFormated_1">
      <item>UNIFAST GRADNJA d.o.o.</item>
    </derivirana_varijabla>
  </DomainObject.Predmet.ProtuStrankaListNazivFormated>
  <DomainObject.Predmet.ProtuStrankaListNazivFormatedOIB>
    <izvorni_sadrzaj>
      <item>UNIFAST GRADNJA d.o.o., OIB 96427133842</item>
    </izvorni_sadrzaj>
    <derivirana_varijabla naziv="DomainObject.Predmet.ProtuStrankaListNazivFormatedOIB_1">
      <item>UNIFAST GRADNJA d.o.o., OIB 96427133842</item>
    </derivirana_varijabla>
  </DomainObject.Predmet.ProtuStrankaListNazivFormatedOIB>
  <DomainObject.Predmet.OstaliListFormated>
    <izvorni_sadrzaj>
      <item>IVAN GOLOMEIĆ</item>
      <item>ŽDO U KARLOVCU punomoćnik sudionika u postupku RH MF PU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OstaliListFormated_1">
      <item>IVAN GOLOMEIĆ</item>
      <item>ŽDO U KARLOVCU punomoćnik sudionika u postupku RH MF PU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OstaliListFormated>
  <DomainObject.Predmet.OstaliListFormatedOIB>
    <izvorni_sadrzaj>
      <item>IVAN GOLOMEIĆ</item>
      <item>ŽDO U KARLOVCU punomoćnik sudionika u postupku RH MF PU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izvorni_sadrzaj>
    <derivirana_varijabla naziv="DomainObject.Predmet.OstaliListFormatedOIB_1">
      <item>IVAN GOLOMEIĆ</item>
      <item>ŽDO U KARLOVCU punomoćnik sudionika u postupku RH MF PU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derivirana_varijabla>
  </DomainObject.Predmet.OstaliListFormatedOIB>
  <DomainObject.Predmet.OstaliListFormatedWithAdress>
    <izvorni_sadrzaj>
      <item>IVAN GOLOMEIĆ, Papučka 7, 10000 Zagreb</item>
      <item>ŽDO U KARLOVCU, Karlovac, 47000 Karlovac punomoćnik sudionika u postupku RH MF PU</item>
      <item>Steč.uprav. JASNA BRAJDIĆ</item>
      <item>TERI-TRGOVINA d.o.o. za trgovinu, Čulinečka cesta 152, 10000 Zagreb</item>
      <item>Branko Marjanović, vl. obrta BRAMHEL, Trnsko 33c, 10000 Zagreb</item>
      <item>JELIĆ, VUKOVIĆ &amp; HANDŽISKI odvjetničko društvo, Domagojeva 4, 10000 Zagreb</item>
    </izvorni_sadrzaj>
    <derivirana_varijabla naziv="DomainObject.Predmet.OstaliListFormatedWithAdress_1">
      <item>IVAN GOLOMEIĆ, Papučka 7, 10000 Zagreb</item>
      <item>ŽDO U KARLOVCU, Karlovac, 47000 Karlovac punomoćnik sudionika u postupku RH MF PU</item>
      <item>Steč.uprav. JASNA BRAJDIĆ</item>
      <item>TERI-TRGOVINA d.o.o. za trgovinu, Čulinečka cesta 152, 10000 Zagreb</item>
      <item>Branko Marjanović, vl. obrta BRAMHEL, Trnsko 33c, 10000 Zagreb</item>
      <item>JELIĆ, VUKOVIĆ &amp; HANDŽISKI odvjetničko društvo, Domagojeva 4, 10000 Zagreb</item>
    </derivirana_varijabla>
  </DomainObject.Predmet.OstaliListFormatedWithAdress>
  <DomainObject.Predmet.OstaliListFormatedWithAdressOIB>
    <izvorni_sadrzaj>
      <item>IVAN GOLOMEIĆ, Papučka 7, 10000 Zagreb</item>
      <item>ŽDO U KARLOVCU, Karlovac, 47000 Karlovac punomoćnik sudionika u postupku RH MF PU</item>
      <item>Steč.uprav. JASNA BRAJDIĆ</item>
      <item>TERI-TRGOVINA d.o.o. za trgovinu, OIB 67230050585, Čulinečka cesta 152, 10000 Zagreb</item>
      <item>Branko Marjanović, vl. obrta BRAMHEL, OIB 12704985928, Trnsko 33c, 10000 Zagreb</item>
      <item>JELIĆ, VUKOVIĆ &amp; HANDŽISKI odvjetničko društvo, OIB 99987305172, Domagojeva 4, 10000 Zagreb</item>
    </izvorni_sadrzaj>
    <derivirana_varijabla naziv="DomainObject.Predmet.OstaliListFormatedWithAdressOIB_1">
      <item>IVAN GOLOMEIĆ, Papučka 7, 10000 Zagreb</item>
      <item>ŽDO U KARLOVCU, Karlovac, 47000 Karlovac punomoćnik sudionika u postupku RH MF PU</item>
      <item>Steč.uprav. JASNA BRAJDIĆ</item>
      <item>TERI-TRGOVINA d.o.o. za trgovinu, OIB 67230050585, Čulinečka cesta 152, 10000 Zagreb</item>
      <item>Branko Marjanović, vl. obrta BRAMHEL, OIB 12704985928, Trnsko 33c, 10000 Zagreb</item>
      <item>JELIĆ, VUKOVIĆ &amp; HANDŽISKI odvjetničko društvo, OIB 99987305172, Domagojeva 4, 10000 Zagreb</item>
    </derivirana_varijabla>
  </DomainObject.Predmet.OstaliListFormatedWithAdressOIB>
  <DomainObject.Predmet.OstaliListNazivFormated>
    <izvorni_sadrzaj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OstaliListNazivFormated_1"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OstaliListNazivFormated>
  <DomainObject.Predmet.OstaliListNazivFormatedOIB>
    <izvorni_sadrzaj>
      <item>IVAN GOLOMEIĆ</item>
      <item>ŽDO U KARLOVCU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izvorni_sadrzaj>
    <derivirana_varijabla naziv="DomainObject.Predmet.OstaliListNazivFormatedOIB_1">
      <item>IVAN GOLOMEIĆ</item>
      <item>ŽDO U KARLOVCU</item>
      <item>Steč.uprav. JASNA BRAJDIĆ</item>
      <item>TERI-TRGOVINA d.o.o. za trgovinu, OIB 67230050585</item>
      <item>Branko Marjanović, vl. obrta BRAMHEL, OIB 12704985928</item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UNIFAST GRADNJA d.o.o.</izvorni_sadrzaj>
    <derivirana_varijabla naziv="DomainObject.Predmet.ProtustrankaIDrugi_1">UNIFAST GRADNJA d.o.o.</derivirana_varijabla>
  </DomainObject.Predmet.ProtustrankaIDrugi>
  <DomainObject.Predmet.StrankaIDrugiAdressOIB>
    <izvorni_sadrzaj>RH MF PU, OIB 18683136487, Albrechtova 42, 10000 Zagreb</izvorni_sadrzaj>
    <derivirana_varijabla naziv="DomainObject.Predmet.StrankaIDrugiAdressOIB_1">RH MF PU, OIB 18683136487, Albrechtova 42, 10000 Zagreb</derivirana_varijabla>
  </DomainObject.Predmet.StrankaIDrugiAdressOIB>
  <DomainObject.Predmet.ProtustrankaIDrugiAdressOIB>
    <izvorni_sadrzaj>UNIFAST GRADNJA d.o.o., OIB 96427133842, Oporovečka 141, 10000 Zagreb</izvorni_sadrzaj>
    <derivirana_varijabla naziv="DomainObject.Predmet.ProtustrankaIDrugiAdressOIB_1">UNIFAST GRADNJA d.o.o., OIB 96427133842, Oporovečka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UNIFAST GRADNJA d.o.o.</item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izvorni_sadrzaj>
    <derivirana_varijabla naziv="DomainObject.Predmet.SudioniciListNaziv_1">
      <item>RH MF PU</item>
      <item>UNIFAST GRADNJA d.o.o.</item>
      <item>IVAN GOLOMEIĆ</item>
      <item>ŽDO U KARLOVCU</item>
      <item>Steč.uprav. JASNA BRAJDIĆ</item>
      <item>TERI-TRGOVINA d.o.o. za trgovinu</item>
      <item>Branko Marjanović, vl. obrta BRAMHEL</item>
      <item>JELIĆ, VUKOVIĆ &amp; HANDŽISKI odvjetničko društvo</item>
    </derivirana_varijabla>
  </DomainObject.Predmet.SudioniciListNaziv>
  <DomainObject.Predmet.SudioniciListAdressOIB>
    <izvorni_sadrzaj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  <item>TERI-TRGOVINA d.o.o. za trgovinu, OIB 67230050585, Čulinečka cesta 152,10000 Zagreb</item>
      <item>Branko Marjanović, vl. obrta BRAMHEL, OIB 12704985928, Trnsko 33c,10000 Zagreb</item>
      <item>JELIĆ, VUKOVIĆ &amp; HANDŽISKI odvjetničko društvo, OIB 99987305172, Domagojeva 4,10000 Zagreb</item>
    </izvorni_sadrzaj>
    <derivirana_varijabla naziv="DomainObject.Predmet.SudioniciListAdressOIB_1"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  <item>TERI-TRGOVINA d.o.o. za trgovinu, OIB 67230050585, Čulinečka cesta 152,10000 Zagreb</item>
      <item>Branko Marjanović, vl. obrta BRAMHEL, OIB 12704985928, Trnsko 33c,10000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96427133842</item>
      <item>, OIB null</item>
      <item>, OIB null</item>
      <item>, OIB null</item>
      <item>, OIB 67230050585</item>
      <item>, OIB 12704985928</item>
      <item>, OIB 99987305172</item>
    </izvorni_sadrzaj>
    <derivirana_varijabla naziv="DomainObject.Predmet.SudioniciListNazivOIB_1">
      <item>, OIB 18683136487</item>
      <item>, OIB 96427133842</item>
      <item>, OIB null</item>
      <item>, OIB null</item>
      <item>, OIB null</item>
      <item>, OIB 67230050585</item>
      <item>, OIB 12704985928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150</properties:Words>
  <properties:Characters>808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2017-02-17T13:04:00Z</dcterms:created>
  <dc:creator>x</dc:creator>
  <cp:lastModifiedBy>Goranka Boljkovac</cp:lastModifiedBy>
  <cp:lastPrinted>2017-02-17T13:04:00Z</cp:lastPrinted>
  <dcterms:modified xmlns:xsi="http://www.w3.org/2001/XMLSchema-instance" xsi:type="dcterms:W3CDTF">2017-02-17T13:06:00Z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