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2cb1" w14:paraId="cd02cb1" w:rsidRDefault="002625F2" w:rsidP="002625F2" w:rsidR="002625F2" w:rsidRPr="00F61A14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>
      <w:pPr>
        <w:rPr>
          <w:b/>
        </w:rPr>
      </w:pPr>
      <w:r w:rsidRPr="00F61A14">
        <w:rPr>
          <w:b/>
        </w:rPr>
        <w:t>REPUBLIKA HRVATSKA</w:t>
      </w:r>
    </w:p>
    <w:p w:rsidRDefault="002625F2" w:rsidP="002625F2" w:rsidR="00506BA3" w:rsidRPr="00F61A14">
      <w:pPr>
        <w:rPr>
          <w:b/>
        </w:rPr>
      </w:pPr>
      <w:r w:rsidRPr="00F61A14">
        <w:rPr>
          <w:b/>
        </w:rPr>
        <w:t>TRGOVAČKI SUD U ZADRU</w:t>
      </w:r>
    </w:p>
    <w:p w:rsidRDefault="0093159F" w:rsidP="002625F2" w:rsidR="00506BA3" w:rsidRPr="00F61A14">
      <w:r w:rsidRPr="00F61A14">
        <w:t>D</w:t>
      </w:r>
      <w:r w:rsidR="00506BA3" w:rsidRPr="00F61A14">
        <w:t>r. Franje Tuđmana 35</w:t>
      </w:r>
    </w:p>
    <w:p w:rsidRDefault="00506BA3" w:rsidP="002625F2" w:rsidR="002625F2" w:rsidRPr="00F61A14">
      <w:r w:rsidRPr="00F61A14">
        <w:t>Zadar</w:t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1C2992" w:rsidRPr="00F61A14">
        <w:t xml:space="preserve">                       </w:t>
      </w:r>
    </w:p>
    <w:p w:rsidRDefault="008E7E50" w:rsidP="008E7E50" w:rsidR="008E7E50" w:rsidRPr="00F61A14">
      <w:pPr>
        <w:jc w:val="center"/>
        <w:rPr>
          <w:b/>
        </w:rPr>
      </w:pPr>
      <w:r w:rsidRPr="00F61A14">
        <w:rPr>
          <w:b/>
        </w:rPr>
        <w:t xml:space="preserve"> R E P U B L I K A   H R V A T S K A </w:t>
      </w:r>
    </w:p>
    <w:p w:rsidRDefault="007D1F87" w:rsidP="002625F2" w:rsidR="007D1F87" w:rsidRPr="00F61A14">
      <w:pPr>
        <w:rPr>
          <w:b/>
        </w:rPr>
      </w:pPr>
    </w:p>
    <w:p w:rsidRDefault="002625F2" w:rsidP="002F5BB5" w:rsidR="002625F2" w:rsidRPr="00F61A14">
      <w:pPr>
        <w:jc w:val="center"/>
        <w:rPr>
          <w:b/>
        </w:rPr>
      </w:pPr>
      <w:r w:rsidRPr="00F61A14">
        <w:rPr>
          <w:b/>
        </w:rPr>
        <w:t>R J E Š E N J E</w:t>
      </w:r>
    </w:p>
    <w:p w:rsidRDefault="00506BA3" w:rsidP="00506BA3" w:rsidR="00506BA3" w:rsidRPr="00F61A14">
      <w:pPr>
        <w:rPr>
          <w:b/>
          <w:bCs/>
        </w:rPr>
      </w:pPr>
    </w:p>
    <w:p w:rsidRDefault="00506BA3" w:rsidP="006C30EF" w:rsidR="008109EB" w:rsidRPr="006C30EF">
      <w:pPr>
        <w:ind w:firstLine="708"/>
        <w:jc w:val="both"/>
      </w:pPr>
      <w:r w:rsidRPr="00F61A14">
        <w:t xml:space="preserve">Trgovački sud u Zadru, po </w:t>
      </w:r>
      <w:r w:rsidR="0093159F" w:rsidRPr="00F61A14">
        <w:t>s</w:t>
      </w:r>
      <w:r w:rsidR="00736DA4" w:rsidRPr="00F61A14">
        <w:t>utkinji</w:t>
      </w:r>
      <w:r w:rsidRPr="00F61A14">
        <w:t xml:space="preserve"> Ana Markač, u stečajnom postupku nad stečajnim dužnikom</w:t>
      </w:r>
      <w:r w:rsidR="00043150" w:rsidRPr="00043150">
        <w:t xml:space="preserve"> </w:t>
      </w:r>
      <w:r w:rsidR="008F1CF6">
        <w:t xml:space="preserve">IDRO d.o.o. u stečaju, Zadar, </w:t>
      </w:r>
      <w:proofErr w:type="spellStart"/>
      <w:r w:rsidR="008F1CF6">
        <w:t>Polačišće</w:t>
      </w:r>
      <w:proofErr w:type="spellEnd"/>
      <w:r w:rsidR="008F1CF6">
        <w:t xml:space="preserve"> 11, OIB:28714184552, kojeg zastupa stečajni upravitelj Antun Kovačević iz Zadra, </w:t>
      </w:r>
      <w:r w:rsidR="006C30EF" w:rsidRPr="003D00DF">
        <w:t xml:space="preserve">dana </w:t>
      </w:r>
      <w:r w:rsidR="008F1CF6">
        <w:t>15</w:t>
      </w:r>
      <w:r w:rsidR="006C30EF">
        <w:t xml:space="preserve">. svibnja 2017.  </w:t>
      </w:r>
    </w:p>
    <w:p w:rsidRDefault="002625F2" w:rsidP="002625F2" w:rsidR="002625F2" w:rsidRPr="00F61A14">
      <w:pPr>
        <w:jc w:val="center"/>
        <w:rPr>
          <w:b/>
        </w:rPr>
      </w:pPr>
      <w:r w:rsidRPr="00F61A14">
        <w:rPr>
          <w:b/>
        </w:rPr>
        <w:t>r i j e š i o   j e</w:t>
      </w:r>
    </w:p>
    <w:p w:rsidRDefault="008109EB" w:rsidP="008109EB" w:rsidR="008109EB" w:rsidRPr="00F61A14">
      <w:pPr>
        <w:jc w:val="both"/>
        <w:rPr>
          <w:b/>
        </w:rPr>
      </w:pPr>
    </w:p>
    <w:p w:rsidRDefault="001D1DED" w:rsidP="006C30EF" w:rsidR="003A646E">
      <w:pPr>
        <w:jc w:val="both"/>
      </w:pPr>
      <w:r>
        <w:t>I</w:t>
      </w:r>
      <w:r w:rsidR="006C30EF">
        <w:t>.</w:t>
      </w:r>
      <w:r w:rsidR="006C30EF">
        <w:tab/>
      </w:r>
      <w:r w:rsidR="003A646E" w:rsidRPr="00F61A14">
        <w:t xml:space="preserve">Saziva se skupština vjerovnika za </w:t>
      </w:r>
      <w:r w:rsidR="003A646E" w:rsidRPr="00043150">
        <w:rPr>
          <w:b/>
        </w:rPr>
        <w:t>d</w:t>
      </w:r>
      <w:r w:rsidR="002C6608" w:rsidRPr="00043150">
        <w:rPr>
          <w:b/>
        </w:rPr>
        <w:t xml:space="preserve">an </w:t>
      </w:r>
      <w:r w:rsidR="008F1CF6">
        <w:rPr>
          <w:b/>
        </w:rPr>
        <w:t>30. svibnja 2017. u 11,0</w:t>
      </w:r>
      <w:r w:rsidR="00043150" w:rsidRPr="00043150">
        <w:rPr>
          <w:b/>
        </w:rPr>
        <w:t>0 sati</w:t>
      </w:r>
      <w:r w:rsidR="003A646E" w:rsidRPr="00F61A14">
        <w:t>, koja</w:t>
      </w:r>
      <w:r w:rsidR="00FE27BB" w:rsidRPr="00F61A14">
        <w:t xml:space="preserve"> će se održati u sudnici broj </w:t>
      </w:r>
      <w:r w:rsidR="00F61A14" w:rsidRPr="00F61A14">
        <w:t>14</w:t>
      </w:r>
      <w:r w:rsidR="00FE27BB" w:rsidRPr="00F61A14">
        <w:t xml:space="preserve">/I, </w:t>
      </w:r>
      <w:r w:rsidR="003A646E" w:rsidRPr="00F61A14">
        <w:t>Trgovačkog suda u Zadru, Ulica dr. Franje Tuđmana 35, sa slijedećim dnevnim redom:</w:t>
      </w:r>
    </w:p>
    <w:p w:rsidRDefault="008F1CF6" w:rsidP="006C30EF" w:rsidR="008F1CF6">
      <w:pPr>
        <w:jc w:val="both"/>
      </w:pPr>
    </w:p>
    <w:p w:rsidRDefault="008F1CF6" w:rsidP="006C30EF" w:rsidR="008F1CF6">
      <w:pPr>
        <w:jc w:val="both"/>
      </w:pPr>
      <w:r>
        <w:tab/>
        <w:t xml:space="preserve">Davanje suglasnosti stečajnom upravitelju radi zaključenja ugovora o diobi čestice br. 1325/2, oranica površine 1331 m2, upisane u </w:t>
      </w:r>
      <w:proofErr w:type="spellStart"/>
      <w:r>
        <w:t>zk.ul</w:t>
      </w:r>
      <w:proofErr w:type="spellEnd"/>
      <w:r>
        <w:t>. 1997 k.o. Ugljan između:</w:t>
      </w:r>
    </w:p>
    <w:p w:rsidRDefault="008F1CF6" w:rsidP="008F1CF6" w:rsidR="008F1CF6">
      <w:pPr>
        <w:pStyle w:val="Odlomakpopisa"/>
        <w:numPr>
          <w:ilvl w:val="0"/>
          <w:numId w:val="46"/>
        </w:numPr>
        <w:jc w:val="both"/>
      </w:pPr>
      <w:r>
        <w:t xml:space="preserve">IDRO d.o.o. u stečaju, Zadar, </w:t>
      </w:r>
      <w:proofErr w:type="spellStart"/>
      <w:r>
        <w:t>Polačišće</w:t>
      </w:r>
      <w:proofErr w:type="spellEnd"/>
      <w:r>
        <w:t xml:space="preserve"> 11, OIB:28714184552, </w:t>
      </w:r>
    </w:p>
    <w:p w:rsidRDefault="008F1CF6" w:rsidP="008F1CF6" w:rsidR="008F1CF6">
      <w:pPr>
        <w:pStyle w:val="Odlomakpopisa"/>
        <w:numPr>
          <w:ilvl w:val="0"/>
          <w:numId w:val="46"/>
        </w:numPr>
        <w:jc w:val="both"/>
      </w:pPr>
      <w:r>
        <w:t xml:space="preserve">BERISLAVA CRNOŠIJE (sin </w:t>
      </w:r>
      <w:proofErr w:type="spellStart"/>
      <w:r>
        <w:t>pok</w:t>
      </w:r>
      <w:proofErr w:type="spellEnd"/>
      <w:r>
        <w:t>. Rumenka) iz Ugljana,</w:t>
      </w:r>
    </w:p>
    <w:p w:rsidRDefault="008F1CF6" w:rsidP="008F1CF6" w:rsidR="008F1CF6">
      <w:pPr>
        <w:pStyle w:val="Odlomakpopisa"/>
        <w:numPr>
          <w:ilvl w:val="0"/>
          <w:numId w:val="46"/>
        </w:numPr>
        <w:jc w:val="both"/>
      </w:pPr>
      <w:r>
        <w:t>ŽELJKA KOVAČA  iz Čakovca, Kralja Zvonimira 8, OIB:27270204272,</w:t>
      </w:r>
    </w:p>
    <w:p w:rsidRDefault="008F1CF6" w:rsidP="008F1CF6" w:rsidR="008F1CF6">
      <w:pPr>
        <w:pStyle w:val="Odlomakpopisa"/>
        <w:numPr>
          <w:ilvl w:val="0"/>
          <w:numId w:val="46"/>
        </w:numPr>
        <w:jc w:val="both"/>
      </w:pPr>
      <w:r>
        <w:t xml:space="preserve">TATJANE KOVAČ iz Čakovca, Kralja Zvonimira 8, OIB:91778614701. </w:t>
      </w:r>
    </w:p>
    <w:p w:rsidRDefault="001512EC" w:rsidP="00F61A14" w:rsidR="001512EC" w:rsidRPr="00F61A14">
      <w:pPr>
        <w:jc w:val="both"/>
      </w:pPr>
    </w:p>
    <w:p w:rsidRDefault="001D1DED" w:rsidP="00573948" w:rsidR="003A646E" w:rsidRPr="00F61A14">
      <w:pPr>
        <w:jc w:val="both"/>
      </w:pPr>
      <w:r>
        <w:t>II</w:t>
      </w:r>
      <w:r w:rsidR="00573948" w:rsidRPr="00F61A14">
        <w:t>.</w:t>
      </w:r>
      <w:r w:rsidR="00573948" w:rsidRPr="00F61A14">
        <w:tab/>
      </w:r>
      <w:r w:rsidR="003A646E" w:rsidRPr="00F61A14">
        <w:t>Na skupštinu vjerovnika pozivaju se svi vjerovnici stečajnog dužnika.</w:t>
      </w:r>
    </w:p>
    <w:p w:rsidRDefault="003A646E" w:rsidP="003A646E" w:rsidR="003A646E" w:rsidRPr="00F61A14">
      <w:pPr>
        <w:ind w:left="720"/>
        <w:jc w:val="both"/>
      </w:pPr>
    </w:p>
    <w:p w:rsidRDefault="001D1DED" w:rsidP="00573948" w:rsidR="002625F2" w:rsidRPr="00F61A14">
      <w:pPr>
        <w:jc w:val="both"/>
      </w:pPr>
      <w:r>
        <w:t>III</w:t>
      </w:r>
      <w:r w:rsidR="00573948" w:rsidRPr="00F61A14">
        <w:t>.</w:t>
      </w:r>
      <w:r w:rsidR="00573948" w:rsidRPr="00F61A14">
        <w:tab/>
      </w:r>
      <w:r w:rsidR="003A646E" w:rsidRPr="00F61A14">
        <w:t>Ovo rješenje objavit</w:t>
      </w:r>
      <w:r w:rsidR="00A4305E" w:rsidRPr="00F61A14">
        <w:t xml:space="preserve"> će se na </w:t>
      </w:r>
      <w:r w:rsidR="00736DA4" w:rsidRPr="00F61A14">
        <w:t xml:space="preserve">mrežnoj </w:t>
      </w:r>
      <w:r w:rsidR="00F61A14">
        <w:t xml:space="preserve">stranici </w:t>
      </w:r>
      <w:r w:rsidR="00736DA4" w:rsidRPr="00F61A14">
        <w:t xml:space="preserve">e-Oglasna ploča sudova </w:t>
      </w:r>
      <w:r w:rsidR="003A646E" w:rsidRPr="00F61A14">
        <w:t xml:space="preserve">te svim vjerovnicima služi kao </w:t>
      </w:r>
      <w:r w:rsidR="00F61A14">
        <w:t xml:space="preserve">poziv </w:t>
      </w:r>
      <w:r w:rsidR="008109EB" w:rsidRPr="00F61A14">
        <w:t xml:space="preserve">na </w:t>
      </w:r>
      <w:r w:rsidR="003A646E" w:rsidRPr="00F61A14">
        <w:t xml:space="preserve">zakazanu skupštinu. </w:t>
      </w:r>
    </w:p>
    <w:p w:rsidRDefault="008109EB" w:rsidP="00F61A14" w:rsidR="008109EB" w:rsidRPr="00F61A14"/>
    <w:p w:rsidRDefault="002625F2" w:rsidP="00E153B9" w:rsidR="003A646E" w:rsidRPr="00F61A14">
      <w:pPr>
        <w:ind w:left="705"/>
        <w:jc w:val="center"/>
      </w:pPr>
      <w:r w:rsidRPr="00F61A14">
        <w:t>U Zadru</w:t>
      </w:r>
      <w:r w:rsidR="0093159F" w:rsidRPr="00F61A14">
        <w:t xml:space="preserve"> </w:t>
      </w:r>
      <w:r w:rsidR="008F1CF6">
        <w:t>15</w:t>
      </w:r>
      <w:r w:rsidR="00043150">
        <w:t>.</w:t>
      </w:r>
      <w:r w:rsidR="006C30EF">
        <w:t xml:space="preserve"> svibnja 2017. </w:t>
      </w:r>
      <w:r w:rsidR="00A4305E" w:rsidRPr="00F61A14">
        <w:t xml:space="preserve"> </w:t>
      </w:r>
    </w:p>
    <w:p w:rsidRDefault="002625F2" w:rsidP="002625F2" w:rsidR="002625F2" w:rsidRPr="00F61A14">
      <w:pPr>
        <w:ind w:left="705"/>
        <w:jc w:val="both"/>
      </w:pPr>
    </w:p>
    <w:p w:rsidRDefault="00561255" w:rsidP="00561255" w:rsidR="003C3475" w:rsidRPr="00F61A14">
      <w:r>
        <w:tab/>
      </w:r>
      <w:r>
        <w:tab/>
      </w:r>
      <w:r>
        <w:tab/>
      </w:r>
      <w:r>
        <w:tab/>
      </w:r>
      <w:r>
        <w:tab/>
      </w:r>
      <w:r>
        <w:tab/>
      </w:r>
      <w:r w:rsidR="00263254">
        <w:tab/>
      </w:r>
      <w:r w:rsidR="00263254">
        <w:tab/>
      </w:r>
      <w:r w:rsidR="00263254">
        <w:tab/>
      </w:r>
      <w:r w:rsidR="00263254">
        <w:tab/>
      </w:r>
      <w:r w:rsidR="00263254">
        <w:tab/>
      </w:r>
      <w:r>
        <w:t xml:space="preserve">       </w:t>
      </w:r>
      <w:r w:rsidR="003C3475" w:rsidRPr="00F61A14">
        <w:t>S</w:t>
      </w:r>
      <w:r w:rsidR="00A4305E" w:rsidRPr="00F61A14">
        <w:t>utkinja</w:t>
      </w:r>
      <w:r w:rsidR="002625F2" w:rsidRPr="00F61A14">
        <w:t xml:space="preserve"> </w:t>
      </w:r>
    </w:p>
    <w:p w:rsidRDefault="003C3475" w:rsidP="00561255" w:rsidR="0093159F" w:rsidRPr="00F61A14">
      <w:pPr>
        <w:rPr>
          <w:b/>
        </w:rPr>
      </w:pPr>
      <w:r w:rsidRPr="00F61A14">
        <w:tab/>
      </w:r>
      <w:r w:rsidRPr="00F61A14">
        <w:tab/>
      </w:r>
      <w:r w:rsidRPr="00F61A14">
        <w:tab/>
      </w:r>
      <w:r w:rsidRPr="00F61A14">
        <w:tab/>
      </w:r>
      <w:r w:rsidR="00A4305E" w:rsidRPr="00F61A14">
        <w:t xml:space="preserve">  </w:t>
      </w:r>
      <w:r w:rsidR="00711160" w:rsidRPr="00F61A14">
        <w:t xml:space="preserve">                    </w:t>
      </w:r>
      <w:r w:rsidR="00FD44C7" w:rsidRPr="00F61A14">
        <w:t xml:space="preserve">            </w:t>
      </w:r>
      <w:r w:rsidR="00711160" w:rsidRPr="00F61A14">
        <w:t xml:space="preserve">     </w:t>
      </w:r>
      <w:r w:rsidR="006A19A9" w:rsidRPr="00F61A14">
        <w:t xml:space="preserve"> </w:t>
      </w:r>
      <w:r w:rsidR="00711160" w:rsidRPr="00F61A14">
        <w:t xml:space="preserve"> </w:t>
      </w:r>
      <w:r w:rsidR="00043150">
        <w:t xml:space="preserve">           </w:t>
      </w:r>
      <w:r w:rsidR="00263254">
        <w:tab/>
      </w:r>
      <w:r w:rsidR="00263254">
        <w:tab/>
        <w:t xml:space="preserve">            </w:t>
      </w:r>
      <w:r w:rsidR="00043150">
        <w:t xml:space="preserve"> </w:t>
      </w:r>
      <w:r w:rsidR="000F42AA" w:rsidRPr="00F61A14">
        <w:t>Ana Markač</w:t>
      </w:r>
    </w:p>
    <w:p w:rsidRDefault="00F035D4" w:rsidP="006B1509" w:rsidR="00F035D4"/>
    <w:p w:rsidRDefault="00561255" w:rsidP="006B1509" w:rsidR="00561255"/>
    <w:p w:rsidRDefault="00561255" w:rsidP="006B1509" w:rsidR="00561255"/>
    <w:p w:rsidRDefault="006B1509" w:rsidP="006B1509" w:rsidR="006B1509" w:rsidRPr="00F61A14">
      <w:r w:rsidRPr="00F61A14">
        <w:t>POUKA O PRAVNOM LIJEKU</w:t>
      </w:r>
    </w:p>
    <w:p w:rsidRDefault="006B1509" w:rsidP="006B1509" w:rsidR="006B1509" w:rsidRPr="00F61A14">
      <w:r w:rsidRPr="00F61A14">
        <w:t>Protiv ovog rješenja nije dopuštena žalba</w:t>
      </w:r>
      <w:r w:rsidR="0093159F" w:rsidRPr="00F61A14">
        <w:t>.</w:t>
      </w:r>
    </w:p>
    <w:p w:rsidRDefault="008109EB" w:rsidP="00257357" w:rsidR="008109EB" w:rsidRPr="00F61A14"/>
    <w:p w:rsidRDefault="00257357" w:rsidP="00257357" w:rsidR="00257357" w:rsidRPr="00F61A14">
      <w:r w:rsidRPr="00F61A14">
        <w:t xml:space="preserve">Dostaviti : </w:t>
      </w:r>
    </w:p>
    <w:p w:rsidRDefault="00257357" w:rsidP="00257357" w:rsidR="006C30EF">
      <w:pPr>
        <w:numPr>
          <w:ilvl w:val="0"/>
          <w:numId w:val="30"/>
        </w:numPr>
      </w:pPr>
      <w:r w:rsidRPr="00F61A14">
        <w:t>stečajno</w:t>
      </w:r>
      <w:r w:rsidR="00043150">
        <w:t xml:space="preserve">m upravitelju </w:t>
      </w:r>
    </w:p>
    <w:p w:rsidRDefault="000F42AA" w:rsidP="00257357" w:rsidR="00257357" w:rsidRPr="00F61A14">
      <w:pPr>
        <w:numPr>
          <w:ilvl w:val="0"/>
          <w:numId w:val="30"/>
        </w:numPr>
      </w:pPr>
      <w:r w:rsidRPr="00F61A14">
        <w:t>e-</w:t>
      </w:r>
      <w:r w:rsidR="00F61A14">
        <w:t>O</w:t>
      </w:r>
      <w:r w:rsidR="00257357" w:rsidRPr="00F61A14">
        <w:t>glasna ploča</w:t>
      </w:r>
      <w:r w:rsidR="001512EC" w:rsidRPr="00F61A14">
        <w:t xml:space="preserve"> sud</w:t>
      </w:r>
      <w:r w:rsidR="00E80ECC">
        <w:t>ov</w:t>
      </w:r>
      <w:r w:rsidR="006C3EBE">
        <w:t>a, uz list spisa 244 do 249)</w:t>
      </w:r>
    </w:p>
    <w:p w:rsidRDefault="00B209D2" w:rsidP="003C3475" w:rsidR="00442402" w:rsidRPr="00F61A14">
      <w:pPr>
        <w:numPr>
          <w:ilvl w:val="0"/>
          <w:numId w:val="30"/>
        </w:numPr>
      </w:pPr>
      <w:r w:rsidRPr="00F61A14">
        <w:t>u</w:t>
      </w:r>
      <w:r w:rsidR="00257357" w:rsidRPr="00F61A14">
        <w:t xml:space="preserve"> spis</w:t>
      </w:r>
    </w:p>
    <w:sectPr w:rsidSect="00B35DCF" w:rsidR="00442402" w:rsidRPr="00F61A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C35BC0" w:rsidRPr="00C35BC0">
      <w:rPr>
        <w:sz w:val="22"/>
        <w:szCs w:val="22"/>
      </w:rPr>
      <w:t xml:space="preserve"> </w:t>
    </w:r>
    <w:r w:rsidR="00C35BC0">
      <w:rPr>
        <w:sz w:val="22"/>
        <w:szCs w:val="22"/>
      </w:rPr>
      <w:t>St-211/16-41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8F1CF6">
      <w:rPr>
        <w:sz w:val="22"/>
        <w:szCs w:val="22"/>
      </w:rPr>
      <w:t xml:space="preserve"> St-</w:t>
    </w:r>
    <w:r w:rsidR="00263254">
      <w:rPr>
        <w:sz w:val="22"/>
        <w:szCs w:val="22"/>
      </w:rPr>
      <w:t>848</w:t>
    </w:r>
    <w:r w:rsidR="008F1CF6">
      <w:rPr>
        <w:sz w:val="22"/>
        <w:szCs w:val="22"/>
      </w:rPr>
      <w:t>/</w:t>
    </w:r>
    <w:r w:rsidR="00263254">
      <w:rPr>
        <w:sz w:val="22"/>
        <w:szCs w:val="22"/>
      </w:rPr>
      <w:t>1</w:t>
    </w:r>
    <w:r w:rsidR="008F1CF6">
      <w:rPr>
        <w:sz w:val="22"/>
        <w:szCs w:val="22"/>
      </w:rPr>
      <w:t>6-60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8A05FAE"/>
    <w:multiLevelType w:val="hybridMultilevel"/>
    <w:tmpl w:val="CBBC6E70"/>
    <w:lvl w:tplc="D6F623B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7A22666"/>
    <w:multiLevelType w:val="hybridMultilevel"/>
    <w:tmpl w:val="4C6C3DFA"/>
    <w:lvl w:tplc="B31014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0">
    <w:nsid w:val="2E2C0D3B"/>
    <w:multiLevelType w:val="hybridMultilevel"/>
    <w:tmpl w:val="DE2E44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4">
    <w:nsid w:val="30C53EAF"/>
    <w:multiLevelType w:val="hybridMultilevel"/>
    <w:tmpl w:val="1B4A5004"/>
    <w:lvl w:tplc="1046C4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4001787"/>
    <w:multiLevelType w:val="hybridMultilevel"/>
    <w:tmpl w:val="389C04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4B222017"/>
    <w:multiLevelType w:val="hybridMultilevel"/>
    <w:tmpl w:val="09147F24"/>
    <w:lvl w:tplc="50F64FFC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0220D76"/>
    <w:multiLevelType w:val="hybridMultilevel"/>
    <w:tmpl w:val="96B04694"/>
    <w:lvl w:tplc="BB2AB6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3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4"/>
  </w:num>
  <w:num w:numId="2">
    <w:abstractNumId w:val="15"/>
  </w:num>
  <w:num w:numId="3">
    <w:abstractNumId w:val="1"/>
  </w:num>
  <w:num w:numId="4">
    <w:abstractNumId w:val="38"/>
  </w:num>
  <w:num w:numId="5">
    <w:abstractNumId w:val="0"/>
  </w:num>
  <w:num w:numId="6">
    <w:abstractNumId w:val="28"/>
  </w:num>
  <w:num w:numId="7">
    <w:abstractNumId w:val="30"/>
  </w:num>
  <w:num w:numId="8">
    <w:abstractNumId w:val="10"/>
  </w:num>
  <w:num w:numId="9">
    <w:abstractNumId w:val="4"/>
  </w:num>
  <w:num w:numId="10">
    <w:abstractNumId w:val="8"/>
  </w:num>
  <w:num w:numId="11">
    <w:abstractNumId w:val="36"/>
  </w:num>
  <w:num w:numId="12">
    <w:abstractNumId w:val="43"/>
  </w:num>
  <w:num w:numId="13">
    <w:abstractNumId w:val="5"/>
  </w:num>
  <w:num w:numId="14">
    <w:abstractNumId w:val="45"/>
  </w:num>
  <w:num w:numId="15">
    <w:abstractNumId w:val="18"/>
  </w:num>
  <w:num w:numId="16">
    <w:abstractNumId w:val="17"/>
  </w:num>
  <w:num w:numId="17">
    <w:abstractNumId w:val="19"/>
  </w:num>
  <w:num w:numId="18">
    <w:abstractNumId w:val="35"/>
  </w:num>
  <w:num w:numId="19">
    <w:abstractNumId w:val="39"/>
  </w:num>
  <w:num w:numId="20">
    <w:abstractNumId w:val="37"/>
  </w:num>
  <w:num w:numId="21">
    <w:abstractNumId w:val="23"/>
  </w:num>
  <w:num w:numId="22">
    <w:abstractNumId w:val="11"/>
  </w:num>
  <w:num w:numId="23">
    <w:abstractNumId w:val="21"/>
  </w:num>
  <w:num w:numId="24">
    <w:abstractNumId w:val="41"/>
  </w:num>
  <w:num w:numId="25">
    <w:abstractNumId w:val="14"/>
  </w:num>
  <w:num w:numId="26">
    <w:abstractNumId w:val="29"/>
  </w:num>
  <w:num w:numId="27">
    <w:abstractNumId w:val="7"/>
  </w:num>
  <w:num w:numId="28">
    <w:abstractNumId w:val="42"/>
  </w:num>
  <w:num w:numId="29">
    <w:abstractNumId w:val="3"/>
  </w:num>
  <w:num w:numId="30">
    <w:abstractNumId w:val="22"/>
  </w:num>
  <w:num w:numId="31">
    <w:abstractNumId w:val="12"/>
  </w:num>
  <w:num w:numId="32">
    <w:abstractNumId w:val="31"/>
  </w:num>
  <w:num w:numId="33">
    <w:abstractNumId w:val="6"/>
  </w:num>
  <w:num w:numId="34">
    <w:abstractNumId w:val="27"/>
  </w:num>
  <w:num w:numId="35">
    <w:abstractNumId w:val="26"/>
  </w:num>
  <w:num w:numId="36">
    <w:abstractNumId w:val="34"/>
  </w:num>
  <w:num w:numId="37">
    <w:abstractNumId w:val="13"/>
  </w:num>
  <w:num w:numId="38">
    <w:abstractNumId w:val="33"/>
  </w:num>
  <w:num w:numId="39">
    <w:abstractNumId w:val="2"/>
  </w:num>
  <w:num w:numId="40">
    <w:abstractNumId w:val="32"/>
  </w:num>
  <w:num w:numId="41">
    <w:abstractNumId w:val="20"/>
  </w:num>
  <w:num w:numId="42">
    <w:abstractNumId w:val="24"/>
  </w:num>
  <w:num w:numId="43">
    <w:abstractNumId w:val="25"/>
  </w:num>
  <w:num w:numId="44">
    <w:abstractNumId w:val="16"/>
  </w:num>
  <w:num w:numId="45">
    <w:abstractNumId w:val="9"/>
  </w:num>
  <w:num w:numId="46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3150"/>
    <w:rsid w:val="00046B84"/>
    <w:rsid w:val="000549BE"/>
    <w:rsid w:val="000D7A19"/>
    <w:rsid w:val="000F42AA"/>
    <w:rsid w:val="000F625C"/>
    <w:rsid w:val="00107CE9"/>
    <w:rsid w:val="001352BB"/>
    <w:rsid w:val="001512EC"/>
    <w:rsid w:val="001541BE"/>
    <w:rsid w:val="00156C17"/>
    <w:rsid w:val="001854DB"/>
    <w:rsid w:val="001C11A5"/>
    <w:rsid w:val="001C2992"/>
    <w:rsid w:val="001D1DED"/>
    <w:rsid w:val="00211676"/>
    <w:rsid w:val="0021209F"/>
    <w:rsid w:val="00225348"/>
    <w:rsid w:val="00257357"/>
    <w:rsid w:val="002625F2"/>
    <w:rsid w:val="00263254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3E6D"/>
    <w:rsid w:val="00506BA3"/>
    <w:rsid w:val="00512E5F"/>
    <w:rsid w:val="00561255"/>
    <w:rsid w:val="00573948"/>
    <w:rsid w:val="00577EAC"/>
    <w:rsid w:val="00581A2C"/>
    <w:rsid w:val="005B2080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30EF"/>
    <w:rsid w:val="006C3EBE"/>
    <w:rsid w:val="006C72A2"/>
    <w:rsid w:val="006E3442"/>
    <w:rsid w:val="00711160"/>
    <w:rsid w:val="00736DA4"/>
    <w:rsid w:val="007576DC"/>
    <w:rsid w:val="00770BE8"/>
    <w:rsid w:val="00771D93"/>
    <w:rsid w:val="00777C26"/>
    <w:rsid w:val="007C055A"/>
    <w:rsid w:val="007D1F87"/>
    <w:rsid w:val="007E543F"/>
    <w:rsid w:val="008109EB"/>
    <w:rsid w:val="00846E91"/>
    <w:rsid w:val="00863BF2"/>
    <w:rsid w:val="008A7ED4"/>
    <w:rsid w:val="008E54C7"/>
    <w:rsid w:val="008E5CA6"/>
    <w:rsid w:val="008E7E50"/>
    <w:rsid w:val="008F1CF6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35BC0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80ECC"/>
    <w:rsid w:val="00E9363E"/>
    <w:rsid w:val="00EC24A2"/>
    <w:rsid w:val="00ED3BA5"/>
    <w:rsid w:val="00F035D4"/>
    <w:rsid w:val="00F61A1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3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25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25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25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3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2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25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25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25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A48E9-A995-483E-8443-83144A492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1156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2017-05-15T11:37:00Z</dcterms:created>
  <dc:creator>Ardena Bajlo</dc:creator>
  <cp:lastModifiedBy>Marijana Žuža</cp:lastModifiedBy>
  <cp:lastPrinted>2017-05-15T11:40:00Z</cp:lastPrinted>
  <dcterms:modified xmlns:xsi="http://www.w3.org/2001/XMLSchema-instance" xsi:type="dcterms:W3CDTF">2017-05-15T12:52:00Z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