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2c1a" w14:paraId="99a2c1a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 xml:space="preserve">Zagreb, </w:t>
      </w:r>
      <w:proofErr w:type="spellStart"/>
      <w:r w:rsidRPr="00DF3711">
        <w:t>Amruševa</w:t>
      </w:r>
      <w:proofErr w:type="spellEnd"/>
      <w:r w:rsidRPr="00DF3711">
        <w:t xml:space="preserve">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3F2C2E">
        <w:t>73. St-2476</w:t>
      </w:r>
      <w:r w:rsidR="00DF3711" w:rsidRPr="00DF3711">
        <w:t>/2015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 w:rsidRPr="00DF3711">
      <w:pPr>
        <w:ind w:firstLine="708"/>
        <w:jc w:val="both"/>
      </w:pPr>
      <w:r w:rsidRPr="00F40B91">
        <w:t xml:space="preserve">Trgovački sud u Zagrebu, po sucu Ivi Karin Šipek, u stečajnom predmetu povodom zahtjeva FINANCIJSKE AGENCIJE, za provedbu skraćenog stečajnog postupka nad dužnikom </w:t>
      </w:r>
      <w:r w:rsidR="003F2C2E">
        <w:t xml:space="preserve">3E-energetika d.o.o. Zagreb, </w:t>
      </w:r>
      <w:proofErr w:type="spellStart"/>
      <w:r w:rsidR="003F2C2E">
        <w:t>Gruška</w:t>
      </w:r>
      <w:proofErr w:type="spellEnd"/>
      <w:r w:rsidR="003F2C2E">
        <w:t xml:space="preserve"> 10, MBS: 080177355, OIB: 77768273453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3F2C2E">
        <w:t>16. rujna</w:t>
      </w:r>
      <w:r w:rsidR="008956F8" w:rsidRPr="00DF3711">
        <w:t xml:space="preserve"> 2016</w:t>
      </w:r>
      <w:r>
        <w:t>.</w:t>
      </w: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E437C6" w:rsidP="005319A9" w:rsidR="00E437C6">
      <w:pPr>
        <w:ind w:firstLine="708"/>
        <w:jc w:val="both"/>
      </w:pPr>
      <w:r w:rsidRPr="00DF3711">
        <w:t xml:space="preserve"> Odbacuje se kao nedopušten </w:t>
      </w:r>
      <w:r w:rsidR="00957473" w:rsidRPr="00DF3711">
        <w:t>zahtjev za provedbu</w:t>
      </w:r>
      <w:r w:rsidR="0094044C" w:rsidRPr="00DF3711">
        <w:t xml:space="preserve"> skraćenog </w:t>
      </w:r>
      <w:r w:rsidRPr="00DF3711">
        <w:t xml:space="preserve">stečajnog postupka nad dužnikom </w:t>
      </w:r>
      <w:r w:rsidR="008956F8" w:rsidRPr="00DF3711">
        <w:t xml:space="preserve"> </w:t>
      </w:r>
      <w:r w:rsidR="00C224D7" w:rsidRPr="00C224D7">
        <w:t xml:space="preserve">3E-energetika d.o.o. Zagreb, </w:t>
      </w:r>
      <w:proofErr w:type="spellStart"/>
      <w:r w:rsidR="00C224D7" w:rsidRPr="00C224D7">
        <w:t>Gruška</w:t>
      </w:r>
      <w:proofErr w:type="spellEnd"/>
      <w:r w:rsidR="00C224D7" w:rsidRPr="00C224D7">
        <w:t xml:space="preserve"> 10, MBS: 080177355, OIB: 77768273453</w:t>
      </w:r>
      <w:r w:rsidRPr="00DF3711">
        <w:t>.</w:t>
      </w:r>
    </w:p>
    <w:p w:rsidRDefault="00495D18" w:rsidP="005319A9" w:rsidR="00495D1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Obrazloženje</w:t>
      </w:r>
    </w:p>
    <w:p w:rsidRDefault="008956F8" w:rsidP="0094044C" w:rsidR="008956F8" w:rsidRPr="00DF3711">
      <w:pPr>
        <w:jc w:val="both"/>
      </w:pPr>
    </w:p>
    <w:p w:rsidRDefault="008956F8" w:rsidP="008956F8" w:rsidR="008956F8" w:rsidRPr="00DF3711">
      <w:pPr>
        <w:ind w:firstLine="708"/>
        <w:jc w:val="both"/>
      </w:pPr>
      <w:r w:rsidRPr="00DF3711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C224D7" w:rsidRPr="00C224D7">
        <w:t xml:space="preserve">3E-energetika d.o.o. Zagreb, </w:t>
      </w:r>
      <w:proofErr w:type="spellStart"/>
      <w:r w:rsidR="00C224D7" w:rsidRPr="00C224D7">
        <w:t>Gruška</w:t>
      </w:r>
      <w:proofErr w:type="spellEnd"/>
      <w:r w:rsidR="00C224D7" w:rsidRPr="00C224D7">
        <w:t xml:space="preserve"> 10, MBS: 080177355, OIB: 77768273453</w:t>
      </w:r>
      <w:r w:rsidRPr="00DF3711">
        <w:t xml:space="preserve">.  </w:t>
      </w:r>
    </w:p>
    <w:p w:rsidRDefault="008956F8" w:rsidP="008956F8" w:rsidR="008956F8" w:rsidRPr="00DF3711">
      <w:pPr>
        <w:ind w:firstLine="708"/>
        <w:jc w:val="both"/>
      </w:pPr>
      <w:r w:rsidRPr="00DF3711">
        <w:t>U zaht</w:t>
      </w:r>
      <w:r w:rsidR="00495D18">
        <w:t>jevu je navedeno kako je dužnik</w:t>
      </w:r>
      <w:r w:rsidRPr="00DF3711">
        <w:t xml:space="preserve"> na dan </w:t>
      </w:r>
      <w:r w:rsidR="00CC33F2">
        <w:t>22. rujna</w:t>
      </w:r>
      <w:r w:rsidR="00495D18">
        <w:t xml:space="preserve"> 2015.</w:t>
      </w:r>
      <w:r w:rsidRPr="00DF3711">
        <w:t xml:space="preserve"> u Očevidniku redoslijeda osnova za plaćanje imao evidentirane neizvršene osnove za plaća</w:t>
      </w:r>
      <w:r w:rsidR="00DF3711">
        <w:t>nje u neprekinutom razdoblju od</w:t>
      </w:r>
      <w:r w:rsidRPr="00DF3711">
        <w:t xml:space="preserve"> </w:t>
      </w:r>
      <w:r w:rsidR="00DF3711">
        <w:t xml:space="preserve">120 </w:t>
      </w:r>
      <w:r w:rsidRPr="00DF3711">
        <w:t>dana</w:t>
      </w:r>
      <w:r w:rsidR="00DF3711">
        <w:t xml:space="preserve"> u ukupnom iznosu od </w:t>
      </w:r>
      <w:r w:rsidR="00CC33F2">
        <w:t>87.158,07 kuna</w:t>
      </w:r>
      <w:r w:rsidRPr="00DF3711">
        <w:t>, kao i da dužnik nema zaposlenih.</w:t>
      </w:r>
    </w:p>
    <w:p w:rsidRDefault="008956F8" w:rsidP="008956F8" w:rsidR="0094044C" w:rsidRPr="00DF3711">
      <w:pPr>
        <w:jc w:val="both"/>
      </w:pPr>
      <w:r w:rsidRPr="00DF3711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4044C" w:rsidP="00152A1E" w:rsidR="00F6362F">
      <w:pPr>
        <w:jc w:val="both"/>
      </w:pPr>
      <w:r w:rsidRPr="00DF3711">
        <w:tab/>
        <w:t xml:space="preserve">S obzirom na to da je </w:t>
      </w:r>
      <w:r w:rsidR="00CC33F2">
        <w:t xml:space="preserve">dana 13. svibnja 2016. u spis dostavljena </w:t>
      </w:r>
      <w:r w:rsidR="00957473" w:rsidRPr="00DF3711">
        <w:t>predlagateljev</w:t>
      </w:r>
      <w:r w:rsidR="00CC33F2">
        <w:t xml:space="preserve">a POTVRDA o blokadi računa i novčanih sredstava </w:t>
      </w:r>
      <w:proofErr w:type="spellStart"/>
      <w:r w:rsidR="00CC33F2">
        <w:t>ovršenika</w:t>
      </w:r>
      <w:proofErr w:type="spellEnd"/>
      <w:r w:rsidR="00CC33F2">
        <w:t xml:space="preserve"> </w:t>
      </w:r>
      <w:r w:rsidRPr="00DF3711">
        <w:t xml:space="preserve"> </w:t>
      </w:r>
      <w:r w:rsidR="00CC33F2">
        <w:t>(list 30</w:t>
      </w:r>
      <w:r w:rsidR="00047AC4">
        <w:t xml:space="preserve"> spisa) iz koje</w:t>
      </w:r>
      <w:r w:rsidRPr="00DF3711">
        <w:t xml:space="preserve"> proizlazi kako dužnikov račun nije blokiran, sud je ocijenio </w:t>
      </w:r>
      <w:r w:rsidR="00095984" w:rsidRPr="00DF3711">
        <w:t>da</w:t>
      </w:r>
      <w:r w:rsidRPr="00DF3711">
        <w:t xml:space="preserve"> </w:t>
      </w:r>
      <w:r w:rsidR="008956F8" w:rsidRPr="00DF3711">
        <w:t>nisu ispunjene pretpostavke za provedbu skraćenog stečajnog postupka nad dužnikom pa je riješio kao u izreci.</w:t>
      </w:r>
    </w:p>
    <w:p w:rsidRDefault="00495D18" w:rsidP="00152A1E" w:rsidR="00495D18" w:rsidRPr="00DF3711">
      <w:pPr>
        <w:jc w:val="both"/>
      </w:pPr>
    </w:p>
    <w:p w:rsidRDefault="00867960" w:rsidP="00DF3711" w:rsidR="00DF3711" w:rsidRPr="00DF3711">
      <w:pPr>
        <w:ind w:firstLine="708"/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>u</w:t>
      </w:r>
      <w:r w:rsidR="00DF3711">
        <w:t>,</w:t>
      </w:r>
      <w:r w:rsidR="00F6362F" w:rsidRPr="00DF3711">
        <w:t xml:space="preserve"> </w:t>
      </w:r>
      <w:r w:rsidR="00DF3711">
        <w:t xml:space="preserve">dana </w:t>
      </w:r>
      <w:r w:rsidR="00CC33F2">
        <w:t>16. rujna 2016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DF3711">
        <w:t>Iva Karin Šipek</w:t>
      </w:r>
    </w:p>
    <w:p w:rsidRDefault="00DF3711" w:rsidP="00DF3711" w:rsidR="00DF3711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 w:rsidRPr="00DF3711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sectPr w:rsidSect="00DF3711" w:rsidR="004D4406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4D7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4D7">
          <w:rPr>
            <w:noProof/>
          </w:rPr>
          <w:t>2</w:t>
        </w:r>
        <w:r>
          <w:fldChar w:fldCharType="end"/>
        </w:r>
      </w:p>
    </w:sdtContent>
  </w:sdt>
  <w:p w:rsidRDefault="00DF3711" w:rsidP="00DF3711" w:rsidR="00DF3711" w:rsidRPr="00DF3711">
    <w:pPr>
      <w:jc w:val="right"/>
    </w:pPr>
    <w:r w:rsidRPr="00DF3711">
      <w:t>73. St-2375/2015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29B9"/>
    <w:rsid w:val="00095984"/>
    <w:rsid w:val="000A7A51"/>
    <w:rsid w:val="00152A1E"/>
    <w:rsid w:val="00181D9A"/>
    <w:rsid w:val="00330E26"/>
    <w:rsid w:val="00350AD0"/>
    <w:rsid w:val="003A2D43"/>
    <w:rsid w:val="003F2C2E"/>
    <w:rsid w:val="00401592"/>
    <w:rsid w:val="0043400F"/>
    <w:rsid w:val="00454A8D"/>
    <w:rsid w:val="0048725F"/>
    <w:rsid w:val="00495D18"/>
    <w:rsid w:val="004B23BC"/>
    <w:rsid w:val="004D4406"/>
    <w:rsid w:val="004E0312"/>
    <w:rsid w:val="005319A9"/>
    <w:rsid w:val="0056197F"/>
    <w:rsid w:val="005B2BDC"/>
    <w:rsid w:val="00641A87"/>
    <w:rsid w:val="006A3D4D"/>
    <w:rsid w:val="006F1650"/>
    <w:rsid w:val="00780585"/>
    <w:rsid w:val="007F268F"/>
    <w:rsid w:val="00867960"/>
    <w:rsid w:val="008956F8"/>
    <w:rsid w:val="0092666B"/>
    <w:rsid w:val="0094044C"/>
    <w:rsid w:val="00957473"/>
    <w:rsid w:val="00957C71"/>
    <w:rsid w:val="009E45F3"/>
    <w:rsid w:val="00A92BD7"/>
    <w:rsid w:val="00B07CA3"/>
    <w:rsid w:val="00B61351"/>
    <w:rsid w:val="00B965FB"/>
    <w:rsid w:val="00BD5EBC"/>
    <w:rsid w:val="00C224D7"/>
    <w:rsid w:val="00C66419"/>
    <w:rsid w:val="00C907C8"/>
    <w:rsid w:val="00CC33F2"/>
    <w:rsid w:val="00CD1F20"/>
    <w:rsid w:val="00DF3711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2476</izvorni_sadrzaj>
    <derivirana_varijabla naziv="DomainObject.Predmet.Broj_1">2476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St-2476/2015</izvorni_sadrzaj>
    <derivirana_varijabla naziv="DomainObject.Predmet.OznakaBroj_1">St-2476/2015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3E-energetika d.o.o.</izvorni_sadrzaj>
    <derivirana_varijabla naziv="DomainObject.Predmet.ProtustrankaFormated_1">  3E-energetika d.o.o.</derivirana_varijabla>
  </DomainObject.Predmet.ProtustrankaFormated>
  <DomainObject.Predmet.ProtustrankaFormatedOIB>
    <izvorni_sadrzaj>  3E-energetika d.o.o., OIB 77768273453</izvorni_sadrzaj>
    <derivirana_varijabla naziv="DomainObject.Predmet.ProtustrankaFormatedOIB_1">  3E-energetika d.o.o., OIB 77768273453</derivirana_varijabla>
  </DomainObject.Predmet.ProtustrankaFormatedOIB>
  <DomainObject.Predmet.ProtustrankaFormatedWithAdress>
    <izvorni_sadrzaj> 3E-energetika d.o.o., Gruška 10, 10000 Zagreb</izvorni_sadrzaj>
    <derivirana_varijabla naziv="DomainObject.Predmet.ProtustrankaFormatedWithAdress_1"> 3E-energetika d.o.o., Gruška 10, 10000 Zagreb</derivirana_varijabla>
  </DomainObject.Predmet.ProtustrankaFormatedWithAdress>
  <DomainObject.Predmet.ProtustrankaFormatedWithAdressOIB>
    <izvorni_sadrzaj> 3E-energetika d.o.o., OIB 77768273453, Gruška 10, 10000 Zagreb</izvorni_sadrzaj>
    <derivirana_varijabla naziv="DomainObject.Predmet.ProtustrankaFormatedWithAdressOIB_1"> 3E-energetika d.o.o., OIB 77768273453, Gruška 10, 10000 Zagreb</derivirana_varijabla>
  </DomainObject.Predmet.ProtustrankaFormatedWithAdressOIB>
  <DomainObject.Predmet.ProtustrankaWithAdress>
    <izvorni_sadrzaj>3E-energetika d.o.o. Gruška 10, 10000 Zagreb</izvorni_sadrzaj>
    <derivirana_varijabla naziv="DomainObject.Predmet.ProtustrankaWithAdress_1">3E-energetika d.o.o. Gruška 10, 10000 Zagreb</derivirana_varijabla>
  </DomainObject.Predmet.ProtustrankaWithAdress>
  <DomainObject.Predmet.ProtustrankaWithAdressOIB>
    <izvorni_sadrzaj>3E-energetika d.o.o., OIB 77768273453, Gruška 10, 10000 Zagreb</izvorni_sadrzaj>
    <derivirana_varijabla naziv="DomainObject.Predmet.ProtustrankaWithAdressOIB_1">3E-energetika d.o.o., OIB 77768273453, Gruška 10, 10000 Zagreb</derivirana_varijabla>
  </DomainObject.Predmet.ProtustrankaWithAdressOIB>
  <DomainObject.Predmet.ProtustrankaNazivFormated>
    <izvorni_sadrzaj>3E-energetika d.o.o.</izvorni_sadrzaj>
    <derivirana_varijabla naziv="DomainObject.Predmet.ProtustrankaNazivFormated_1">3E-energetika d.o.o.</derivirana_varijabla>
  </DomainObject.Predmet.ProtustrankaNazivFormated>
  <DomainObject.Predmet.ProtustrankaNazivFormatedOIB>
    <izvorni_sadrzaj>3E-energetika d.o.o., OIB 77768273453</izvorni_sadrzaj>
    <derivirana_varijabla naziv="DomainObject.Predmet.ProtustrankaNazivFormatedOIB_1">3E-energetika d.o.o., OIB 77768273453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3E-energetika d.o.o.</item>
    </izvorni_sadrzaj>
    <derivirana_varijabla naziv="DomainObject.Predmet.ProtuStrankaListFormated_1">
      <item>3E-energetika d.o.o.</item>
    </derivirana_varijabla>
  </DomainObject.Predmet.ProtuStrankaListFormated>
  <DomainObject.Predmet.ProtuStrankaListFormatedOIB>
    <izvorni_sadrzaj>
      <item>3E-energetika d.o.o., OIB 77768273453</item>
    </izvorni_sadrzaj>
    <derivirana_varijabla naziv="DomainObject.Predmet.ProtuStrankaListFormatedOIB_1">
      <item>3E-energetika d.o.o., OIB 77768273453</item>
    </derivirana_varijabla>
  </DomainObject.Predmet.ProtuStrankaListFormatedOIB>
  <DomainObject.Predmet.ProtuStrankaListFormatedWithAdress>
    <izvorni_sadrzaj>
      <item>3E-energetika d.o.o., Gruška 10, 10000 Zagreb</item>
    </izvorni_sadrzaj>
    <derivirana_varijabla naziv="DomainObject.Predmet.ProtuStrankaListFormatedWithAdress_1">
      <item>3E-energetika d.o.o., Gruška 10, 10000 Zagreb</item>
    </derivirana_varijabla>
  </DomainObject.Predmet.ProtuStrankaListFormatedWithAdress>
  <DomainObject.Predmet.ProtuStrankaListFormatedWithAdressOIB>
    <izvorni_sadrzaj>
      <item>3E-energetika d.o.o., OIB 77768273453, Gruška 10, 10000 Zagreb</item>
    </izvorni_sadrzaj>
    <derivirana_varijabla naziv="DomainObject.Predmet.ProtuStrankaListFormatedWithAdressOIB_1">
      <item>3E-energetika d.o.o., OIB 77768273453, Gruška 10, 10000 Zagreb</item>
    </derivirana_varijabla>
  </DomainObject.Predmet.ProtuStrankaListFormatedWithAdressOIB>
  <DomainObject.Predmet.ProtuStrankaListNazivFormated>
    <izvorni_sadrzaj>
      <item>3E-energetika d.o.o.</item>
    </izvorni_sadrzaj>
    <derivirana_varijabla naziv="DomainObject.Predmet.ProtuStrankaListNazivFormated_1">
      <item>3E-energetika d.o.o.</item>
    </derivirana_varijabla>
  </DomainObject.Predmet.ProtuStrankaListNazivFormated>
  <DomainObject.Predmet.ProtuStrankaListNazivFormatedOIB>
    <izvorni_sadrzaj>
      <item>3E-energetika d.o.o., OIB 77768273453</item>
    </izvorni_sadrzaj>
    <derivirana_varijabla naziv="DomainObject.Predmet.ProtuStrankaListNazivFormatedOIB_1">
      <item>3E-energetika d.o.o., OIB 77768273453</item>
    </derivirana_varijabla>
  </DomainObject.Predmet.ProtuStrankaListNazivFormatedOIB>
  <DomainObject.Predmet.OstaliListFormated>
    <izvorni_sadrzaj>
      <item>Zdenko Alilović</item>
    </izvorni_sadrzaj>
    <derivirana_varijabla naziv="DomainObject.Predmet.OstaliListFormated_1">
      <item>Zdenko Alilović</item>
    </derivirana_varijabla>
  </DomainObject.Predmet.OstaliListFormated>
  <DomainObject.Predmet.OstaliListFormatedOIB>
    <izvorni_sadrzaj>
      <item>Zdenko Alilović, OIB 08156945606</item>
    </izvorni_sadrzaj>
    <derivirana_varijabla naziv="DomainObject.Predmet.OstaliListFormatedOIB_1">
      <item>Zdenko Alilović, OIB 08156945606</item>
    </derivirana_varijabla>
  </DomainObject.Predmet.OstaliListFormatedOIB>
  <DomainObject.Predmet.OstaliListFormatedWithAdress>
    <izvorni_sadrzaj>
      <item>Zdenko Alilović, Ulica grada Chicaga 7, 10000 Zagreb</item>
    </izvorni_sadrzaj>
    <derivirana_varijabla naziv="DomainObject.Predmet.OstaliListFormatedWithAdress_1">
      <item>Zdenko Alilović, Ulica grada Chicaga 7, 10000 Zagreb</item>
    </derivirana_varijabla>
  </DomainObject.Predmet.OstaliListFormatedWithAdress>
  <DomainObject.Predmet.OstaliListFormatedWithAdressOIB>
    <izvorni_sadrzaj>
      <item>Zdenko Alilović, OIB 08156945606, Ulica grada Chicaga 7, 10000 Zagreb</item>
    </izvorni_sadrzaj>
    <derivirana_varijabla naziv="DomainObject.Predmet.OstaliListFormatedWithAdressOIB_1">
      <item>Zdenko Alilović, OIB 08156945606, Ulica grada Chicaga 7, 10000 Zagreb</item>
    </derivirana_varijabla>
  </DomainObject.Predmet.OstaliListFormatedWithAdressOIB>
  <DomainObject.Predmet.OstaliListNazivFormated>
    <izvorni_sadrzaj>
      <item>Zdenko Alilović</item>
    </izvorni_sadrzaj>
    <derivirana_varijabla naziv="DomainObject.Predmet.OstaliListNazivFormated_1">
      <item>Zdenko Alilović</item>
    </derivirana_varijabla>
  </DomainObject.Predmet.OstaliListNazivFormated>
  <DomainObject.Predmet.OstaliListNazivFormatedOIB>
    <izvorni_sadrzaj>
      <item>Zdenko Alilović, OIB 08156945606</item>
    </izvorni_sadrzaj>
    <derivirana_varijabla naziv="DomainObject.Predmet.OstaliListNazivFormatedOIB_1">
      <item>Zdenko Alilović, OIB 08156945606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3E-energetika d.o.o.</izvorni_sadrzaj>
    <derivirana_varijabla naziv="DomainObject.Predmet.ProtustrankaIDrugi_1">3E-energetika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3E-energetika d.o.o., OIB 77768273453, Gruška 10, 10000 Zagreb</izvorni_sadrzaj>
    <derivirana_varijabla naziv="DomainObject.Predmet.ProtustrankaIDrugiAdressOIB_1">3E-energetika d.o.o., OIB 77768273453, Gruška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3E-energetika d.o.o.</item>
      <item>Zdenko Alilović</item>
    </izvorni_sadrzaj>
    <derivirana_varijabla naziv="DomainObject.Predmet.SudioniciListNaziv_1">
      <item>FINA Regionalni centar Zagreb</item>
      <item>3E-energetika d.o.o.</item>
      <item>Zdenko 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3E-energetika d.o.o., OIB 77768273453, Gruška 10,10000 Zagreb</item>
      <item>Zdenko Alilović, OIB 08156945606, Ulica grada Chicaga 7,10000 Zagreb</item>
    </izvorni_sadrzaj>
    <derivirana_varijabla naziv="DomainObject.Predmet.SudioniciListAdressOIB_1">
      <item>FINA Regionalni centar Zagreb, OIB 85821130368, Trg svibanjskih žrtava 1995. 1,10000 Zagreb</item>
      <item>3E-energetika d.o.o., OIB 77768273453, Gruška 10,10000 Zagreb</item>
      <item>Zdenko Alilović, OIB 08156945606, Ulica grada Chicaga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77768273453</item>
      <item>, OIB 08156945606</item>
    </izvorni_sadrzaj>
    <derivirana_varijabla naziv="DomainObject.Predmet.SudioniciListNazivOIB_1">
      <item>, OIB 85821130368</item>
      <item>, OIB 77768273453</item>
      <item>, OIB 08156945606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BB055-4F00-41C4-BC96-AE52AAD5A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339</properties:Words>
  <properties:Characters>1772</properties:Characters>
  <properties:Lines>46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2016-09-16T09:50:00Z</dcterms:created>
  <dc:creator>gzubak</dc:creator>
  <cp:lastModifiedBy>Iva Karin Šipek</cp:lastModifiedBy>
  <cp:lastPrinted>2016-02-29T10:19:00Z</cp:lastPrinted>
  <dcterms:modified xmlns:xsi="http://www.w3.org/2001/XMLSchema-instance" xsi:type="dcterms:W3CDTF">2016-09-16T09:54:00Z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