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99a3" w14:paraId="a2499a3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558EE">
        <w:rPr>
          <w:color w:val="000000"/>
        </w:rPr>
        <w:t>PIKSEL d.o.o. Vjekoslava Paraća 106, Split, OIB: 03465698860</w:t>
      </w:r>
      <w:r w:rsidR="005A4641">
        <w:rPr>
          <w:lang w:val="hr-HR"/>
        </w:rPr>
        <w:t xml:space="preserve">, dana </w:t>
      </w:r>
      <w:r w:rsidR="004D2D48">
        <w:rPr>
          <w:lang w:val="hr-HR"/>
        </w:rPr>
        <w:t>4. siječnja</w:t>
      </w:r>
      <w:r w:rsidR="002102BE">
        <w:rPr>
          <w:lang w:val="hr-HR"/>
        </w:rPr>
        <w:t xml:space="preserve"> </w:t>
      </w:r>
      <w:r w:rsidR="00AF754A">
        <w:rPr>
          <w:lang w:val="hr-HR"/>
        </w:rPr>
        <w:t>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7558EE">
        <w:rPr>
          <w:color w:val="000000"/>
        </w:rPr>
        <w:t>PIKSEL d.o.o. Vjekoslava Paraća 106, Split, OIB: 03465698860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D50D1">
        <w:rPr>
          <w:lang w:val="hr-HR"/>
        </w:rPr>
        <w:t>18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7558EE">
        <w:rPr>
          <w:color w:val="000000"/>
        </w:rPr>
        <w:t>PIKSEL d.o.o. Vjekoslava Paraća 106, Split, OIB: 03465698860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4D2D48">
        <w:rPr>
          <w:lang w:val="hr-HR"/>
        </w:rPr>
        <w:t>,</w:t>
      </w:r>
      <w:r>
        <w:rPr>
          <w:lang w:val="hr-HR"/>
        </w:rPr>
        <w:t xml:space="preserve"> dakle</w:t>
      </w:r>
      <w:r w:rsidR="004D2D48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A4641">
        <w:rPr>
          <w:lang w:val="hr-HR"/>
        </w:rPr>
        <w:t>2</w:t>
      </w:r>
      <w:r w:rsidR="00C7399E">
        <w:rPr>
          <w:lang w:val="hr-HR"/>
        </w:rPr>
        <w:t>2</w:t>
      </w:r>
      <w:r w:rsidR="00E47FD1">
        <w:rPr>
          <w:lang w:val="hr-HR"/>
        </w:rPr>
        <w:t>. prosinca</w:t>
      </w:r>
      <w:r w:rsidR="00EF64B4">
        <w:rPr>
          <w:lang w:val="hr-HR"/>
        </w:rPr>
        <w:t xml:space="preserve"> </w:t>
      </w:r>
      <w:r w:rsidR="00AF754A">
        <w:rPr>
          <w:lang w:val="hr-HR"/>
        </w:rPr>
        <w:t>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D76" w:rsidP="003734BE" w:rsidR="00757D76">
      <w:r>
        <w:separator/>
      </w:r>
    </w:p>
  </w:endnote>
  <w:endnote w:id="0" w:type="continuationSeparator">
    <w:p w:rsidRDefault="00757D76" w:rsidP="003734BE" w:rsidR="00757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D76" w:rsidP="003734BE" w:rsidR="00757D76">
      <w:r>
        <w:separator/>
      </w:r>
    </w:p>
  </w:footnote>
  <w:footnote w:id="0" w:type="continuationSeparator">
    <w:p w:rsidRDefault="00757D76" w:rsidP="003734BE" w:rsidR="00757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E5F92" w:rsidRPr="00DE5F92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7558EE">
      <w:t>223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7558EE">
      <w:t>223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76A1A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E5266"/>
    <w:rsid w:val="001F5654"/>
    <w:rsid w:val="00200E29"/>
    <w:rsid w:val="002102BE"/>
    <w:rsid w:val="00217DD3"/>
    <w:rsid w:val="00255307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D48"/>
    <w:rsid w:val="005451C2"/>
    <w:rsid w:val="005A4641"/>
    <w:rsid w:val="005C7075"/>
    <w:rsid w:val="00642955"/>
    <w:rsid w:val="0066735D"/>
    <w:rsid w:val="006767AE"/>
    <w:rsid w:val="006E3551"/>
    <w:rsid w:val="00736EF6"/>
    <w:rsid w:val="00743750"/>
    <w:rsid w:val="007558EE"/>
    <w:rsid w:val="00757D76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AF754A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5F92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PIKSEL d.o.o. za programiranje, dizajn i informatičku edukaciju</izvorni_sadrzaj>
    <derivirana_varijabla naziv="DomainObject.Predmet.ProtustrankaFormated_1">  PIKSEL d.o.o. za programiranje, dizajn i informatičku edukaciju</derivirana_varijabla>
  </DomainObject.Predmet.ProtustrankaFormated>
  <DomainObject.Predmet.ProtustrankaFormatedOIB>
    <izvorni_sadrzaj>  PIKSEL d.o.o. za programiranje, dizajn i informatičku edukaciju, OIB 03465698860</izvorni_sadrzaj>
    <derivirana_varijabla naziv="DomainObject.Predmet.ProtustrankaFormatedOIB_1">  PIKSEL d.o.o. za programiranje, dizajn i informatičku edukaciju, OIB 03465698860</derivirana_varijabla>
  </DomainObject.Predmet.ProtustrankaFormatedOIB>
  <DomainObject.Predmet.ProtustrankaFormatedWithAdress>
    <izvorni_sadrzaj> PIKSEL d.o.o. za programiranje, dizajn i informatičku edukaciju, Vjekoslava Parača 106, 21000 Split</izvorni_sadrzaj>
    <derivirana_varijabla naziv="DomainObject.Predmet.ProtustrankaFormatedWithAdress_1"> PIKSEL d.o.o. za programiranje, dizajn i informatičku edukaciju, Vjekoslava Parača 106, 21000 Split</derivirana_varijabla>
  </DomainObject.Predmet.ProtustrankaFormatedWithAdress>
  <DomainObject.Predmet.ProtustrankaFormatedWithAdressOIB>
    <izvorni_sadrzaj> PIKSEL d.o.o. za programiranje, dizajn i informatičku edukaciju, OIB 03465698860, Vjekoslava Parača 106, 21000 Split</izvorni_sadrzaj>
    <derivirana_varijabla naziv="DomainObject.Predmet.ProtustrankaFormatedWithAdressOIB_1"> PIKSEL d.o.o. za programiranje, dizajn i informatičku edukaciju, OIB 03465698860, Vjekoslava Parača 106, 21000 Split</derivirana_varijabla>
  </DomainObject.Predmet.ProtustrankaFormatedWithAdressOIB>
  <DomainObject.Predmet.ProtustrankaWithAdress>
    <izvorni_sadrzaj>PIKSEL d.o.o. za programiranje, dizajn i informatičku edukaciju Vjekoslava Parača 106, 21000 Split</izvorni_sadrzaj>
    <derivirana_varijabla naziv="DomainObject.Predmet.ProtustrankaWithAdress_1">PIKSEL d.o.o. za programiranje, dizajn i informatičku edukaciju Vjekoslava Parača 106, 21000 Split</derivirana_varijabla>
  </DomainObject.Predmet.ProtustrankaWithAdress>
  <DomainObject.Predmet.ProtustrankaWithAdressOIB>
    <izvorni_sadrzaj>PIKSEL d.o.o. za programiranje, dizajn i informatičku edukaciju, OIB 03465698860, Vjekoslava Parača 106, 21000 Split</izvorni_sadrzaj>
    <derivirana_varijabla naziv="DomainObject.Predmet.ProtustrankaWithAdressOIB_1">PIKSEL d.o.o. za programiranje, dizajn i informatičku edukaciju, OIB 03465698860, Vjekoslava Parača 106, 21000 Split</derivirana_varijabla>
  </DomainObject.Predmet.ProtustrankaWithAdressOIB>
  <DomainObject.Predmet.ProtustrankaNazivFormated>
    <izvorni_sadrzaj>PIKSEL d.o.o. za programiranje, dizajn i informatičku edukaciju</izvorni_sadrzaj>
    <derivirana_varijabla naziv="DomainObject.Predmet.ProtustrankaNazivFormated_1">PIKSEL d.o.o. za programiranje, dizajn i informatičku edukaciju</derivirana_varijabla>
  </DomainObject.Predmet.ProtustrankaNazivFormated>
  <DomainObject.Predmet.ProtustrankaNazivFormatedOIB>
    <izvorni_sadrzaj>PIKSEL d.o.o. za programiranje, dizajn i informatičku edukaciju, OIB 03465698860</izvorni_sadrzaj>
    <derivirana_varijabla naziv="DomainObject.Predmet.ProtustrankaNazivFormatedOIB_1">PIKSEL d.o.o. za programiranje, dizajn i informatičku edukaciju, OIB 03465698860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34508.95</izvorni_sadrzaj>
    <derivirana_varijabla naziv="DomainObject.Predmet.TrenutnaVrijednost_1">34508.95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PIKSEL d.o.o. za programiranje, dizajn i informatičku edukaciju</item>
    </izvorni_sadrzaj>
    <derivirana_varijabla naziv="DomainObject.Predmet.ProtuStrankaListFormated_1">
      <item>PIKSEL d.o.o. za programiranje, dizajn i informatičku edukaciju</item>
    </derivirana_varijabla>
  </DomainObject.Predmet.ProtuStrankaListFormated>
  <DomainObject.Predmet.ProtuStrankaListFormatedOIB>
    <izvorni_sadrzaj>
      <item>PIKSEL d.o.o. za programiranje, dizajn i informatičku edukaciju, OIB 03465698860</item>
    </izvorni_sadrzaj>
    <derivirana_varijabla naziv="DomainObject.Predmet.ProtuStrankaListFormatedOIB_1">
      <item>PIKSEL d.o.o. za programiranje, dizajn i informatičku edukaciju, OIB 03465698860</item>
    </derivirana_varijabla>
  </DomainObject.Predmet.ProtuStrankaListFormatedOIB>
  <DomainObject.Predmet.ProtuStrankaListFormatedWithAdress>
    <izvorni_sadrzaj>
      <item>PIKSEL d.o.o. za programiranje, dizajn i informatičku edukaciju, Vjekoslava Parača 106, 21000 Split</item>
    </izvorni_sadrzaj>
    <derivirana_varijabla naziv="DomainObject.Predmet.ProtuStrankaListFormatedWithAdress_1">
      <item>PIKSEL d.o.o. za programiranje, dizajn i informatičku edukaciju, Vjekoslava Parača 106, 21000 Split</item>
    </derivirana_varijabla>
  </DomainObject.Predmet.ProtuStrankaListFormatedWithAdress>
  <DomainObject.Predmet.ProtuStrankaListFormatedWithAdressOIB>
    <izvorni_sadrzaj>
      <item>PIKSEL d.o.o. za programiranje, dizajn i informatičku edukaciju, OIB 03465698860, Vjekoslava Parača 106, 21000 Split</item>
    </izvorni_sadrzaj>
    <derivirana_varijabla naziv="DomainObject.Predmet.ProtuStrankaListFormatedWithAdressOIB_1">
      <item>PIKSEL d.o.o. za programiranje, dizajn i informatičku edukaciju, OIB 03465698860, Vjekoslava Parača 106, 21000 Split</item>
    </derivirana_varijabla>
  </DomainObject.Predmet.ProtuStrankaListFormatedWithAdressOIB>
  <DomainObject.Predmet.ProtuStrankaListNazivFormated>
    <izvorni_sadrzaj>
      <item>PIKSEL d.o.o. za programiranje, dizajn i informatičku edukaciju</item>
    </izvorni_sadrzaj>
    <derivirana_varijabla naziv="DomainObject.Predmet.ProtuStrankaListNazivFormated_1">
      <item>PIKSEL d.o.o. za programiranje, dizajn i informatičku edukaciju</item>
    </derivirana_varijabla>
  </DomainObject.Predmet.ProtuStrankaListNazivFormated>
  <DomainObject.Predmet.ProtuStrankaListNazivFormatedOIB>
    <izvorni_sadrzaj>
      <item>PIKSEL d.o.o. za programiranje, dizajn i informatičku edukaciju, OIB 03465698860</item>
    </izvorni_sadrzaj>
    <derivirana_varijabla naziv="DomainObject.Predmet.ProtuStrankaListNazivFormatedOIB_1">
      <item>PIKSEL d.o.o. za programiranje, dizajn i informatičku edukaciju, OIB 03465698860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PIKSEL d.o.o. za programiranje, dizajn i informatičku edukaciju</izvorni_sadrzaj>
    <derivirana_varijabla naziv="DomainObject.Predmet.ProtustrankaIDrugi_1">PIKSEL d.o.o. za programiranje, dizajn i informatičku edukaciju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PIKSEL d.o.o. za programiranje, dizajn i informatičku edukaciju, OIB 03465698860, Vjekoslava Parača 106, 21000 Split</izvorni_sadrzaj>
    <derivirana_varijabla naziv="DomainObject.Predmet.ProtustrankaIDrugiAdressOIB_1">PIKSEL d.o.o. za programiranje, dizajn i informatičku edukaciju, OIB 03465698860, Vjekoslava Parača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PIKSEL d.o.o. za programiranje, dizajn i informatičku edukaciju</item>
    </izvorni_sadrzaj>
    <derivirana_varijabla naziv="DomainObject.Predmet.SudioniciListNaziv_1">
      <item>FINA SPLIT</item>
      <item>PIKSEL d.o.o. za programiranje, dizajn i informatičku edukaciju</item>
    </derivirana_varijabla>
  </DomainObject.Predmet.SudioniciListNaziv>
  <DomainObject.Predmet.SudioniciListAdressOIB>
    <izvorni_sadrzaj>
      <item>FINA SPLIT, Mažuranićevo šetalište 24 b,21000 Split</item>
      <item>PIKSEL d.o.o. za programiranje, dizajn i informatičku edukaciju, OIB 03465698860, Vjekoslava Parača 106,21000 Split</item>
    </izvorni_sadrzaj>
    <derivirana_varijabla naziv="DomainObject.Predmet.SudioniciListAdressOIB_1">
      <item>FINA SPLIT, Mažuranićevo šetalište 24 b,21000 Split</item>
      <item>PIKSEL d.o.o. za programiranje, dizajn i informatičku edukaciju, OIB 03465698860, Vjekoslava Parača 106,21000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03465698860</item>
    </izvorni_sadrzaj>
    <derivirana_varijabla naziv="DomainObject.Predmet.SudioniciListNazivOIB_1">
      <item>, OIB null</item>
      <item>, OIB 03465698860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66412-6BE4-4E67-B419-2A6E0F36F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3916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2015-12-21T10:57:00Z</dcterms:created>
  <dc:creator>wsadmin</dc:creator>
  <cp:lastModifiedBy>Katarina Mikulić</cp:lastModifiedBy>
  <cp:lastPrinted>2015-12-22T08:06:00Z</cp:lastPrinted>
  <dcterms:modified xmlns:xsi="http://www.w3.org/2001/XMLSchema-instance" xsi:type="dcterms:W3CDTF">2016-01-04T13:15:00Z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