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9cdf" w14:paraId="2029cd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10CE0">
        <w:t>ORGANIZACIJA GLAZBENO ESTRADNIH IZVOĐAČA, Kraj Sv. Ivana 7I, Split, OIB: 51568801530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10CE0" w:rsidRPr="00D10CE0">
        <w:t>ORGANIZACIJA GLAZBENO ESTRADNIH IZVOĐAČA, Kraj Sv. Ivana 7I, Split, OIB: 51568801530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D10CE0">
        <w:t>145.513,70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10CE0">
      <w:t>8</w:t>
    </w:r>
    <w:r w:rsidR="00185CC4">
      <w:t>6</w:t>
    </w:r>
    <w:r w:rsidR="00D10CE0">
      <w:t>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7008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GLAZBENO ESTRADNIH IZVOĐAČA</izvorni_sadrzaj>
    <derivirana_varijabla naziv="DomainObject.Predmet.ProtustrankaFormated_1">  ORGANIZACIJA GLAZBENO ESTRADNIH IZVOĐAČA</derivirana_varijabla>
  </DomainObject.Predmet.ProtustrankaFormated>
  <DomainObject.Predmet.ProtustrankaFormatedOIB>
    <izvorni_sadrzaj>  ORGANIZACIJA GLAZBENO ESTRADNIH IZVOĐAČA, OIB 51568801530</izvorni_sadrzaj>
    <derivirana_varijabla naziv="DomainObject.Predmet.ProtustrankaFormatedOIB_1">  ORGANIZACIJA GLAZBENO ESTRADNIH IZVOĐAČA, OIB 51568801530</derivirana_varijabla>
  </DomainObject.Predmet.ProtustrankaFormatedOIB>
  <DomainObject.Predmet.ProtustrankaFormatedWithAdress>
    <izvorni_sadrzaj> ORGANIZACIJA GLAZBENO ESTRADNIH IZVOĐAČA, Kraj Sv. Ivana 7I, 21000 Split</izvorni_sadrzaj>
    <derivirana_varijabla naziv="DomainObject.Predmet.ProtustrankaFormatedWithAdress_1"> ORGANIZACIJA GLAZBENO ESTRADNIH IZVOĐAČA, Kraj Sv. Ivana 7I, 21000 Split</derivirana_varijabla>
  </DomainObject.Predmet.ProtustrankaFormatedWithAdress>
  <DomainObject.Predmet.ProtustrankaFormatedWithAdressOIB>
    <izvorni_sadrzaj> ORGANIZACIJA GLAZBENO ESTRADNIH IZVOĐAČA, OIB 51568801530, Kraj Sv. Ivana 7I, 21000 Split</izvorni_sadrzaj>
    <derivirana_varijabla naziv="DomainObject.Predmet.ProtustrankaFormatedWithAdressOIB_1"> ORGANIZACIJA GLAZBENO ESTRADNIH IZVOĐAČA, OIB 51568801530, Kraj Sv. Ivana 7I, 21000 Split</derivirana_varijabla>
  </DomainObject.Predmet.ProtustrankaFormatedWithAdressOIB>
  <DomainObject.Predmet.ProtustrankaWithAdress>
    <izvorni_sadrzaj>ORGANIZACIJA GLAZBENO ESTRADNIH IZVOĐAČA Kraj Sv. Ivana 7I, 21000 Split</izvorni_sadrzaj>
    <derivirana_varijabla naziv="DomainObject.Predmet.ProtustrankaWithAdress_1">ORGANIZACIJA GLAZBENO ESTRADNIH IZVOĐAČA Kraj Sv. Ivana 7I, 21000 Split</derivirana_varijabla>
  </DomainObject.Predmet.ProtustrankaWithAdress>
  <DomainObject.Predmet.ProtustrankaWithAdressOIB>
    <izvorni_sadrzaj>ORGANIZACIJA GLAZBENO ESTRADNIH IZVOĐAČA, OIB 51568801530, Kraj Sv. Ivana 7I, 21000 Split</izvorni_sadrzaj>
    <derivirana_varijabla naziv="DomainObject.Predmet.ProtustrankaWithAdressOIB_1">ORGANIZACIJA GLAZBENO ESTRADNIH IZVOĐAČA, OIB 51568801530, Kraj Sv. Ivana 7I, 21000 Split</derivirana_varijabla>
  </DomainObject.Predmet.ProtustrankaWithAdressOIB>
  <DomainObject.Predmet.ProtustrankaNazivFormated>
    <izvorni_sadrzaj>ORGANIZACIJA GLAZBENO ESTRADNIH IZVOĐAČA</izvorni_sadrzaj>
    <derivirana_varijabla naziv="DomainObject.Predmet.ProtustrankaNazivFormated_1">ORGANIZACIJA GLAZBENO ESTRADNIH IZVOĐAČA</derivirana_varijabla>
  </DomainObject.Predmet.ProtustrankaNazivFormated>
  <DomainObject.Predmet.ProtustrankaNazivFormatedOIB>
    <izvorni_sadrzaj>ORGANIZACIJA GLAZBENO ESTRADNIH IZVOĐAČA, OIB 51568801530</izvorni_sadrzaj>
    <derivirana_varijabla naziv="DomainObject.Predmet.ProtustrankaNazivFormatedOIB_1">ORGANIZACIJA GLAZBENO ESTRADNIH IZVOĐAČA, OIB 51568801530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145513.70</izvorni_sadrzaj>
    <derivirana_varijabla naziv="DomainObject.Predmet.TrenutnaVrijednost_1">145513.70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ORGANIZACIJA GLAZBENO ESTRADNIH IZVOĐAČA</item>
    </izvorni_sadrzaj>
    <derivirana_varijabla naziv="DomainObject.Predmet.ProtuStrankaListFormated_1">
      <item>ORGANIZACIJA GLAZBENO ESTRADNIH IZVOĐAČA</item>
    </derivirana_varijabla>
  </DomainObject.Predmet.ProtuStrankaListFormated>
  <DomainObject.Predmet.ProtuStrankaListFormatedOIB>
    <izvorni_sadrzaj>
      <item>ORGANIZACIJA GLAZBENO ESTRADNIH IZVOĐAČA, OIB 51568801530</item>
    </izvorni_sadrzaj>
    <derivirana_varijabla naziv="DomainObject.Predmet.ProtuStrankaListFormatedOIB_1">
      <item>ORGANIZACIJA GLAZBENO ESTRADNIH IZVOĐAČA, OIB 51568801530</item>
    </derivirana_varijabla>
  </DomainObject.Predmet.ProtuStrankaListFormatedOIB>
  <DomainObject.Predmet.ProtuStrankaListFormatedWithAdress>
    <izvorni_sadrzaj>
      <item>ORGANIZACIJA GLAZBENO ESTRADNIH IZVOĐAČA, Kraj Sv. Ivana 7I, 21000 Split</item>
    </izvorni_sadrzaj>
    <derivirana_varijabla naziv="DomainObject.Predmet.ProtuStrankaListFormatedWithAdress_1">
      <item>ORGANIZACIJA GLAZBENO ESTRADNIH IZVOĐAČA, Kraj Sv. Ivana 7I, 21000 Split</item>
    </derivirana_varijabla>
  </DomainObject.Predmet.ProtuStrankaListFormatedWithAdress>
  <DomainObject.Predmet.ProtuStrankaListFormatedWithAdressOIB>
    <izvorni_sadrzaj>
      <item>ORGANIZACIJA GLAZBENO ESTRADNIH IZVOĐAČA, OIB 51568801530, Kraj Sv. Ivana 7I, 21000 Split</item>
    </izvorni_sadrzaj>
    <derivirana_varijabla naziv="DomainObject.Predmet.ProtuStrankaListFormatedWithAdressOIB_1">
      <item>ORGANIZACIJA GLAZBENO ESTRADNIH IZVOĐAČA, OIB 51568801530, Kraj Sv. Ivana 7I, 21000 Split</item>
    </derivirana_varijabla>
  </DomainObject.Predmet.ProtuStrankaListFormatedWithAdressOIB>
  <DomainObject.Predmet.ProtuStrankaListNazivFormated>
    <izvorni_sadrzaj>
      <item>ORGANIZACIJA GLAZBENO ESTRADNIH IZVOĐAČA</item>
    </izvorni_sadrzaj>
    <derivirana_varijabla naziv="DomainObject.Predmet.ProtuStrankaListNazivFormated_1">
      <item>ORGANIZACIJA GLAZBENO ESTRADNIH IZVOĐAČA</item>
    </derivirana_varijabla>
  </DomainObject.Predmet.ProtuStrankaListNazivFormated>
  <DomainObject.Predmet.ProtuStrankaListNazivFormatedOIB>
    <izvorni_sadrzaj>
      <item>ORGANIZACIJA GLAZBENO ESTRADNIH IZVOĐAČA, OIB 51568801530</item>
    </izvorni_sadrzaj>
    <derivirana_varijabla naziv="DomainObject.Predmet.ProtuStrankaListNazivFormatedOIB_1">
      <item>ORGANIZACIJA GLAZBENO ESTRADNIH IZVOĐAČA, OIB 51568801530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ORGANIZACIJA GLAZBENO ESTRADNIH IZVOĐAČA</izvorni_sadrzaj>
    <derivirana_varijabla naziv="DomainObject.Predmet.ProtustrankaIDrugi_1">ORGANIZACIJA GLAZBENO ESTRADNIH IZVOĐAČA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ORGANIZACIJA GLAZBENO ESTRADNIH IZVOĐAČA, OIB 51568801530, Kraj Sv. Ivana 7I, 21000 Split</izvorni_sadrzaj>
    <derivirana_varijabla naziv="DomainObject.Predmet.ProtustrankaIDrugiAdressOIB_1">ORGANIZACIJA GLAZBENO ESTRADNIH IZVOĐAČA, OIB 51568801530, Kraj Sv. Ivana 7I,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GLAZBENO ESTRADNIH IZVOĐAČA</item>
      <item>FINANCIJSKA AGENCIJA, RC SPLIT</item>
    </izvorni_sadrzaj>
    <derivirana_varijabla naziv="DomainObject.Predmet.SudioniciListNaziv_1">
      <item>ORGANIZACIJA GLAZBENO ESTRADNIH IZVOĐAČA</item>
      <item>FINANCIJSKA AGENCIJA, RC SPLIT</item>
    </derivirana_varijabla>
  </DomainObject.Predmet.SudioniciListNaziv>
  <DomainObject.Predmet.SudioniciListAdressOIB>
    <izvorni_sadrzaj>
      <item>ORGANIZACIJA GLAZBENO ESTRADNIH IZVOĐAČA, OIB 51568801530, Kraj Sv. Ivana 7I,21000 Split</item>
      <item>FINANCIJSKA AGENCIJA, RC SPLIT, OIB 85821130368, Mažuranićevo šetalište 24 b,21000 Split</item>
    </izvorni_sadrzaj>
    <derivirana_varijabla naziv="DomainObject.Predmet.SudioniciListAdressOIB_1">
      <item>ORGANIZACIJA GLAZBENO ESTRADNIH IZVOĐAČA, OIB 51568801530, Kraj Sv. Ivana 7I,21000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51568801530</item>
      <item>, OIB 85821130368</item>
    </izvorni_sadrzaj>
    <derivirana_varijabla naziv="DomainObject.Predmet.SudioniciListNazivOIB_1">
      <item>, OIB 51568801530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24E97-169F-42B9-B753-1AD620DED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360</properties:Words>
  <properties:Characters>2013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2016-02-09T12:06:00Z</dcterms:created>
  <dc:creator>nmarkovic</dc:creator>
  <cp:lastModifiedBy>Ana Golub Gruić</cp:lastModifiedBy>
  <cp:lastPrinted>2016-02-09T12:06:00Z</cp:lastPrinted>
  <dcterms:modified xmlns:xsi="http://www.w3.org/2001/XMLSchema-instance" xsi:type="dcterms:W3CDTF">2016-02-10T08:29:00Z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