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b3519" w14:paraId="d6b3519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6C5617">
        <w:t>628</w:t>
      </w:r>
      <w:r w:rsidR="00F45899">
        <w:t>/17</w:t>
      </w:r>
      <w:r w:rsidR="007F5E24">
        <w:t>-14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>Trgovački sud u Zagrebu, po sucu Gordanu Zubaku, u stečajnom postupku u povodu prijedloga predlagatelj</w:t>
      </w:r>
      <w:r w:rsidR="00B31049">
        <w:rPr>
          <w:lang w:val="pt-BR"/>
        </w:rPr>
        <w:t>a FINANCIJSKA AGENCIJA, Zagreb, Ulica grada Vukovara 70</w:t>
      </w:r>
      <w:r w:rsidRPr="00B7228A">
        <w:rPr>
          <w:lang w:val="pt-BR"/>
        </w:rPr>
        <w:t xml:space="preserve">, za otvaranje stečajnog postupka nad dužnikom </w:t>
      </w:r>
      <w:r w:rsidR="006C5617" w:rsidRPr="006C5617">
        <w:rPr>
          <w:lang w:val="pt-BR"/>
        </w:rPr>
        <w:t>ARS TIM d.o.o., Zagreb, Učkina 26, OIB: 49008227420</w:t>
      </w:r>
      <w:r w:rsidRPr="00B7228A">
        <w:rPr>
          <w:lang w:val="pt-BR"/>
        </w:rPr>
        <w:t xml:space="preserve">, </w:t>
      </w:r>
      <w:r w:rsidR="00B31049">
        <w:t>11</w:t>
      </w:r>
      <w:r w:rsidR="006C5617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6C5617" w:rsidRPr="006C5617">
        <w:rPr>
          <w:lang w:val="pt-BR"/>
        </w:rPr>
        <w:t>ARS TIM d.o.o., Zagreb, Učkina 26,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6C5617">
        <w:t>3. srpanj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6C5617">
        <w:t>9.3</w:t>
      </w:r>
      <w:r w:rsidR="00292779">
        <w:t>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B31049">
        <w:t>11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B31049" w:rsidP="00F213B6" w:rsidR="00B31049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F5E24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B31049" w:rsidP="006B708C" w:rsidR="00B31049"/>
    <w:p w:rsidRDefault="00B31049" w:rsidP="006B708C" w:rsidR="00B31049"/>
    <w:p w:rsidRDefault="007F5E24" w:rsidP="007F5E24" w:rsidR="007F5E24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7F5E24" w:rsidP="007F5E24" w:rsidR="007F5E24">
      <w:pPr>
        <w:jc w:val="right"/>
      </w:pPr>
      <w:r>
        <w:t xml:space="preserve">               Katica Franjić</w:t>
      </w:r>
    </w:p>
    <w:p w:rsidRDefault="00B639DE" w:rsidP="007F5E24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92779"/>
    <w:rsid w:val="002959C4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5617"/>
    <w:rsid w:val="006C76E8"/>
    <w:rsid w:val="006E4475"/>
    <w:rsid w:val="007141AF"/>
    <w:rsid w:val="007A6843"/>
    <w:rsid w:val="007B3F07"/>
    <w:rsid w:val="007C1D01"/>
    <w:rsid w:val="007D4059"/>
    <w:rsid w:val="007F5E24"/>
    <w:rsid w:val="00814F2C"/>
    <w:rsid w:val="00832250"/>
    <w:rsid w:val="00880F0E"/>
    <w:rsid w:val="00892E48"/>
    <w:rsid w:val="008966A4"/>
    <w:rsid w:val="008B05F8"/>
    <w:rsid w:val="008D6FB5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B31049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E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E2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E2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E2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E2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5E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E2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E2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E2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E2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St-628/2017</izvorni_sadrzaj>
    <derivirana_varijabla naziv="DomainObject.Predmet.OznakaBroj_1">St-628/2017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ARS TIM d.o.o. zastupanog po punomoćniku Damir Mostarac</izvorni_sadrzaj>
    <derivirana_varijabla naziv="DomainObject.Predmet.ProtustrankaFormated_1">  ARS TIM d.o.o. zastupanog po punomoćniku Damir Mostarac</derivirana_varijabla>
  </DomainObject.Predmet.ProtustrankaFormated>
  <DomainObject.Predmet.ProtustrankaFormatedOIB>
    <izvorni_sadrzaj>  ARS TIM d.o.o., OIB 49008227420 zastupanog po punomoćniku Damir Mostarac</izvorni_sadrzaj>
    <derivirana_varijabla naziv="DomainObject.Predmet.ProtustrankaFormatedOIB_1">  ARS TIM d.o.o., OIB 49008227420 zastupanog po punomoćniku Damir Mostarac</derivirana_varijabla>
  </DomainObject.Predmet.ProtustrankaFormatedOIB>
  <DomainObject.Predmet.ProtustrankaFormatedWithAdress>
    <izvorni_sadrzaj> ARS TIM d.o.o., Učkina 26, 10000 Zagreb zastupanog po punomoćniku Damir Mostarac</izvorni_sadrzaj>
    <derivirana_varijabla naziv="DomainObject.Predmet.ProtustrankaFormatedWithAdress_1"> ARS TIM d.o.o., Učkina 26, 10000 Zagreb zastupanog po punomoćniku Damir Mostarac</derivirana_varijabla>
  </DomainObject.Predmet.ProtustrankaFormatedWithAdress>
  <DomainObject.Predmet.ProtustrankaFormatedWithAdressOIB>
    <izvorni_sadrzaj> ARS TIM d.o.o., OIB 49008227420, Učkina 26, 10000 Zagreb zastupanog po punomoćniku Damir Mostarac</izvorni_sadrzaj>
    <derivirana_varijabla naziv="DomainObject.Predmet.ProtustrankaFormatedWithAdressOIB_1"> ARS TIM d.o.o., OIB 49008227420, Učkina 26, 10000 Zagreb zastupanog po punomoćniku Damir Mostarac</derivirana_varijabla>
  </DomainObject.Predmet.ProtustrankaFormatedWithAdressOIB>
  <DomainObject.Predmet.ProtustrankaWithAdress>
    <izvorni_sadrzaj>ARS TIM d.o.o. Učkina 26, 10000 Zagreb</izvorni_sadrzaj>
    <derivirana_varijabla naziv="DomainObject.Predmet.ProtustrankaWithAdress_1">ARS TIM d.o.o. Učkina 26, 10000 Zagreb</derivirana_varijabla>
  </DomainObject.Predmet.ProtustrankaWithAdress>
  <DomainObject.Predmet.ProtustrankaWithAdressOIB>
    <izvorni_sadrzaj>ARS TIM d.o.o., OIB 49008227420, Učkina 26, 10000 Zagreb</izvorni_sadrzaj>
    <derivirana_varijabla naziv="DomainObject.Predmet.ProtustrankaWithAdressOIB_1">ARS TIM d.o.o., OIB 49008227420, Učkina 26, 10000 Zagreb</derivirana_varijabla>
  </DomainObject.Predmet.ProtustrankaWithAdressOIB>
  <DomainObject.Predmet.ProtustrankaNazivFormated>
    <izvorni_sadrzaj>ARS TIM d.o.o.</izvorni_sadrzaj>
    <derivirana_varijabla naziv="DomainObject.Predmet.ProtustrankaNazivFormated_1">ARS TIM d.o.o.</derivirana_varijabla>
  </DomainObject.Predmet.ProtustrankaNazivFormated>
  <DomainObject.Predmet.ProtustrankaNazivFormatedOIB>
    <izvorni_sadrzaj>ARS TIM d.o.o., OIB 49008227420</izvorni_sadrzaj>
    <derivirana_varijabla naziv="DomainObject.Predmet.ProtustrankaNazivFormatedOIB_1">ARS TIM d.o.o., OIB 49008227420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Mostarac</izvorni_sadrzaj>
    <derivirana_varijabla naziv="DomainObject.Predmet.StrankaFormated_1">  FINA Regionalni centar Zagreb; Damir Mostarac</derivirana_varijabla>
  </DomainObject.Predmet.StrankaFormated>
  <DomainObject.Predmet.StrankaFormatedOIB>
    <izvorni_sadrzaj>  FINA Regionalni centar Zagreb, OIB 85821130368; Damir Mostarac, OIB 07556196835</izvorni_sadrzaj>
    <derivirana_varijabla naziv="DomainObject.Predmet.StrankaFormatedOIB_1">  FINA Regionalni centar Zagreb, OIB 85821130368; Damir Mostarac, OIB 07556196835</derivirana_varijabla>
  </DomainObject.Predmet.StrankaFormatedOIB>
  <DomainObject.Predmet.StrankaFormatedWithAdress>
    <izvorni_sadrzaj> FINA Regionalni centar Zagreb, Trg svibanjskih žrtava 1995. br. 1, 10000 Zagreb; Damir Mostarac, Učkina 26, 10000 Zagreb</izvorni_sadrzaj>
    <derivirana_varijabla naziv="DomainObject.Predmet.StrankaFormatedWithAdress_1"> FINA Regionalni centar Zagreb, Trg svibanjskih žrtava 1995. br. 1, 10000 Zagreb; Damir Mostarac, Učkina 26, 10000 Zagreb</derivirana_varijabla>
  </DomainObject.Predmet.StrankaFormatedWithAdress>
  <DomainObject.Predmet.StrankaFormatedWithAdressOIB>
    <izvorni_sadrzaj> FINA Regionalni centar Zagreb, OIB 85821130368, Trg svibanjskih žrtava 1995. br. 1, 10000 Zagreb; Damir Mostarac, OIB 07556196835, Učkina 26, 10000 Zagreb</izvorni_sadrzaj>
    <derivirana_varijabla naziv="DomainObject.Predmet.StrankaFormatedWithAdressOIB_1"> FINA Regionalni centar Zagreb, OIB 85821130368, Trg svibanjskih žrtava 1995. br. 1, 10000 Zagreb; Damir Mostarac, OIB 07556196835, Učkina 26, 10000 Zagreb</derivirana_varijabla>
  </DomainObject.Predmet.StrankaFormatedWithAdressOIB>
  <DomainObject.Predmet.StrankaWithAdress>
    <izvorni_sadrzaj>FINA Regionalni centar Zagreb Trg svibanjskih žrtava 1995. br. 1,10000 Zagreb,Damir Mostarac Učkina 26,10000 Zagreb</izvorni_sadrzaj>
    <derivirana_varijabla naziv="DomainObject.Predmet.StrankaWithAdress_1">FINA Regionalni centar Zagreb Trg svibanjskih žrtava 1995. br. 1,10000 Zagreb,Damir Mostarac Učkina 26,10000 Zagreb</derivirana_varijabla>
  </DomainObject.Predmet.StrankaWithAdress>
  <DomainObject.Predmet.StrankaWithAdressOIB>
    <izvorni_sadrzaj>FINA Regionalni centar Zagreb, OIB 85821130368, Trg svibanjskih žrtava 1995. br. 1,10000 Zagreb,Damir Mostarac, OIB 07556196835, Učkina 26,10000 Zagreb</izvorni_sadrzaj>
    <derivirana_varijabla naziv="DomainObject.Predmet.StrankaWithAdressOIB_1">FINA Regionalni centar Zagreb, OIB 85821130368, Trg svibanjskih žrtava 1995. br. 1,10000 Zagreb,Damir Mostarac, OIB 07556196835, Učkina 26,10000 Zagreb</derivirana_varijabla>
  </DomainObject.Predmet.StrankaWithAdressOIB>
  <DomainObject.Predmet.StrankaNazivFormated>
    <izvorni_sadrzaj>FINA Regionalni centar Zagreb,Damir Mostarac</izvorni_sadrzaj>
    <derivirana_varijabla naziv="DomainObject.Predmet.StrankaNazivFormated_1">FINA Regionalni centar Zagreb,Damir Mostarac</derivirana_varijabla>
  </DomainObject.Predmet.StrankaNazivFormated>
  <DomainObject.Predmet.StrankaNazivFormatedOIB>
    <izvorni_sadrzaj>FINA Regionalni centar Zagreb, OIB 85821130368,Damir Mostarac, OIB 07556196835</izvorni_sadrzaj>
    <derivirana_varijabla naziv="DomainObject.Predmet.StrankaNazivFormatedOIB_1">FINA Regionalni centar Zagreb, OIB 85821130368,Damir Mostarac, OIB 07556196835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Damir Mostarac</item>
    </izvorni_sadrzaj>
    <derivirana_varijabla naziv="DomainObject.Predmet.StrankaListFormated_1">
      <item>FINA Regionalni centar Zagreb</item>
      <item>Damir Mostarac</item>
    </derivirana_varijabla>
  </DomainObject.Predmet.StrankaListFormated>
  <DomainObject.Predmet.StrankaListFormatedOIB>
    <izvorni_sadrzaj>
      <item>FINA Regionalni centar Zagreb, OIB 85821130368</item>
      <item>Damir Mostarac, OIB 07556196835</item>
    </izvorni_sadrzaj>
    <derivirana_varijabla naziv="DomainObject.Predmet.StrankaListFormatedOIB_1">
      <item>FINA Regionalni centar Zagreb, OIB 85821130368</item>
      <item>Damir Mostarac, OIB 07556196835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Mostarac, Učkina 26, 10000 Zagreb</item>
    </izvorni_sadrzaj>
    <derivirana_varijabla naziv="DomainObject.Predmet.StrankaListFormatedWithAdress_1">
      <item>FINA Regionalni centar Zagreb, Trg svibanjskih žrtava 1995. br. 1, 10000 Zagreb</item>
      <item>Damir Mostarac, Učkina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Mostarac, OIB 07556196835, Učkina 26, 10000 Zagreb</item>
    </izvorni_sadrzaj>
    <derivirana_varijabla naziv="DomainObject.Predmet.StrankaListFormatedWithAdressOIB_1">
      <item>FINA Regionalni centar Zagreb, OIB 85821130368, Trg svibanjskih žrtava 1995. br. 1, 10000 Zagreb</item>
      <item>Damir Mostarac, OIB 07556196835, Učkina 26, 10000 Zagreb</item>
    </derivirana_varijabla>
  </DomainObject.Predmet.StrankaListFormatedWithAdressOIB>
  <DomainObject.Predmet.StrankaListNazivFormated>
    <izvorni_sadrzaj>
      <item>FINA Regionalni centar Zagreb</item>
      <item>Damir Mostarac</item>
    </izvorni_sadrzaj>
    <derivirana_varijabla naziv="DomainObject.Predmet.StrankaListNazivFormated_1">
      <item>FINA Regionalni centar Zagreb</item>
      <item>Damir Mostarac</item>
    </derivirana_varijabla>
  </DomainObject.Predmet.StrankaListNazivFormated>
  <DomainObject.Predmet.StrankaListNazivFormatedOIB>
    <izvorni_sadrzaj>
      <item>FINA Regionalni centar Zagreb, OIB 85821130368</item>
      <item>Damir Mostarac, OIB 07556196835</item>
    </izvorni_sadrzaj>
    <derivirana_varijabla naziv="DomainObject.Predmet.StrankaListNazivFormatedOIB_1">
      <item>FINA Regionalni centar Zagreb, OIB 85821130368</item>
      <item>Damir Mostarac, OIB 07556196835</item>
    </derivirana_varijabla>
  </DomainObject.Predmet.StrankaListNazivFormatedOIB>
  <DomainObject.Predmet.ProtuStrankaListFormated>
    <izvorni_sadrzaj>
      <item>ARS TIM d.o.o. zastupanog po punomoćniku Damir Mostarac</item>
    </izvorni_sadrzaj>
    <derivirana_varijabla naziv="DomainObject.Predmet.ProtuStrankaListFormated_1">
      <item>ARS TIM d.o.o. zastupanog po punomoćniku Damir Mostarac</item>
    </derivirana_varijabla>
  </DomainObject.Predmet.ProtuStrankaListFormated>
  <DomainObject.Predmet.ProtuStrankaListFormatedOIB>
    <izvorni_sadrzaj>
      <item>ARS TIM d.o.o., OIB 49008227420 zastupanog po punomoćniku Damir Mostarac</item>
    </izvorni_sadrzaj>
    <derivirana_varijabla naziv="DomainObject.Predmet.ProtuStrankaListFormatedOIB_1">
      <item>ARS TIM d.o.o., OIB 49008227420 zastupanog po punomoćniku Damir Mostarac</item>
    </derivirana_varijabla>
  </DomainObject.Predmet.ProtuStrankaListFormatedOIB>
  <DomainObject.Predmet.ProtuStrankaListFormatedWithAdress>
    <izvorni_sadrzaj>
      <item>ARS TIM d.o.o., Učkina 26, 10000 Zagreb zastupanog po punomoćniku Damir Mostarac</item>
    </izvorni_sadrzaj>
    <derivirana_varijabla naziv="DomainObject.Predmet.ProtuStrankaListFormatedWithAdress_1">
      <item>ARS TIM d.o.o., Učkina 26, 10000 Zagreb zastupanog po punomoćniku Damir Mostarac</item>
    </derivirana_varijabla>
  </DomainObject.Predmet.ProtuStrankaListFormatedWithAdress>
  <DomainObject.Predmet.ProtuStrankaListFormatedWithAdressOIB>
    <izvorni_sadrzaj>
      <item>ARS TIM d.o.o., OIB 49008227420, Učkina 26, 10000 Zagreb zastupanog po punomoćniku Damir Mostarac</item>
    </izvorni_sadrzaj>
    <derivirana_varijabla naziv="DomainObject.Predmet.ProtuStrankaListFormatedWithAdressOIB_1">
      <item>ARS TIM d.o.o., OIB 49008227420, Učkina 26, 10000 Zagreb zastupanog po punomoćniku Damir Mostarac</item>
    </derivirana_varijabla>
  </DomainObject.Predmet.ProtuStrankaListFormatedWithAdressOIB>
  <DomainObject.Predmet.ProtuStrankaListNazivFormated>
    <izvorni_sadrzaj>
      <item>ARS TIM d.o.o.</item>
    </izvorni_sadrzaj>
    <derivirana_varijabla naziv="DomainObject.Predmet.ProtuStrankaListNazivFormated_1">
      <item>ARS TIM d.o.o.</item>
    </derivirana_varijabla>
  </DomainObject.Predmet.ProtuStrankaListNazivFormated>
  <DomainObject.Predmet.ProtuStrankaListNazivFormatedOIB>
    <izvorni_sadrzaj>
      <item>ARS TIM d.o.o., OIB 49008227420</item>
    </izvorni_sadrzaj>
    <derivirana_varijabla naziv="DomainObject.Predmet.ProtuStrankaListNazivFormatedOIB_1">
      <item>ARS TIM d.o.o., OIB 49008227420</item>
    </derivirana_varijabla>
  </DomainObject.Predmet.ProtuStrankaListNazivFormatedOIB>
  <DomainObject.Predmet.OstaliListFormated>
    <izvorni_sadrzaj>
      <item>Damir Mostarac punomoćnik sudionika u postupku ARS TIM d.o.o.</item>
      <item>ERSTE &amp; STEIERMARKISCHE BANK d.d.</item>
    </izvorni_sadrzaj>
    <derivirana_varijabla naziv="DomainObject.Predmet.OstaliListFormated_1">
      <item>Damir Mostarac punomoćnik sudionika u postupku ARS TIM d.o.o.</item>
      <item>ERSTE &amp; STEIERMARKISCHE BANK d.d.</item>
    </derivirana_varijabla>
  </DomainObject.Predmet.OstaliListFormated>
  <DomainObject.Predmet.OstaliListFormatedOIB>
    <izvorni_sadrzaj>
      <item>Damir Mostarac, OIB 07556196835 punomoćnik sudionika u postupku ARS TIM d.o.o.</item>
      <item>ERSTE &amp; STEIERMARKISCHE BANK d.d.</item>
    </izvorni_sadrzaj>
    <derivirana_varijabla naziv="DomainObject.Predmet.OstaliListFormatedOIB_1">
      <item>Damir Mostarac, OIB 07556196835 punomoćnik sudionika u postupku ARS TIM d.o.o.</item>
      <item>ERSTE &amp; STEIERMARKISCHE BANK d.d.</item>
    </derivirana_varijabla>
  </DomainObject.Predmet.OstaliListFormatedOIB>
  <DomainObject.Predmet.OstaliListFormatedWithAdress>
    <izvorni_sadrzaj>
      <item>Damir Mostarac, Učkina 26, 10000 Zagreb punomoćnik sudionika u postupku ARS TIM d.o.o.</item>
      <item>ERSTE &amp; STEIERMARKISCHE BANK d.d., Ivana Lučića 2, 10000 Zagreb</item>
    </izvorni_sadrzaj>
    <derivirana_varijabla naziv="DomainObject.Predmet.OstaliListFormatedWithAdress_1">
      <item>Damir Mostarac, Učkina 26, 10000 Zagreb punomoćnik sudionika u postupku ARS TIM d.o.o.</item>
      <item>ERSTE &amp; STEIERMARKISCHE BANK d.d., Ivana Lučića 2, 10000 Zagreb</item>
    </derivirana_varijabla>
  </DomainObject.Predmet.OstaliListFormatedWithAdress>
  <DomainObject.Predmet.OstaliListFormatedWithAdressOIB>
    <izvorni_sadrzaj>
      <item>Damir Mostarac, OIB 07556196835, Učkina 26, 10000 Zagreb punomoćnik sudionika u postupku ARS TIM d.o.o.</item>
      <item>ERSTE &amp; STEIERMARKISCHE BANK d.d., Ivana Lučića 2, 10000 Zagreb</item>
    </izvorni_sadrzaj>
    <derivirana_varijabla naziv="DomainObject.Predmet.OstaliListFormatedWithAdressOIB_1">
      <item>Damir Mostarac, OIB 07556196835, Učkina 26, 10000 Zagreb punomoćnik sudionika u postupku ARS TIM d.o.o.</item>
      <item>ERSTE &amp; STEIERMARKISCHE BANK d.d., Ivana Lučića 2, 10000 Zagreb</item>
    </derivirana_varijabla>
  </DomainObject.Predmet.OstaliListFormatedWithAdressOIB>
  <DomainObject.Predmet.OstaliListNazivFormated>
    <izvorni_sadrzaj>
      <item>Damir Mostarac</item>
      <item>ERSTE &amp; STEIERMARKISCHE BANK d.d.</item>
    </izvorni_sadrzaj>
    <derivirana_varijabla naziv="DomainObject.Predmet.OstaliListNazivFormated_1">
      <item>Damir Mostarac</item>
      <item>ERSTE &amp; STEIERMARKISCHE BANK d.d.</item>
    </derivirana_varijabla>
  </DomainObject.Predmet.OstaliListNazivFormated>
  <DomainObject.Predmet.OstaliListNazivFormatedOIB>
    <izvorni_sadrzaj>
      <item>Damir Mostarac, OIB 07556196835</item>
      <item>ERSTE &amp; STEIERMARKISCHE BANK d.d.</item>
    </izvorni_sadrzaj>
    <derivirana_varijabla naziv="DomainObject.Predmet.OstaliListNazivFormatedOIB_1">
      <item>Damir Mostarac, OIB 07556196835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ARS TIM d.o.o.</izvorni_sadrzaj>
    <derivirana_varijabla naziv="DomainObject.Predmet.ProtustrankaIDrugi_1">ARS TIM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ARS TIM d.o.o., OIB 49008227420, Učkina 26, 10000 Zagreb</izvorni_sadrzaj>
    <derivirana_varijabla naziv="DomainObject.Predmet.ProtustrankaIDrugiAdressOIB_1">ARS TIM d.o.o., OIB 49008227420, Učkina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TIM d.o.o.</item>
      <item>Damir Mostarac</item>
      <item>Damir Mostarac</item>
      <item>ERSTE &amp; STEIERMARKISCHE BANK d.d.</item>
    </izvorni_sadrzaj>
    <derivirana_varijabla naziv="DomainObject.Predmet.SudioniciListNaziv_1">
      <item>FINA Regionalni centar Zagreb</item>
      <item>ARS TIM d.o.o.</item>
      <item>Damir Mostarac</item>
      <item>Damir Mostarac</item>
      <item>ERSTE &amp; STEIERMARKISCHE BANK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ARS TIM d.o.o., OIB 49008227420, Učkina 26,10000 Zagreb</item>
      <item>Damir Mostarac, OIB 07556196835, Učkina 26,10000 Zagreb</item>
      <item>Damir Mostarac, OIB 07556196835, Učkina 26,10000 Zagreb</item>
      <item>ERSTE &amp; STEIERMARKISCHE BANK d.d., Ivana Lučića 2,10000 Zagreb</item>
    </izvorni_sadrzaj>
    <derivirana_varijabla naziv="DomainObject.Predmet.SudioniciListAdressOIB_1">
      <item>FINA Regionalni centar Zagreb, OIB 85821130368, Trg svibanjskih žrtava 1995. br. 1,10000 Zagreb</item>
      <item>ARS TIM d.o.o., OIB 49008227420, Učkina 26,10000 Zagreb</item>
      <item>Damir Mostarac, OIB 07556196835, Učkina 26,10000 Zagreb</item>
      <item>Damir Mostarac, OIB 07556196835, Učkina 26,10000 Zagreb</item>
      <item>ERSTE &amp; STEIERMARKISCHE BANK d.d., Ivana Lučića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49008227420</item>
      <item>, OIB 07556196835</item>
      <item>, OIB 07556196835</item>
      <item>, OIB null</item>
    </izvorni_sadrzaj>
    <derivirana_varijabla naziv="DomainObject.Predmet.SudioniciListNazivOIB_1">
      <item>, OIB 85821130368</item>
      <item>, OIB 49008227420</item>
      <item>, OIB 07556196835</item>
      <item>, OIB 07556196835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813</properties:Characters>
  <properties:Lines>36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2017-05-09T14:11:00Z</dcterms:created>
  <dc:creator>nmarkovic</dc:creator>
  <cp:lastModifiedBy>Katica Franjić</cp:lastModifiedBy>
  <cp:lastPrinted>2017-05-11T09:28:00Z</cp:lastPrinted>
  <dcterms:modified xmlns:xsi="http://www.w3.org/2001/XMLSchema-instance" xsi:type="dcterms:W3CDTF">2017-05-11T09:28:00Z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