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6e56" w14:paraId="dac6e56" w:rsidRDefault="004A0442" w:rsidP="00DA6CCD" w:rsidR="004A0442" w:rsidRPr="008F77E5">
      <w:pPr>
        <w:tabs>
          <w:tab w:pos="8792" w:val="left"/>
        </w:tabs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C75C3B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6CCD">
        <w:rPr>
          <w:noProof/>
        </w:rPr>
        <w:tab/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58355F" w:rsidP="009464C5" w:rsidR="0058355F">
      <w:pPr>
        <w:jc w:val="center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DB3F65" w:rsidR="00DB3F65" w:rsidRPr="002E3169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B41037" w:rsidRPr="00B41037">
        <w:rPr>
          <w:rFonts w:eastAsia="MS Mincho"/>
        </w:rPr>
        <w:t xml:space="preserve">Trgovački sud u Rijeci, po Liljani Ugrin kao </w:t>
      </w:r>
      <w:r w:rsidR="005C043A">
        <w:rPr>
          <w:rFonts w:eastAsia="MS Mincho"/>
        </w:rPr>
        <w:t xml:space="preserve">stečajnom sucu </w:t>
      </w:r>
      <w:r w:rsidR="00B41037" w:rsidRPr="00B41037">
        <w:rPr>
          <w:rFonts w:eastAsia="MS Mincho"/>
        </w:rPr>
        <w:t xml:space="preserve">u stečajnom predmetu </w:t>
      </w:r>
      <w:r w:rsidR="005C043A" w:rsidRPr="005C043A">
        <w:rPr>
          <w:rFonts w:eastAsia="MS Mincho"/>
        </w:rPr>
        <w:t>ISTRAGRADNJA društvo s ograničenom odgovornošću za visokogradnju u stečaju Pula, Marulićeva 3 (MBS: 040049717 – OIB: 57830493228)</w:t>
      </w:r>
      <w:r w:rsidR="002952CE">
        <w:rPr>
          <w:rFonts w:eastAsia="MS Mincho"/>
        </w:rPr>
        <w:t>,</w:t>
      </w:r>
      <w:r w:rsidR="00B41037" w:rsidRPr="00B41037">
        <w:rPr>
          <w:rFonts w:eastAsia="MS Mincho"/>
        </w:rPr>
        <w:t xml:space="preserve"> dana 27. travnja 201</w:t>
      </w:r>
      <w:r w:rsidR="00B41037">
        <w:rPr>
          <w:rFonts w:eastAsia="MS Mincho"/>
        </w:rPr>
        <w:t>8.</w:t>
      </w:r>
      <w:r w:rsidRPr="00777B38">
        <w:rPr>
          <w:rFonts w:eastAsia="MS Mincho"/>
        </w:rPr>
        <w:t xml:space="preserve"> </w:t>
      </w:r>
      <w:r w:rsidR="00DB3F65" w:rsidRPr="002E3169">
        <w:rPr>
          <w:rFonts w:eastAsia="MS Mincho"/>
        </w:rPr>
        <w:t xml:space="preserve">donio je slijedeće </w:t>
      </w:r>
    </w:p>
    <w:p w:rsidRDefault="00DB3F65" w:rsidP="00DB3F65" w:rsidR="00DB3F65" w:rsidRPr="00A37BB7">
      <w:pPr>
        <w:jc w:val="center"/>
        <w:rPr>
          <w:rFonts w:eastAsia="MS Mincho"/>
        </w:rPr>
      </w:pPr>
    </w:p>
    <w:p w:rsidRDefault="00C46276" w:rsidP="00DB3F65" w:rsidR="00C46276">
      <w:pPr>
        <w:jc w:val="center"/>
        <w:rPr>
          <w:rFonts w:eastAsia="MS Mincho"/>
        </w:rPr>
      </w:pPr>
    </w:p>
    <w:p w:rsidRDefault="00DB3F65" w:rsidP="00DB3F65" w:rsidR="00DB3F65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DB3F65" w:rsidP="00DB3F65" w:rsidR="00DB3F65" w:rsidRPr="003A534F">
      <w:pPr>
        <w:jc w:val="both"/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  <w:r w:rsidRPr="003A534F">
        <w:rPr>
          <w:rFonts w:eastAsia="MS Mincho"/>
        </w:rPr>
        <w:t xml:space="preserve">Saziva se skupština vjerovnika za dan </w:t>
      </w:r>
    </w:p>
    <w:p w:rsidRDefault="00DB3F65" w:rsidP="00DB3F65" w:rsidR="00DB3F65" w:rsidRPr="003A534F">
      <w:pPr>
        <w:rPr>
          <w:rFonts w:eastAsia="MS Mincho"/>
        </w:rPr>
      </w:pPr>
    </w:p>
    <w:p w:rsidRDefault="00B41037" w:rsidP="00DB3F65" w:rsidR="00DB3F65" w:rsidRPr="00C76E88">
      <w:pPr>
        <w:jc w:val="center"/>
        <w:rPr>
          <w:rFonts w:eastAsia="MS Mincho"/>
        </w:rPr>
      </w:pPr>
      <w:r>
        <w:rPr>
          <w:rFonts w:eastAsia="MS Mincho"/>
        </w:rPr>
        <w:t>2</w:t>
      </w:r>
      <w:r w:rsidR="005C043A">
        <w:rPr>
          <w:rFonts w:eastAsia="MS Mincho"/>
        </w:rPr>
        <w:t>2</w:t>
      </w:r>
      <w:r w:rsidR="00DB3F65">
        <w:rPr>
          <w:rFonts w:eastAsia="MS Mincho"/>
        </w:rPr>
        <w:t xml:space="preserve">. </w:t>
      </w:r>
      <w:r>
        <w:rPr>
          <w:rFonts w:eastAsia="MS Mincho"/>
        </w:rPr>
        <w:t xml:space="preserve">svibnja </w:t>
      </w:r>
      <w:r w:rsidR="00164566">
        <w:rPr>
          <w:rFonts w:eastAsia="MS Mincho"/>
        </w:rPr>
        <w:t>2</w:t>
      </w:r>
      <w:r w:rsidR="00DB3F65" w:rsidRPr="00C76E88">
        <w:rPr>
          <w:rFonts w:eastAsia="MS Mincho"/>
        </w:rPr>
        <w:t>01</w:t>
      </w:r>
      <w:r w:rsidR="00401BC3">
        <w:rPr>
          <w:rFonts w:eastAsia="MS Mincho"/>
        </w:rPr>
        <w:t>8</w:t>
      </w:r>
      <w:r w:rsidR="00DB3F65" w:rsidRPr="00C76E88">
        <w:rPr>
          <w:rFonts w:eastAsia="MS Mincho"/>
        </w:rPr>
        <w:t xml:space="preserve">. u </w:t>
      </w:r>
      <w:r>
        <w:rPr>
          <w:rFonts w:eastAsia="MS Mincho"/>
        </w:rPr>
        <w:t>9</w:t>
      </w:r>
      <w:r w:rsidR="00DB3F65" w:rsidRPr="00C76E88">
        <w:rPr>
          <w:rFonts w:eastAsia="MS Mincho"/>
        </w:rPr>
        <w:t>,</w:t>
      </w:r>
      <w:r w:rsidR="00401BC3">
        <w:rPr>
          <w:rFonts w:eastAsia="MS Mincho"/>
        </w:rPr>
        <w:t>3</w:t>
      </w:r>
      <w:r w:rsidR="00DB3F65" w:rsidRPr="00C76E88">
        <w:rPr>
          <w:rFonts w:eastAsia="MS Mincho"/>
        </w:rPr>
        <w:t>0 sati,</w:t>
      </w:r>
    </w:p>
    <w:p w:rsidRDefault="00DB3F65" w:rsidP="00DB3F65" w:rsidR="00DB3F65" w:rsidRPr="003A534F">
      <w:pPr>
        <w:jc w:val="center"/>
        <w:rPr>
          <w:lang w:val="de-DE"/>
        </w:rPr>
      </w:pPr>
      <w:r>
        <w:rPr>
          <w:rFonts w:eastAsia="MS Mincho"/>
        </w:rPr>
        <w:t xml:space="preserve"> </w:t>
      </w:r>
      <w:r w:rsidRPr="003A534F">
        <w:rPr>
          <w:lang w:val="de-DE"/>
        </w:rPr>
        <w:t>kod ovog suda, Zadarska 1 i 3, sudnica broj 11</w:t>
      </w:r>
    </w:p>
    <w:p w:rsidRDefault="00DB3F65" w:rsidP="00DB3F65" w:rsidR="00DB3F65" w:rsidRPr="003A534F">
      <w:pPr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DB3F65" w:rsidP="00DB3F65" w:rsidR="00DB3F65">
      <w:pPr>
        <w:jc w:val="both"/>
      </w:pPr>
    </w:p>
    <w:p w:rsidRDefault="00B41037" w:rsidP="00DB3F65" w:rsidR="00B41037">
      <w:pPr>
        <w:jc w:val="both"/>
      </w:pPr>
      <w:r>
        <w:t xml:space="preserve">1. </w:t>
      </w:r>
      <w:r>
        <w:tab/>
        <w:t xml:space="preserve">Izvješće stečajnog upravitelja o tijeku postupka </w:t>
      </w:r>
    </w:p>
    <w:p w:rsidRDefault="00B41037" w:rsidP="00DB3F65" w:rsidR="00B41037">
      <w:pPr>
        <w:jc w:val="both"/>
      </w:pPr>
      <w:r>
        <w:t>2</w:t>
      </w:r>
      <w:r w:rsidR="00DB3F65">
        <w:t>.</w:t>
      </w:r>
      <w:r w:rsidR="00DB3F65">
        <w:tab/>
        <w:t xml:space="preserve">Donošenje odluke o </w:t>
      </w:r>
      <w:r w:rsidR="005C043A">
        <w:t xml:space="preserve">mirnom rješenju parničnog postupka koji se pred ovim sudom vodi pod poslovnim brojem 60/18 između dužnika i tuženika </w:t>
      </w:r>
      <w:r w:rsidR="00E74D93">
        <w:t xml:space="preserve">IG-LAB </w:t>
      </w:r>
      <w:r w:rsidR="005C043A">
        <w:t xml:space="preserve">d.o.o. i dr. </w:t>
      </w:r>
    </w:p>
    <w:p w:rsidRDefault="00C01BC8" w:rsidP="00DB3F65" w:rsidR="00C01BC8">
      <w:pPr>
        <w:jc w:val="both"/>
      </w:pPr>
    </w:p>
    <w:p w:rsidRDefault="005C043A" w:rsidP="00DB3F65" w:rsidR="005C043A">
      <w:pPr>
        <w:jc w:val="both"/>
      </w:pPr>
    </w:p>
    <w:p w:rsidRDefault="00DB3F65" w:rsidP="00DB3F65" w:rsidR="00DB3F65">
      <w:pPr>
        <w:jc w:val="both"/>
      </w:pPr>
      <w:r w:rsidRPr="007041F3">
        <w:t>Pravo sudjelovanja na skupštini imaju svi stečajni vjerovnici</w:t>
      </w:r>
      <w:r>
        <w:t xml:space="preserve">  </w:t>
      </w:r>
      <w:r w:rsidRPr="007041F3">
        <w:t>i stečajni upravitelj.</w:t>
      </w: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</w:p>
    <w:p w:rsidRDefault="002952CE" w:rsidP="00DB3F65" w:rsidR="00DB3F65" w:rsidRPr="003A534F">
      <w:pPr>
        <w:jc w:val="center"/>
      </w:pPr>
      <w:r>
        <w:t>U Rijeci</w:t>
      </w:r>
      <w:r w:rsidR="00DB3F65" w:rsidRPr="003A534F">
        <w:t xml:space="preserve">, </w:t>
      </w:r>
      <w:r w:rsidR="00B41037" w:rsidRPr="00B41037">
        <w:rPr>
          <w:rFonts w:eastAsia="MS Mincho"/>
        </w:rPr>
        <w:t>27. travnja 201</w:t>
      </w:r>
      <w:r w:rsidR="00B41037">
        <w:rPr>
          <w:rFonts w:eastAsia="MS Mincho"/>
        </w:rPr>
        <w:t>8</w:t>
      </w:r>
      <w:r w:rsidR="00DB3F65" w:rsidRPr="003A534F">
        <w:rPr>
          <w:rFonts w:eastAsia="MS Mincho"/>
        </w:rPr>
        <w:t>.</w:t>
      </w:r>
    </w:p>
    <w:p w:rsidRDefault="00DB3F65" w:rsidP="00DB3F65" w:rsidR="00DB3F65" w:rsidRPr="003A534F">
      <w:pPr>
        <w:jc w:val="right"/>
      </w:pPr>
    </w:p>
    <w:p w:rsidRDefault="00DB3F65" w:rsidP="00DB3F65" w:rsidR="00DB3F65" w:rsidRPr="003A534F">
      <w:pPr>
        <w:ind w:left="7920"/>
      </w:pPr>
      <w:r>
        <w:t xml:space="preserve">      S</w:t>
      </w:r>
      <w:r w:rsidRPr="003A534F">
        <w:t>udac</w:t>
      </w:r>
    </w:p>
    <w:p w:rsidRDefault="00DB3F65" w:rsidP="00DB3F65" w:rsidR="00DB3F65" w:rsidRPr="003A534F">
      <w:pPr>
        <w:ind w:left="7920"/>
      </w:pPr>
      <w:r w:rsidRPr="003A534F">
        <w:t>Liljana Ugrin</w:t>
      </w:r>
    </w:p>
    <w:p w:rsidRDefault="00DB3F65" w:rsidP="00DB3F65" w:rsidR="00DB3F65" w:rsidRPr="003A534F">
      <w:pPr>
        <w:pStyle w:val="Tijeloteksta"/>
        <w:rPr>
          <w:bCs/>
          <w:lang w:val="de-DE"/>
        </w:rPr>
      </w:pPr>
    </w:p>
    <w:p w:rsidRDefault="002952CE" w:rsidP="00DB3F65" w:rsidR="002952CE">
      <w:pPr>
        <w:pStyle w:val="Tijeloteksta"/>
        <w:rPr>
          <w:bCs/>
          <w:lang w:val="de-DE"/>
        </w:rPr>
      </w:pPr>
    </w:p>
    <w:p w:rsidRDefault="002952CE" w:rsidP="00DB3F65" w:rsidR="002952CE">
      <w:pPr>
        <w:pStyle w:val="Tijeloteksta"/>
        <w:rPr>
          <w:bCs/>
          <w:lang w:val="de-DE"/>
        </w:rPr>
      </w:pPr>
    </w:p>
    <w:p w:rsidRDefault="00DB3F65" w:rsidP="00DB3F65" w:rsidR="00DB3F65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 </w:t>
      </w:r>
    </w:p>
    <w:p w:rsidRDefault="00DB3F65" w:rsidP="00DB3F65" w:rsidR="00A63C11" w:rsidRPr="00470FA1">
      <w:pPr>
        <w:jc w:val="both"/>
        <w:rPr>
          <w:bCs/>
        </w:rPr>
      </w:pPr>
      <w:r w:rsidRPr="003A534F">
        <w:rPr>
          <w:lang w:val="de-DE"/>
        </w:rPr>
        <w:t>Protiv ovog rješenja nije dopuštena žalba</w:t>
      </w:r>
      <w:r w:rsidR="00183F25">
        <w:rPr>
          <w:lang w:val="de-DE"/>
        </w:rPr>
        <w:t>.</w:t>
      </w:r>
      <w:r w:rsidRPr="003A534F">
        <w:rPr>
          <w:lang w:val="de-DE"/>
        </w:rPr>
        <w:t xml:space="preserve"> </w:t>
      </w:r>
      <w:r w:rsidR="00401BC3">
        <w:t xml:space="preserve"> 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36A" w:rsidR="00FC536A">
      <w:r>
        <w:separator/>
      </w:r>
    </w:p>
  </w:endnote>
  <w:endnote w:id="0" w:type="continuationSeparator">
    <w:p w:rsidRDefault="00FC536A" w:rsidR="00FC5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F63087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36A" w:rsidR="00FC536A">
      <w:r>
        <w:separator/>
      </w:r>
    </w:p>
  </w:footnote>
  <w:footnote w:id="0" w:type="continuationSeparator">
    <w:p w:rsidRDefault="00FC536A" w:rsidR="00FC53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DB3F65">
      <w:t xml:space="preserve">ovni </w:t>
    </w:r>
    <w:r w:rsidRPr="00925F8C">
      <w:t>br</w:t>
    </w:r>
    <w:r w:rsidR="00DB3F65">
      <w:t>oj</w:t>
    </w:r>
    <w:r w:rsidRPr="00925F8C">
      <w:t xml:space="preserve"> 7 St-</w:t>
    </w:r>
    <w:r w:rsidR="005C043A">
      <w:t>1039</w:t>
    </w:r>
    <w:r w:rsidRPr="00925F8C">
      <w:t>/</w:t>
    </w:r>
    <w:r w:rsidR="00F67330">
      <w:t>20</w:t>
    </w:r>
    <w:r w:rsidRPr="00925F8C">
      <w:t>1</w:t>
    </w:r>
    <w:r w:rsidR="005C043A">
      <w:t>1</w:t>
    </w:r>
    <w:r w:rsidRPr="00925F8C">
      <w:t>-</w:t>
    </w:r>
    <w:r w:rsidR="002952CE">
      <w:t>618</w:t>
    </w:r>
    <w:r w:rsidR="00401BC3"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5AF"/>
    <w:rsid w:val="000037BA"/>
    <w:rsid w:val="00011F46"/>
    <w:rsid w:val="0003364A"/>
    <w:rsid w:val="00033823"/>
    <w:rsid w:val="000413C4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00A1"/>
    <w:rsid w:val="00122B90"/>
    <w:rsid w:val="00160ED7"/>
    <w:rsid w:val="0016231F"/>
    <w:rsid w:val="00162488"/>
    <w:rsid w:val="00164566"/>
    <w:rsid w:val="00171000"/>
    <w:rsid w:val="00173A38"/>
    <w:rsid w:val="00183F25"/>
    <w:rsid w:val="00196455"/>
    <w:rsid w:val="001A0071"/>
    <w:rsid w:val="001A047D"/>
    <w:rsid w:val="001A125D"/>
    <w:rsid w:val="001A5F6F"/>
    <w:rsid w:val="001A77B0"/>
    <w:rsid w:val="001B1313"/>
    <w:rsid w:val="001C12BD"/>
    <w:rsid w:val="001C3852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318B"/>
    <w:rsid w:val="00244EFF"/>
    <w:rsid w:val="0026256D"/>
    <w:rsid w:val="00266E4D"/>
    <w:rsid w:val="00274598"/>
    <w:rsid w:val="002952CE"/>
    <w:rsid w:val="002C327A"/>
    <w:rsid w:val="002C42F8"/>
    <w:rsid w:val="002D07D3"/>
    <w:rsid w:val="002D7851"/>
    <w:rsid w:val="002E4E4B"/>
    <w:rsid w:val="002E6051"/>
    <w:rsid w:val="002F0903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7F93"/>
    <w:rsid w:val="00352047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1BC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5C56"/>
    <w:rsid w:val="00446871"/>
    <w:rsid w:val="00450777"/>
    <w:rsid w:val="00455F03"/>
    <w:rsid w:val="00457BD6"/>
    <w:rsid w:val="004649E7"/>
    <w:rsid w:val="00464D5D"/>
    <w:rsid w:val="00470FA1"/>
    <w:rsid w:val="00483355"/>
    <w:rsid w:val="0048346F"/>
    <w:rsid w:val="004905F6"/>
    <w:rsid w:val="004A0442"/>
    <w:rsid w:val="004A5204"/>
    <w:rsid w:val="004A66A8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56089"/>
    <w:rsid w:val="0058092A"/>
    <w:rsid w:val="0058355F"/>
    <w:rsid w:val="00583EAA"/>
    <w:rsid w:val="005843D4"/>
    <w:rsid w:val="0058697F"/>
    <w:rsid w:val="00587962"/>
    <w:rsid w:val="00590040"/>
    <w:rsid w:val="005A184C"/>
    <w:rsid w:val="005A6D7B"/>
    <w:rsid w:val="005B564A"/>
    <w:rsid w:val="005B5E33"/>
    <w:rsid w:val="005C043A"/>
    <w:rsid w:val="005C3EA3"/>
    <w:rsid w:val="005D3B2F"/>
    <w:rsid w:val="005D537E"/>
    <w:rsid w:val="005D7682"/>
    <w:rsid w:val="005E69BB"/>
    <w:rsid w:val="005F089E"/>
    <w:rsid w:val="005F6757"/>
    <w:rsid w:val="00604322"/>
    <w:rsid w:val="00604B39"/>
    <w:rsid w:val="0061758B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A3E6A"/>
    <w:rsid w:val="006B2F5D"/>
    <w:rsid w:val="006C08A3"/>
    <w:rsid w:val="006C0EBC"/>
    <w:rsid w:val="006D6DDA"/>
    <w:rsid w:val="006E22BC"/>
    <w:rsid w:val="006E4D7D"/>
    <w:rsid w:val="006E533A"/>
    <w:rsid w:val="006F49C7"/>
    <w:rsid w:val="006F51FD"/>
    <w:rsid w:val="007038AF"/>
    <w:rsid w:val="00705C74"/>
    <w:rsid w:val="00705FE3"/>
    <w:rsid w:val="007124FA"/>
    <w:rsid w:val="007126E0"/>
    <w:rsid w:val="00716A4B"/>
    <w:rsid w:val="00733B41"/>
    <w:rsid w:val="00753677"/>
    <w:rsid w:val="00755BB3"/>
    <w:rsid w:val="00770E29"/>
    <w:rsid w:val="00777B38"/>
    <w:rsid w:val="00782B19"/>
    <w:rsid w:val="00783962"/>
    <w:rsid w:val="007B6E0A"/>
    <w:rsid w:val="007C1540"/>
    <w:rsid w:val="007C64C0"/>
    <w:rsid w:val="007D222B"/>
    <w:rsid w:val="007D7399"/>
    <w:rsid w:val="007D7C42"/>
    <w:rsid w:val="007E7233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20C69"/>
    <w:rsid w:val="0094259F"/>
    <w:rsid w:val="00942BE5"/>
    <w:rsid w:val="00942D0A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193B"/>
    <w:rsid w:val="00A429F8"/>
    <w:rsid w:val="00A47064"/>
    <w:rsid w:val="00A51CDE"/>
    <w:rsid w:val="00A5379D"/>
    <w:rsid w:val="00A61711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B4B6F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1037"/>
    <w:rsid w:val="00B42221"/>
    <w:rsid w:val="00B534D9"/>
    <w:rsid w:val="00B603AB"/>
    <w:rsid w:val="00B6404C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1BC8"/>
    <w:rsid w:val="00C02937"/>
    <w:rsid w:val="00C24E65"/>
    <w:rsid w:val="00C33637"/>
    <w:rsid w:val="00C351C0"/>
    <w:rsid w:val="00C378AE"/>
    <w:rsid w:val="00C42A1C"/>
    <w:rsid w:val="00C46276"/>
    <w:rsid w:val="00C516FE"/>
    <w:rsid w:val="00C54DF3"/>
    <w:rsid w:val="00C61E64"/>
    <w:rsid w:val="00C63E44"/>
    <w:rsid w:val="00C65EBD"/>
    <w:rsid w:val="00C74A5A"/>
    <w:rsid w:val="00C75C3B"/>
    <w:rsid w:val="00C85AF5"/>
    <w:rsid w:val="00C87D3B"/>
    <w:rsid w:val="00CA45FD"/>
    <w:rsid w:val="00CA4C5C"/>
    <w:rsid w:val="00CA532A"/>
    <w:rsid w:val="00CB4C8E"/>
    <w:rsid w:val="00CC1CB9"/>
    <w:rsid w:val="00CD1F6C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2BC3"/>
    <w:rsid w:val="00D81A82"/>
    <w:rsid w:val="00D87060"/>
    <w:rsid w:val="00D900C1"/>
    <w:rsid w:val="00DA5487"/>
    <w:rsid w:val="00DA6CCD"/>
    <w:rsid w:val="00DA766B"/>
    <w:rsid w:val="00DB0730"/>
    <w:rsid w:val="00DB0BC1"/>
    <w:rsid w:val="00DB3F65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74D93"/>
    <w:rsid w:val="00E865B2"/>
    <w:rsid w:val="00E91DA5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42ABF"/>
    <w:rsid w:val="00F51251"/>
    <w:rsid w:val="00F54682"/>
    <w:rsid w:val="00F55B9B"/>
    <w:rsid w:val="00F60DB5"/>
    <w:rsid w:val="00F63087"/>
    <w:rsid w:val="00F670F7"/>
    <w:rsid w:val="00F67330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C4FB7"/>
    <w:rsid w:val="00FC536A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3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0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08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0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0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3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0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08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08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08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4145D4-BFB4-466D-A964-DF4DD9EA06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140</properties:Words>
  <properties:Characters>732</properties:Characters>
  <properties:Lines>40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2018-04-27T11:46:00Z</dcterms:created>
  <dc:creator>Korisnik</dc:creator>
  <cp:lastModifiedBy>Elizabet Jovanović</cp:lastModifiedBy>
  <cp:lastPrinted>2018-04-27T11:45:00Z</cp:lastPrinted>
  <dcterms:modified xmlns:xsi="http://www.w3.org/2001/XMLSchema-instance" xsi:type="dcterms:W3CDTF">2018-04-27T11:46:00Z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(1039   11    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