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0da4f" w14:paraId="310da4f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E8645D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BF1A5A">
        <w:rPr>
          <w:b/>
        </w:rPr>
        <w:t>706</w:t>
      </w:r>
      <w:r w:rsidR="00D17B84">
        <w:rPr>
          <w:b/>
        </w:rPr>
        <w:t>/</w:t>
      </w:r>
      <w:r w:rsidR="00324622">
        <w:rPr>
          <w:b/>
        </w:rPr>
        <w:t>2018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048FD" w:rsidR="00156C7B">
      <w:pPr>
        <w:pStyle w:val="Bezproreda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B904B1">
        <w:rPr>
          <w:lang w:val="hr-HR"/>
        </w:rPr>
        <w:t xml:space="preserve">  </w:t>
      </w:r>
      <w:r w:rsidR="00BF1A5A" w:rsidRPr="00BF1A5A">
        <w:rPr>
          <w:lang w:val="hr-HR"/>
        </w:rPr>
        <w:t>SOLSTOL jednostavno društvo s ograničenom odgovornošću za turizam i usluge</w:t>
      </w:r>
      <w:r w:rsidR="006A0C36">
        <w:rPr>
          <w:lang w:val="hr-HR"/>
        </w:rPr>
        <w:t xml:space="preserve">, </w:t>
      </w:r>
      <w:r w:rsidR="008A149A">
        <w:rPr>
          <w:lang w:val="hr-HR"/>
        </w:rPr>
        <w:t xml:space="preserve"> </w:t>
      </w:r>
      <w:r w:rsidR="00BF1A5A">
        <w:rPr>
          <w:lang w:val="hr-HR"/>
        </w:rPr>
        <w:t xml:space="preserve">OIB: </w:t>
      </w:r>
      <w:r w:rsidR="00BF1A5A" w:rsidRPr="00BF1A5A">
        <w:rPr>
          <w:lang w:val="hr-HR"/>
        </w:rPr>
        <w:t>92663314746</w:t>
      </w:r>
      <w:r w:rsidR="00BF1A5A">
        <w:rPr>
          <w:lang w:val="hr-HR"/>
        </w:rPr>
        <w:t xml:space="preserve">, Topuški put 3, Baška Voda, </w:t>
      </w:r>
      <w:r w:rsidR="00BF0C65">
        <w:rPr>
          <w:lang w:val="hr-HR"/>
        </w:rPr>
        <w:t>dana</w:t>
      </w:r>
      <w:r w:rsidR="008A149A">
        <w:rPr>
          <w:lang w:val="hr-HR"/>
        </w:rPr>
        <w:t xml:space="preserve"> 1</w:t>
      </w:r>
      <w:r w:rsidR="00BF1A5A">
        <w:rPr>
          <w:lang w:val="hr-HR"/>
        </w:rPr>
        <w:t>4</w:t>
      </w:r>
      <w:r w:rsidR="00D817C9">
        <w:rPr>
          <w:lang w:val="hr-HR"/>
        </w:rPr>
        <w:t>.</w:t>
      </w:r>
      <w:r w:rsidR="008A149A">
        <w:rPr>
          <w:lang w:val="hr-HR"/>
        </w:rPr>
        <w:t xml:space="preserve"> rujna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3805C5">
        <w:rPr>
          <w:lang w:val="hr-HR"/>
        </w:rPr>
        <w:t>4</w:t>
      </w:r>
      <w:r w:rsidR="00C15138">
        <w:rPr>
          <w:lang w:val="hr-HR"/>
        </w:rPr>
        <w:t>29 st.1.</w:t>
      </w:r>
      <w:r w:rsidR="003805C5">
        <w:rPr>
          <w:lang w:val="hr-HR"/>
        </w:rPr>
        <w:t xml:space="preserve"> 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8B36BF" w:rsidR="00DA2600">
      <w:pPr>
        <w:pStyle w:val="Bezproreda"/>
        <w:rPr>
          <w:rFonts w:eastAsia="Calibri"/>
        </w:rPr>
      </w:pPr>
      <w:r>
        <w:rPr>
          <w:lang w:val="hr-HR"/>
        </w:rPr>
        <w:t>I</w:t>
      </w:r>
      <w:r w:rsidR="00C4219C" w:rsidRPr="00C4219C">
        <w:rPr>
          <w:lang w:val="hr-HR"/>
        </w:rPr>
        <w:t xml:space="preserve"> </w:t>
      </w:r>
      <w:r w:rsidR="00172452">
        <w:rPr>
          <w:lang w:val="hr-HR"/>
        </w:rPr>
        <w:t xml:space="preserve">  </w:t>
      </w:r>
      <w:r w:rsidR="00BF1A5A" w:rsidRPr="00BF1A5A">
        <w:rPr>
          <w:lang w:val="hr-HR"/>
        </w:rPr>
        <w:t>SOLSTOL jednostavno društvo s ograničenom odgovornošću za turizam i usluge</w:t>
      </w:r>
      <w:r w:rsidR="00BF1A5A">
        <w:rPr>
          <w:lang w:val="hr-HR"/>
        </w:rPr>
        <w:t xml:space="preserve">,  OIB: </w:t>
      </w:r>
      <w:r w:rsidR="00BF1A5A" w:rsidRPr="00BF1A5A">
        <w:rPr>
          <w:lang w:val="hr-HR"/>
        </w:rPr>
        <w:t>92663314746</w:t>
      </w:r>
      <w:r w:rsidR="00BF1A5A">
        <w:rPr>
          <w:lang w:val="hr-HR"/>
        </w:rPr>
        <w:t>, Topuški put 3, Baška Voda</w:t>
      </w:r>
      <w:r w:rsidR="00172452">
        <w:rPr>
          <w:lang w:val="hr-HR"/>
        </w:rPr>
        <w:t xml:space="preserve"> </w:t>
      </w:r>
      <w:r w:rsidR="00010A33">
        <w:rPr>
          <w:lang w:val="hr-HR"/>
        </w:rPr>
        <w:t>,</w:t>
      </w:r>
      <w:r w:rsidR="00A27957">
        <w:rPr>
          <w:lang w:val="hr-HR"/>
        </w:rPr>
        <w:t xml:space="preserve">dana </w:t>
      </w:r>
      <w:r w:rsidR="00BF1A5A">
        <w:rPr>
          <w:lang w:val="hr-HR"/>
        </w:rPr>
        <w:t>03.09.</w:t>
      </w:r>
      <w:r w:rsidR="005662E0">
        <w:rPr>
          <w:lang w:val="hr-HR"/>
        </w:rPr>
        <w:t xml:space="preserve"> 201</w:t>
      </w:r>
      <w:r w:rsidR="00324622">
        <w:rPr>
          <w:lang w:val="hr-HR"/>
        </w:rPr>
        <w:t>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E048FD">
        <w:rPr>
          <w:rFonts w:eastAsia="Calibri"/>
        </w:rPr>
        <w:t>n</w:t>
      </w:r>
      <w:r w:rsidR="00DA2600">
        <w:rPr>
          <w:rFonts w:eastAsia="Calibri"/>
        </w:rPr>
        <w:t>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A05EFD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DA2600">
        <w:rPr>
          <w:rFonts w:eastAsia="Calibri"/>
        </w:rPr>
        <w:t>od</w:t>
      </w:r>
      <w:r w:rsidR="001A239C">
        <w:rPr>
          <w:rFonts w:eastAsia="Calibri"/>
        </w:rPr>
        <w:t xml:space="preserve"> </w:t>
      </w:r>
      <w:r w:rsidR="00BF1A5A">
        <w:rPr>
          <w:rFonts w:eastAsia="Calibri"/>
        </w:rPr>
        <w:t>29.117,00</w:t>
      </w:r>
      <w:r w:rsidR="00942567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</w:t>
      </w:r>
      <w:r w:rsidR="006317E9">
        <w:rPr>
          <w:rFonts w:eastAsia="Calibri"/>
        </w:rPr>
        <w:t>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2A2F9B">
        <w:rPr>
          <w:lang w:val="hr-HR"/>
        </w:rPr>
        <w:t xml:space="preserve"> </w:t>
      </w:r>
      <w:r w:rsidR="008A149A">
        <w:rPr>
          <w:lang w:val="hr-HR"/>
        </w:rPr>
        <w:t>1</w:t>
      </w:r>
      <w:r w:rsidR="00BF1A5A">
        <w:rPr>
          <w:lang w:val="hr-HR"/>
        </w:rPr>
        <w:t>4</w:t>
      </w:r>
      <w:r w:rsidR="008A149A">
        <w:rPr>
          <w:lang w:val="hr-HR"/>
        </w:rPr>
        <w:t xml:space="preserve">.rujna 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0A33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A1FFA"/>
    <w:rsid w:val="000B0C22"/>
    <w:rsid w:val="000C0F5B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51E3"/>
    <w:rsid w:val="00156C7B"/>
    <w:rsid w:val="00156EDE"/>
    <w:rsid w:val="00172452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A2F9B"/>
    <w:rsid w:val="002C52C2"/>
    <w:rsid w:val="002D2442"/>
    <w:rsid w:val="002F33ED"/>
    <w:rsid w:val="003008C3"/>
    <w:rsid w:val="003155B6"/>
    <w:rsid w:val="00324622"/>
    <w:rsid w:val="00332ABA"/>
    <w:rsid w:val="003462A2"/>
    <w:rsid w:val="00347A1C"/>
    <w:rsid w:val="0035473D"/>
    <w:rsid w:val="00363695"/>
    <w:rsid w:val="003805C5"/>
    <w:rsid w:val="003900DE"/>
    <w:rsid w:val="003901CA"/>
    <w:rsid w:val="003A4819"/>
    <w:rsid w:val="003B33AA"/>
    <w:rsid w:val="003C2B03"/>
    <w:rsid w:val="003C76D8"/>
    <w:rsid w:val="003D5435"/>
    <w:rsid w:val="00400B4D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3E9B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011E6"/>
    <w:rsid w:val="00623385"/>
    <w:rsid w:val="006317E9"/>
    <w:rsid w:val="006327E4"/>
    <w:rsid w:val="00642638"/>
    <w:rsid w:val="00656F1C"/>
    <w:rsid w:val="00661AAD"/>
    <w:rsid w:val="00670762"/>
    <w:rsid w:val="00683FE4"/>
    <w:rsid w:val="006A0C36"/>
    <w:rsid w:val="006B1065"/>
    <w:rsid w:val="006C0688"/>
    <w:rsid w:val="006C4C72"/>
    <w:rsid w:val="006D2F1B"/>
    <w:rsid w:val="006D353D"/>
    <w:rsid w:val="006E5BCE"/>
    <w:rsid w:val="006F4B58"/>
    <w:rsid w:val="00711635"/>
    <w:rsid w:val="00731863"/>
    <w:rsid w:val="007369AD"/>
    <w:rsid w:val="00746350"/>
    <w:rsid w:val="00771B18"/>
    <w:rsid w:val="00776B3E"/>
    <w:rsid w:val="00793668"/>
    <w:rsid w:val="00794362"/>
    <w:rsid w:val="007A01A6"/>
    <w:rsid w:val="007A08EB"/>
    <w:rsid w:val="007A43A5"/>
    <w:rsid w:val="007B1AA3"/>
    <w:rsid w:val="007B20E3"/>
    <w:rsid w:val="007C0114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149A"/>
    <w:rsid w:val="008A6587"/>
    <w:rsid w:val="008B0B5D"/>
    <w:rsid w:val="008B36BF"/>
    <w:rsid w:val="008B794D"/>
    <w:rsid w:val="008B7FB5"/>
    <w:rsid w:val="008D11FB"/>
    <w:rsid w:val="008D59FC"/>
    <w:rsid w:val="009142F2"/>
    <w:rsid w:val="009366AF"/>
    <w:rsid w:val="0094098A"/>
    <w:rsid w:val="00942567"/>
    <w:rsid w:val="00950EF7"/>
    <w:rsid w:val="0095582F"/>
    <w:rsid w:val="009636D7"/>
    <w:rsid w:val="009722F7"/>
    <w:rsid w:val="009A3F36"/>
    <w:rsid w:val="009D7F17"/>
    <w:rsid w:val="009E1984"/>
    <w:rsid w:val="009F11F3"/>
    <w:rsid w:val="009F1FD2"/>
    <w:rsid w:val="00A008DB"/>
    <w:rsid w:val="00A05EFD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1B46"/>
    <w:rsid w:val="00A86108"/>
    <w:rsid w:val="00A87C49"/>
    <w:rsid w:val="00AA0E96"/>
    <w:rsid w:val="00AA178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353F"/>
    <w:rsid w:val="00B21D9F"/>
    <w:rsid w:val="00B24F10"/>
    <w:rsid w:val="00B33BD5"/>
    <w:rsid w:val="00B37D02"/>
    <w:rsid w:val="00B5069F"/>
    <w:rsid w:val="00B61997"/>
    <w:rsid w:val="00B64934"/>
    <w:rsid w:val="00B661A5"/>
    <w:rsid w:val="00B67088"/>
    <w:rsid w:val="00B72DB3"/>
    <w:rsid w:val="00B874FD"/>
    <w:rsid w:val="00B87F74"/>
    <w:rsid w:val="00B904B1"/>
    <w:rsid w:val="00B941F0"/>
    <w:rsid w:val="00BB006E"/>
    <w:rsid w:val="00BB7C2E"/>
    <w:rsid w:val="00BD26E6"/>
    <w:rsid w:val="00BF0C65"/>
    <w:rsid w:val="00BF1A5A"/>
    <w:rsid w:val="00C01476"/>
    <w:rsid w:val="00C15138"/>
    <w:rsid w:val="00C20D62"/>
    <w:rsid w:val="00C35D96"/>
    <w:rsid w:val="00C36CDE"/>
    <w:rsid w:val="00C4219C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006FE"/>
    <w:rsid w:val="00D17B84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048FD"/>
    <w:rsid w:val="00E10A93"/>
    <w:rsid w:val="00E21CA6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8645D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320C2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06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6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6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6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6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06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6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6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6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6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St-706/2018-3</izvorni_sadrzaj>
    <derivirana_varijabla naziv="DomainObject.Oznaka_1">St-706/2018-3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St-706/2018</izvorni_sadrzaj>
    <derivirana_varijabla naziv="DomainObject.Predmet.OznakaBroj_1">St-706/2018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SOLSTOL jednostavno društvo s ograničenom odgovornošću za turizam i usluge</izvorni_sadrzaj>
    <derivirana_varijabla naziv="DomainObject.Predmet.ProtustrankaFormated_1">  SOLSTOL jednostavno društvo s ograničenom odgovornošću za turizam i usluge</derivirana_varijabla>
  </DomainObject.Predmet.ProtustrankaFormated>
  <DomainObject.Predmet.ProtustrankaFormatedOIB>
    <izvorni_sadrzaj>  SOLSTOL jednostavno društvo s ograničenom odgovornošću za turizam i usluge, OIB 92663314746</izvorni_sadrzaj>
    <derivirana_varijabla naziv="DomainObject.Predmet.ProtustrankaFormatedOIB_1">  SOLSTOL jednostavno društvo s ograničenom odgovornošću za turizam i usluge, OIB 92663314746</derivirana_varijabla>
  </DomainObject.Predmet.ProtustrankaFormatedOIB>
  <DomainObject.Predmet.ProtustrankaFormatedWithAdress>
    <izvorni_sadrzaj> SOLSTOL jednostavno društvo s ograničenom odgovornošću za turizam i usluge, Topuški put 3, 21320 Baška Voda</izvorni_sadrzaj>
    <derivirana_varijabla naziv="DomainObject.Predmet.ProtustrankaFormatedWithAdress_1"> SOLSTOL jednostavno društvo s ograničenom odgovornošću za turizam i usluge, Topuški put 3, 21320 Baška Voda</derivirana_varijabla>
  </DomainObject.Predmet.ProtustrankaFormatedWithAdress>
  <DomainObject.Predmet.ProtustrankaFormatedWithAdressOIB>
    <izvorni_sadrzaj> SOLSTOL jednostavno društvo s ograničenom odgovornošću za turizam i usluge, OIB 92663314746, Topuški put 3, 21320 Baška Voda</izvorni_sadrzaj>
    <derivirana_varijabla naziv="DomainObject.Predmet.ProtustrankaFormatedWithAdressOIB_1"> SOLSTOL jednostavno društvo s ograničenom odgovornošću za turizam i usluge, OIB 92663314746, Topuški put 3, 21320 Baška Voda</derivirana_varijabla>
  </DomainObject.Predmet.ProtustrankaFormatedWithAdressOIB>
  <DomainObject.Predmet.ProtustrankaWithAdress>
    <izvorni_sadrzaj>SOLSTOL jednostavno društvo s ograničenom odgovornošću za turizam i usluge Topuški put 3, 21320 Baška Voda</izvorni_sadrzaj>
    <derivirana_varijabla naziv="DomainObject.Predmet.ProtustrankaWithAdress_1">SOLSTOL jednostavno društvo s ograničenom odgovornošću za turizam i usluge Topuški put 3, 21320 Baška Voda</derivirana_varijabla>
  </DomainObject.Predmet.ProtustrankaWithAdress>
  <DomainObject.Predmet.ProtustrankaWithAdressOIB>
    <izvorni_sadrzaj>SOLSTOL jednostavno društvo s ograničenom odgovornošću za turizam i usluge, OIB 92663314746, Topuški put 3, 21320 Baška Voda</izvorni_sadrzaj>
    <derivirana_varijabla naziv="DomainObject.Predmet.ProtustrankaWithAdressOIB_1">SOLSTOL jednostavno društvo s ograničenom odgovornošću za turizam i usluge, OIB 92663314746, Topuški put 3, 21320 Baška Voda</derivirana_varijabla>
  </DomainObject.Predmet.ProtustrankaWithAdressOIB>
  <DomainObject.Predmet.ProtustrankaNazivFormated>
    <izvorni_sadrzaj>SOLSTOL jednostavno društvo s ograničenom odgovornošću za turizam i usluge</izvorni_sadrzaj>
    <derivirana_varijabla naziv="DomainObject.Predmet.ProtustrankaNazivFormated_1">SOLSTOL jednostavno društvo s ograničenom odgovornošću za turizam i usluge</derivirana_varijabla>
  </DomainObject.Predmet.ProtustrankaNazivFormated>
  <DomainObject.Predmet.ProtustrankaNazivFormatedOIB>
    <izvorni_sadrzaj>SOLSTOL jednostavno društvo s ograničenom odgovornošću za turizam i usluge, OIB 92663314746</izvorni_sadrzaj>
    <derivirana_varijabla naziv="DomainObject.Predmet.ProtustrankaNazivFormatedOIB_1">SOLSTOL jednostavno društvo s ograničenom odgovornošću za turizam i usluge, OIB 92663314746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29117.00</izvorni_sadrzaj>
    <derivirana_varijabla naziv="DomainObject.Predmet.TrenutnaVrijednost_1">29117.00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SOLSTOL jednostavno društvo s ograničenom odgovornošću za turizam i usluge</item>
    </izvorni_sadrzaj>
    <derivirana_varijabla naziv="DomainObject.Predmet.ProtuStrankaListFormated_1">
      <item>SOLSTOL jednostavno društvo s ograničenom odgovornošću za turizam i usluge</item>
    </derivirana_varijabla>
  </DomainObject.Predmet.ProtuStrankaListFormated>
  <DomainObject.Predmet.ProtuStrankaListFormatedOIB>
    <izvorni_sadrzaj>
      <item>SOLSTOL jednostavno društvo s ograničenom odgovornošću za turizam i usluge, OIB 92663314746</item>
    </izvorni_sadrzaj>
    <derivirana_varijabla naziv="DomainObject.Predmet.ProtuStrankaListFormatedOIB_1">
      <item>SOLSTOL jednostavno društvo s ograničenom odgovornošću za turizam i usluge, OIB 92663314746</item>
    </derivirana_varijabla>
  </DomainObject.Predmet.ProtuStrankaListFormatedOIB>
  <DomainObject.Predmet.ProtuStrankaListFormatedWithAdress>
    <izvorni_sadrzaj>
      <item>SOLSTOL jednostavno društvo s ograničenom odgovornošću za turizam i usluge, Topuški put 3, 21320 Baška Voda</item>
    </izvorni_sadrzaj>
    <derivirana_varijabla naziv="DomainObject.Predmet.ProtuStrankaListFormatedWithAdress_1">
      <item>SOLSTOL jednostavno društvo s ograničenom odgovornošću za turizam i usluge, Topuški put 3, 21320 Baška Voda</item>
    </derivirana_varijabla>
  </DomainObject.Predmet.ProtuStrankaListFormatedWithAdress>
  <DomainObject.Predmet.ProtuStrankaListFormatedWithAdressOIB>
    <izvorni_sadrzaj>
      <item>SOLSTOL jednostavno društvo s ograničenom odgovornošću za turizam i usluge, OIB 92663314746, Topuški put 3, 21320 Baška Voda</item>
    </izvorni_sadrzaj>
    <derivirana_varijabla naziv="DomainObject.Predmet.ProtuStrankaListFormatedWithAdressOIB_1">
      <item>SOLSTOL jednostavno društvo s ograničenom odgovornošću za turizam i usluge, OIB 92663314746, Topuški put 3, 21320 Baška Voda</item>
    </derivirana_varijabla>
  </DomainObject.Predmet.ProtuStrankaListFormatedWithAdressOIB>
  <DomainObject.Predmet.ProtuStrankaListNazivFormated>
    <izvorni_sadrzaj>
      <item>SOLSTOL jednostavno društvo s ograničenom odgovornošću za turizam i usluge</item>
    </izvorni_sadrzaj>
    <derivirana_varijabla naziv="DomainObject.Predmet.ProtuStrankaListNazivFormated_1">
      <item>SOLSTOL jednostavno društvo s ograničenom odgovornošću za turizam i usluge</item>
    </derivirana_varijabla>
  </DomainObject.Predmet.ProtuStrankaListNazivFormated>
  <DomainObject.Predmet.ProtuStrankaListNazivFormatedOIB>
    <izvorni_sadrzaj>
      <item>SOLSTOL jednostavno društvo s ograničenom odgovornošću za turizam i usluge, OIB 92663314746</item>
    </izvorni_sadrzaj>
    <derivirana_varijabla naziv="DomainObject.Predmet.ProtuStrankaListNazivFormatedOIB_1">
      <item>SOLSTOL jednostavno društvo s ograničenom odgovornošću za turizam i usluge, OIB 92663314746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>St-706/2018-3</izvorni_sadrzaj>
    <derivirana_varijabla naziv="DomainObject.PoslovniBrojDokumenta_1">St-706/2018-3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SOLSTOL jednostavno društvo s ograničenom odgovornošću za turizam i usluge</izvorni_sadrzaj>
    <derivirana_varijabla naziv="DomainObject.Predmet.ProtustrankaIDrugi_1">SOLSTOL jednostavno društvo s ograničenom odgovornošću za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SOLSTOL jednostavno društvo s ograničenom odgovornošću za turizam i usluge, OIB 92663314746, Topuški put 3, 21320 Baška Voda</izvorni_sadrzaj>
    <derivirana_varijabla naziv="DomainObject.Predmet.ProtustrankaIDrugiAdressOIB_1">SOLSTOL jednostavno društvo s ograničenom odgovornošću za turizam i usluge, OIB 92663314746, Topuški put 3,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SOLSTOL jednostavno društvo s ograničenom odgovornošću za turizam i usluge</item>
      <item>FINANCIJSKA AGENCIJA, RC SPLIT</item>
    </izvorni_sadrzaj>
    <derivirana_varijabla naziv="DomainObject.Predmet.SudioniciListNaziv_1">
      <item>SOLSTOL jednostavno društvo s ograničenom odgovornošću za turizam i usluge</item>
      <item>FINANCIJSKA AGENCIJA, RC SPLIT</item>
    </derivirana_varijabla>
  </DomainObject.Predmet.SudioniciListNaziv>
  <DomainObject.Predmet.SudioniciListAdressOIB>
    <izvorni_sadrzaj>
      <item>SOLSTOL jednostavno društvo s ograničenom odgovornošću za turizam i usluge, OIB 92663314746, Topuški put 3,21320 Baška Voda</item>
      <item>FINANCIJSKA AGENCIJA, RC SPLIT, OIB 85821130368, Mažuranićevo šetalište 24 b,21000 Split</item>
    </izvorni_sadrzaj>
    <derivirana_varijabla naziv="DomainObject.Predmet.SudioniciListAdressOIB_1">
      <item>SOLSTOL jednostavno društvo s ograničenom odgovornošću za turizam i usluge, OIB 92663314746, Topuški put 3,21320 Baška Voda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92663314746</item>
      <item>, OIB 85821130368</item>
    </izvorni_sadrzaj>
    <derivirana_varijabla naziv="DomainObject.Predmet.SudioniciListNazivOIB_1">
      <item>, OIB 92663314746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B18E4D-324A-49C2-A000-CE006AAC53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358</properties:Words>
  <properties:Characters>1933</properties:Characters>
  <properties:Lines>49</properties:Lines>
  <properties:Paragraphs>16</properties:Paragraphs>
  <properties:TotalTime>842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2018-09-14T11:53:00Z</cp:lastPrinted>
  <dcterms:modified xmlns:xsi="http://www.w3.org/2001/XMLSchema-instance" xsi:type="dcterms:W3CDTF">2018-09-14T11:54:00Z</dcterms:modified>
  <cp:revision>297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St-706/2018-3 / 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