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25595" w14:paraId="1e2559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7C21AD">
        <w:t>4120</w:t>
      </w:r>
      <w:r w:rsidR="00BA1C62">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7C21AD">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w:t>
      </w:r>
      <w:r w:rsidR="007C21AD">
        <w:t>Financijske agencije</w:t>
      </w:r>
      <w:r w:rsidR="000A2CA0" w:rsidRPr="00C254D4">
        <w:t xml:space="preserve">, Zagreb, </w:t>
      </w:r>
      <w:r w:rsidR="00DE04B4" w:rsidRPr="00C254D4">
        <w:t>Ulica grada Vukovara 70</w:t>
      </w:r>
      <w:r w:rsidR="000A2CA0" w:rsidRPr="00C254D4">
        <w:t xml:space="preserve">, za otvaranje stečajnog postupka nad </w:t>
      </w:r>
      <w:r w:rsidR="007C21AD">
        <w:t>dužnikom PROMO EVENTUS d.o.o., Zagreb, Paklenička 4, OIB 02003404195</w:t>
      </w:r>
      <w:r w:rsidR="000A2CA0" w:rsidRPr="00C254D4">
        <w:t xml:space="preserve">, dana </w:t>
      </w:r>
      <w:r w:rsidR="007C21AD">
        <w:t>23. studenog 2018.</w:t>
      </w:r>
      <w:r w:rsidR="000A2CA0" w:rsidRPr="00C254D4">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8D0CC6">
        <w:t>PROMO EVENTUS d.o.o., Zagreb, Paklenička 4, OIB 02003404195</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8D0CC6">
        <w:t>PROMO EVENTUS d.o.o., Zagreb, Paklenička 4, OIB 02003404195</w:t>
      </w:r>
      <w:r w:rsidR="000A2CA0" w:rsidRPr="00C254D4">
        <w:t xml:space="preserve">, da u roku 8 dana </w:t>
      </w:r>
      <w:r>
        <w:t xml:space="preserve">od dana dostave prijepisa ovoga zaključka dostavi sudu popis imovine i obveza dužnika sukladno čl. 17. st. 1. Stečajnog zakona (Narodne novine broj 71/15, </w:t>
      </w:r>
      <w:r w:rsidR="008D0CC6">
        <w:t xml:space="preserve">104/17, </w:t>
      </w:r>
      <w:r>
        <w:t>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D0CC6" w:rsidP="000A2CA0" w:rsidR="000A2CA0" w:rsidRPr="00C254D4">
      <w:pPr>
        <w:jc w:val="both"/>
        <w:rPr>
          <w:b/>
        </w:rPr>
      </w:pPr>
      <w:r>
        <w:rPr>
          <w:b/>
        </w:rPr>
        <w:t>10. siječnja 2019.</w:t>
      </w:r>
      <w:r w:rsidR="000A2CA0" w:rsidRPr="00C254D4">
        <w:rPr>
          <w:b/>
        </w:rPr>
        <w:t xml:space="preserve"> u </w:t>
      </w:r>
      <w:r>
        <w:rPr>
          <w:b/>
        </w:rPr>
        <w:t>10</w:t>
      </w:r>
      <w:r w:rsidR="00700A85">
        <w:rPr>
          <w:b/>
        </w:rPr>
        <w:t>,00</w:t>
      </w:r>
      <w:r w:rsidR="000A2CA0" w:rsidRPr="00C254D4">
        <w:rPr>
          <w:b/>
        </w:rPr>
        <w:t xml:space="preserve"> sati </w:t>
      </w:r>
      <w:r w:rsidR="000A2CA0" w:rsidRPr="00C254D4">
        <w:t>u zgradi Trgovačkog suda u Zagrebu, Stalna služba</w:t>
      </w:r>
      <w:r w:rsidR="000A2CA0" w:rsidRPr="00C254D4">
        <w:rPr>
          <w:b/>
        </w:rPr>
        <w:t>, Karlovac</w:t>
      </w:r>
      <w:r>
        <w:rPr>
          <w:b/>
        </w:rPr>
        <w:t>, Trg hrvatskih branitelja 1/II,</w:t>
      </w:r>
      <w:r w:rsidR="000A2CA0" w:rsidRPr="00C254D4">
        <w:rPr>
          <w:b/>
        </w:rPr>
        <w:t xml:space="preserve"> soba broj </w:t>
      </w:r>
      <w:r>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A2CA0" w:rsidRPr="00C254D4">
      <w:r w:rsidRPr="00C254D4">
        <w:t xml:space="preserve">- dužnik </w:t>
      </w:r>
      <w:r w:rsidR="008D0CC6">
        <w:t>PROMO EVENTUS</w:t>
      </w:r>
      <w:r w:rsidR="00D04603">
        <w:t xml:space="preserve"> </w:t>
      </w:r>
      <w:r w:rsidR="00A8529D">
        <w:t>d.o.o., Zagreb</w:t>
      </w:r>
    </w:p>
    <w:p w:rsidRDefault="000A2CA0" w:rsidP="000A2CA0" w:rsidR="000A2CA0" w:rsidRPr="00C254D4">
      <w:r w:rsidRPr="00C254D4">
        <w:t>-</w:t>
      </w:r>
      <w:r w:rsidR="005C6BCD" w:rsidRPr="00C254D4">
        <w:t xml:space="preserve"> zakonski zastupnik dužnika</w:t>
      </w:r>
      <w:r w:rsidRPr="00C254D4">
        <w:t xml:space="preserve"> </w:t>
      </w:r>
      <w:r w:rsidR="008D0CC6">
        <w:t xml:space="preserve">Iris Modrić, Vela Luka, Ulica 4 27/1 </w:t>
      </w:r>
      <w:r w:rsidRPr="00C254D4">
        <w:t xml:space="preserve">  </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8D0CC6" w:rsidP="005058C0" w:rsidR="008D0CC6"/>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D0CC6">
        <w:t>3. svibnja</w:t>
      </w:r>
      <w:r w:rsidR="00700A85">
        <w:t xml:space="preserve"> 2016</w:t>
      </w:r>
      <w:r w:rsidRPr="00C254D4">
        <w:t xml:space="preserve">. prijedlog za otvaranje stečajnog postupka nad dužnikom </w:t>
      </w:r>
      <w:r w:rsidR="008D0CC6">
        <w:t>PROMO EVENTUS d.o.o., Zagreb, Paklenička 4, OIB 02003404195</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8D0CC6">
        <w:t>539</w:t>
      </w:r>
      <w:r w:rsidR="00321D3A">
        <w:t xml:space="preserve"> dana </w:t>
      </w:r>
      <w:r w:rsidR="000518E3">
        <w:t xml:space="preserve">evidentirane neizvršene osnove za plaćanje u ukupnom iznosu od </w:t>
      </w:r>
      <w:r w:rsidR="008D0CC6">
        <w:t xml:space="preserve">5.388.145,97 </w:t>
      </w:r>
      <w:r w:rsidR="000518E3">
        <w:t xml:space="preserve">kn, te da dužnik ima </w:t>
      </w:r>
      <w:r w:rsidR="008D0CC6">
        <w:t>dvoje zaposlenih</w:t>
      </w:r>
      <w:r w:rsidR="000518E3">
        <w:t xml:space="preserve">. </w:t>
      </w:r>
    </w:p>
    <w:p w:rsidRDefault="008D0CC6" w:rsidP="000A2CA0" w:rsidR="008D0CC6">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8D0CC6">
        <w:t>2</w:t>
      </w:r>
      <w:r>
        <w:t xml:space="preserve">. SZ-a propisno je da je iznimno od roka iz čl. 110. st. </w:t>
      </w:r>
      <w:r w:rsidR="008D0CC6">
        <w:t>1</w:t>
      </w:r>
      <w:r>
        <w:t xml:space="preserve">.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8D0CC6">
        <w:t>deset</w:t>
      </w:r>
      <w:r>
        <w:t xml:space="preserve"> mjeseci, ali ne ranije od </w:t>
      </w:r>
      <w:r w:rsidR="008D0CC6">
        <w:t>osam</w:t>
      </w:r>
      <w:r>
        <w:t xml:space="preserve"> mjeseci od dana stupanja na snagu toga Zakona za pravnu osobu koja u Očevidniku redoslijeda osnova za plaćanje imaju evidentirane neizvršene osnove za plaćanje u neprekinutom razdoblju od 120 dana i </w:t>
      </w:r>
      <w:r w:rsidR="008D0CC6">
        <w:t>dva ili više zaposlenih</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8D0CC6" w:rsidP="000A2CA0" w:rsidR="008D0CC6"/>
    <w:p w:rsidRDefault="008D0CC6" w:rsidP="000A2CA0" w:rsidR="008D0CC6"/>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8D0CC6">
        <w:t>23. studenog 2018.</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t>Renata Klokočki</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7CDF">
      <w:rPr>
        <w:rStyle w:val="Brojstranice"/>
        <w:noProof/>
      </w:rPr>
      <w:t>2</w:t>
    </w:r>
    <w:r>
      <w:rPr>
        <w:rStyle w:val="Brojstranice"/>
      </w:rPr>
      <w:fldChar w:fldCharType="end"/>
    </w:r>
  </w:p>
  <w:p w:rsidRDefault="00874E6C" w:rsidP="004D27C4" w:rsidR="00874E6C">
    <w:pPr>
      <w:pStyle w:val="Zaglavlje"/>
      <w:jc w:val="right"/>
    </w:pPr>
    <w:r>
      <w:t>4 St-</w:t>
    </w:r>
    <w:r w:rsidR="008D0CC6">
      <w:t>4120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E2CB6"/>
    <w:rsid w:val="00217606"/>
    <w:rsid w:val="00217CDB"/>
    <w:rsid w:val="0025788E"/>
    <w:rsid w:val="0027227B"/>
    <w:rsid w:val="00277F8E"/>
    <w:rsid w:val="0028644D"/>
    <w:rsid w:val="00295F32"/>
    <w:rsid w:val="002D16B2"/>
    <w:rsid w:val="002D49A0"/>
    <w:rsid w:val="003126C7"/>
    <w:rsid w:val="003137A4"/>
    <w:rsid w:val="00321D3A"/>
    <w:rsid w:val="00334EB6"/>
    <w:rsid w:val="00343119"/>
    <w:rsid w:val="003659C4"/>
    <w:rsid w:val="003746BE"/>
    <w:rsid w:val="0039056D"/>
    <w:rsid w:val="003A46FC"/>
    <w:rsid w:val="004B4514"/>
    <w:rsid w:val="004D27C4"/>
    <w:rsid w:val="005058C0"/>
    <w:rsid w:val="0053264E"/>
    <w:rsid w:val="00544C75"/>
    <w:rsid w:val="005A562D"/>
    <w:rsid w:val="005C6BCD"/>
    <w:rsid w:val="00683588"/>
    <w:rsid w:val="00692A6B"/>
    <w:rsid w:val="006E6641"/>
    <w:rsid w:val="00700A85"/>
    <w:rsid w:val="00725DA9"/>
    <w:rsid w:val="007455D1"/>
    <w:rsid w:val="0075040F"/>
    <w:rsid w:val="00757A14"/>
    <w:rsid w:val="007B4990"/>
    <w:rsid w:val="007C21AD"/>
    <w:rsid w:val="007C7CDF"/>
    <w:rsid w:val="00801A6D"/>
    <w:rsid w:val="00874E6C"/>
    <w:rsid w:val="00875593"/>
    <w:rsid w:val="008D0CC6"/>
    <w:rsid w:val="00906436"/>
    <w:rsid w:val="00945F2A"/>
    <w:rsid w:val="009A0E71"/>
    <w:rsid w:val="00A031C0"/>
    <w:rsid w:val="00A649AF"/>
    <w:rsid w:val="00A8529D"/>
    <w:rsid w:val="00B1314F"/>
    <w:rsid w:val="00B334EE"/>
    <w:rsid w:val="00BA1C62"/>
    <w:rsid w:val="00BE1919"/>
    <w:rsid w:val="00BE3247"/>
    <w:rsid w:val="00BF1262"/>
    <w:rsid w:val="00C0305E"/>
    <w:rsid w:val="00C11889"/>
    <w:rsid w:val="00C254D4"/>
    <w:rsid w:val="00C27193"/>
    <w:rsid w:val="00C50F6D"/>
    <w:rsid w:val="00CE3CCE"/>
    <w:rsid w:val="00D04603"/>
    <w:rsid w:val="00D46A3C"/>
    <w:rsid w:val="00D47816"/>
    <w:rsid w:val="00D541C7"/>
    <w:rsid w:val="00DA62AF"/>
    <w:rsid w:val="00DC75CE"/>
    <w:rsid w:val="00DE04B4"/>
    <w:rsid w:val="00E03C0B"/>
    <w:rsid w:val="00E15553"/>
    <w:rsid w:val="00E21746"/>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C7CDF"/>
    <w:rPr>
      <w:color w:val="808080"/>
      <w:bdr w:space="0" w:sz="0" w:color="auto" w:val="none"/>
      <w:shd w:fill="auto" w:color="auto" w:val="clear"/>
    </w:rPr>
  </w:style>
  <w:style w:customStyle="true" w:styleId="eSPISCCParagraphDefaultFont" w:type="character">
    <w:name w:val="eSPIS_CC_Paragraph Default Font"/>
    <w:basedOn w:val="Zadanifontodlomka"/>
    <w:rsid w:val="007C7C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7CDF"/>
    <w:rPr>
      <w:bdr w:space="0" w:sz="0" w:color="auto" w:val="none"/>
      <w:shd w:fill="FFFFCC" w:color="auto" w:val="clear"/>
      <w:lang w:val="hr-HR"/>
    </w:rPr>
  </w:style>
  <w:style w:customStyle="true" w:styleId="PozadinaSvijetloCrvena" w:type="character">
    <w:name w:val="Pozadina_SvijetloCrvena"/>
    <w:basedOn w:val="eSPISCCParagraphDefaultFont"/>
    <w:rsid w:val="007C7C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7C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C7CDF"/>
    <w:rPr>
      <w:color w:val="808080"/>
      <w:bdr w:color="auto" w:space="0" w:sz="0" w:val="none"/>
      <w:shd w:color="auto" w:fill="auto" w:val="clear"/>
    </w:rPr>
  </w:style>
  <w:style w:customStyle="1" w:styleId="eSPISCCParagraphDefaultFont" w:type="character">
    <w:name w:val="eSPIS_CC_Paragraph Default Font"/>
    <w:basedOn w:val="Zadanifontodlomka"/>
    <w:rsid w:val="007C7C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7CDF"/>
    <w:rPr>
      <w:bdr w:color="auto" w:space="0" w:sz="0" w:val="none"/>
      <w:shd w:color="auto" w:fill="FFFFCC" w:val="clear"/>
      <w:lang w:val="hr-HR"/>
    </w:rPr>
  </w:style>
  <w:style w:customStyle="1" w:styleId="PozadinaSvijetloCrvena" w:type="character">
    <w:name w:val="Pozadina_SvijetloCrvena"/>
    <w:basedOn w:val="eSPISCCParagraphDefaultFont"/>
    <w:rsid w:val="007C7C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7C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4120</izvorni_sadrzaj>
    <derivirana_varijabla naziv="DomainObject.Predmet.Broj_1">4120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St-4120/2016</izvorni_sadrzaj>
    <derivirana_varijabla naziv="DomainObject.Predmet.OznakaBroj_1">St-4120/2016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 EVENTUS d.o.o. zastupanog po punomoćniku Iris Modrić</izvorni_sadrzaj>
    <derivirana_varijabla naziv="DomainObject.Predmet.ProtustrankaFormated_1">  PROMO EVENTUS d.o.o. zastupanog po punomoćniku Iris Modrić</derivirana_varijabla>
  </DomainObject.Predmet.ProtustrankaFormated>
  <DomainObject.Predmet.ProtustrankaFormatedOIB>
    <izvorni_sadrzaj>  PROMO EVENTUS d.o.o., OIB 02003404195 zastupanog po punomoćniku Iris Modrić</izvorni_sadrzaj>
    <derivirana_varijabla naziv="DomainObject.Predmet.ProtustrankaFormatedOIB_1">  PROMO EVENTUS d.o.o., OIB 02003404195 zastupanog po punomoćniku Iris Modrić</derivirana_varijabla>
  </DomainObject.Predmet.ProtustrankaFormatedOIB>
  <DomainObject.Predmet.ProtustrankaFormatedWithAdress>
    <izvorni_sadrzaj> PROMO EVENTUS d.o.o., Paklenička 4, 10000 Zagreb zastupanog po punomoćniku Iris Modrić</izvorni_sadrzaj>
    <derivirana_varijabla naziv="DomainObject.Predmet.ProtustrankaFormatedWithAdress_1"> PROMO EVENTUS d.o.o., Paklenička 4, 10000 Zagreb zastupanog po punomoćniku Iris Modrić</derivirana_varijabla>
  </DomainObject.Predmet.ProtustrankaFormatedWithAdress>
  <DomainObject.Predmet.ProtustrankaFormatedWithAdressOIB>
    <izvorni_sadrzaj> PROMO EVENTUS d.o.o., OIB 02003404195, Paklenička 4, 10000 Zagreb zastupanog po punomoćniku Iris Modrić</izvorni_sadrzaj>
    <derivirana_varijabla naziv="DomainObject.Predmet.ProtustrankaFormatedWithAdressOIB_1"> PROMO EVENTUS d.o.o., OIB 02003404195, Paklenička 4, 10000 Zagreb zastupanog po punomoćniku Iris Modrić</derivirana_varijabla>
  </DomainObject.Predmet.ProtustrankaFormatedWithAdressOIB>
  <DomainObject.Predmet.ProtustrankaWithAdress>
    <izvorni_sadrzaj>PROMO EVENTUS d.o.o. Paklenička 4, 10000 Zagreb</izvorni_sadrzaj>
    <derivirana_varijabla naziv="DomainObject.Predmet.ProtustrankaWithAdress_1">PROMO EVENTUS d.o.o. Paklenička 4, 10000 Zagreb</derivirana_varijabla>
  </DomainObject.Predmet.ProtustrankaWithAdress>
  <DomainObject.Predmet.ProtustrankaWithAdressOIB>
    <izvorni_sadrzaj>PROMO EVENTUS d.o.o., OIB 02003404195, Paklenička 4, 10000 Zagreb</izvorni_sadrzaj>
    <derivirana_varijabla naziv="DomainObject.Predmet.ProtustrankaWithAdressOIB_1">PROMO EVENTUS d.o.o., OIB 02003404195, Paklenička 4, 10000 Zagreb</derivirana_varijabla>
  </DomainObject.Predmet.ProtustrankaWithAdressOIB>
  <DomainObject.Predmet.ProtustrankaNazivFormated>
    <izvorni_sadrzaj>PROMO EVENTUS d.o.o.</izvorni_sadrzaj>
    <derivirana_varijabla naziv="DomainObject.Predmet.ProtustrankaNazivFormated_1">PROMO EVENTUS d.o.o.</derivirana_varijabla>
  </DomainObject.Predmet.ProtustrankaNazivFormated>
  <DomainObject.Predmet.ProtustrankaNazivFormatedOIB>
    <izvorni_sadrzaj>PROMO EVENTUS d.o.o., OIB 02003404195</izvorni_sadrzaj>
    <derivirana_varijabla naziv="DomainObject.Predmet.ProtustrankaNazivFormatedOIB_1">PROMO EVENTUS d.o.o., OIB 02003404195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PROMO EVENTUS d.o.o. zastupanog po punomoćniku Iris Modrić</item>
    </izvorni_sadrzaj>
    <derivirana_varijabla naziv="DomainObject.Predmet.ProtuStrankaListFormated_1">
      <item>PROMO EVENTUS d.o.o. zastupanog po punomoćniku Iris Modrić</item>
    </derivirana_varijabla>
  </DomainObject.Predmet.ProtuStrankaListFormated>
  <DomainObject.Predmet.ProtuStrankaListFormatedOIB>
    <izvorni_sadrzaj>
      <item>PROMO EVENTUS d.o.o., OIB 02003404195 zastupanog po punomoćniku Iris Modrić</item>
    </izvorni_sadrzaj>
    <derivirana_varijabla naziv="DomainObject.Predmet.ProtuStrankaListFormatedOIB_1">
      <item>PROMO EVENTUS d.o.o., OIB 02003404195 zastupanog po punomoćniku Iris Modrić</item>
    </derivirana_varijabla>
  </DomainObject.Predmet.ProtuStrankaListFormatedOIB>
  <DomainObject.Predmet.ProtuStrankaListFormatedWithAdress>
    <izvorni_sadrzaj>
      <item>PROMO EVENTUS d.o.o., Paklenička 4, 10000 Zagreb zastupanog po punomoćniku Iris Modrić</item>
    </izvorni_sadrzaj>
    <derivirana_varijabla naziv="DomainObject.Predmet.ProtuStrankaListFormatedWithAdress_1">
      <item>PROMO EVENTUS d.o.o., Paklenička 4, 10000 Zagreb zastupanog po punomoćniku Iris Modrić</item>
    </derivirana_varijabla>
  </DomainObject.Predmet.ProtuStrankaListFormatedWithAdress>
  <DomainObject.Predmet.ProtuStrankaListFormatedWithAdressOIB>
    <izvorni_sadrzaj>
      <item>PROMO EVENTUS d.o.o., OIB 02003404195, Paklenička 4, 10000 Zagreb zastupanog po punomoćniku Iris Modrić</item>
    </izvorni_sadrzaj>
    <derivirana_varijabla naziv="DomainObject.Predmet.ProtuStrankaListFormatedWithAdressOIB_1">
      <item>PROMO EVENTUS d.o.o., OIB 02003404195, Paklenička 4, 10000 Zagreb zastupanog po punomoćniku Iris Modrić</item>
    </derivirana_varijabla>
  </DomainObject.Predmet.ProtuStrankaListFormatedWithAdressOIB>
  <DomainObject.Predmet.ProtuStrankaListNazivFormated>
    <izvorni_sadrzaj>
      <item>PROMO EVENTUS d.o.o.</item>
    </izvorni_sadrzaj>
    <derivirana_varijabla naziv="DomainObject.Predmet.ProtuStrankaListNazivFormated_1">
      <item>PROMO EVENTUS d.o.o.</item>
    </derivirana_varijabla>
  </DomainObject.Predmet.ProtuStrankaListNazivFormated>
  <DomainObject.Predmet.ProtuStrankaListNazivFormatedOIB>
    <izvorni_sadrzaj>
      <item>PROMO EVENTUS d.o.o., OIB 02003404195</item>
    </izvorni_sadrzaj>
    <derivirana_varijabla naziv="DomainObject.Predmet.ProtuStrankaListNazivFormatedOIB_1">
      <item>PROMO EVENTUS d.o.o., OIB 02003404195</item>
    </derivirana_varijabla>
  </DomainObject.Predmet.ProtuStrankaListNazivFormatedOIB>
  <DomainObject.Predmet.OstaliListFormated>
    <izvorni_sadrzaj>
      <item>Iris Modrić punomoćnica sudionika u postupku PROMO EVENTUS d.o.o.</item>
    </izvorni_sadrzaj>
    <derivirana_varijabla naziv="DomainObject.Predmet.OstaliListFormated_1">
      <item>Iris Modrić punomoćnica sudionika u postupku PROMO EVENTUS d.o.o.</item>
    </derivirana_varijabla>
  </DomainObject.Predmet.OstaliListFormated>
  <DomainObject.Predmet.OstaliListFormatedOIB>
    <izvorni_sadrzaj>
      <item>Iris Modrić, OIB 61266098846 punomoćnica sudionika u postupku PROMO EVENTUS d.o.o.</item>
    </izvorni_sadrzaj>
    <derivirana_varijabla naziv="DomainObject.Predmet.OstaliListFormatedOIB_1">
      <item>Iris Modrić, OIB 61266098846 punomoćnica sudionika u postupku PROMO EVENTUS d.o.o.</item>
    </derivirana_varijabla>
  </DomainObject.Predmet.OstaliListFormatedOIB>
  <DomainObject.Predmet.OstaliListFormatedWithAdress>
    <izvorni_sadrzaj>
      <item>Iris Modrić, Ulica 4 271, 20270 Vela Luka punomoćnica sudionika u postupku PROMO EVENTUS d.o.o.</item>
    </izvorni_sadrzaj>
    <derivirana_varijabla naziv="DomainObject.Predmet.OstaliListFormatedWithAdress_1">
      <item>Iris Modrić, Ulica 4 271, 20270 Vela Luka punomoćnica sudionika u postupku PROMO EVENTUS d.o.o.</item>
    </derivirana_varijabla>
  </DomainObject.Predmet.OstaliListFormatedWithAdress>
  <DomainObject.Predmet.OstaliListFormatedWithAdressOIB>
    <izvorni_sadrzaj>
      <item>Iris Modrić, OIB 61266098846, Ulica 4 271, 20270 Vela Luka punomoćnica sudionika u postupku PROMO EVENTUS d.o.o.</item>
    </izvorni_sadrzaj>
    <derivirana_varijabla naziv="DomainObject.Predmet.OstaliListFormatedWithAdressOIB_1">
      <item>Iris Modrić, OIB 61266098846, Ulica 4 271, 20270 Vela Luka punomoćnica sudionika u postupku PROMO EVENTUS d.o.o.</item>
    </derivirana_varijabla>
  </DomainObject.Predmet.OstaliListFormatedWithAdressOIB>
  <DomainObject.Predmet.OstaliListNazivFormated>
    <izvorni_sadrzaj>
      <item>Iris Modrić</item>
    </izvorni_sadrzaj>
    <derivirana_varijabla naziv="DomainObject.Predmet.OstaliListNazivFormated_1">
      <item>Iris Modrić</item>
    </derivirana_varijabla>
  </DomainObject.Predmet.OstaliListNazivFormated>
  <DomainObject.Predmet.OstaliListNazivFormatedOIB>
    <izvorni_sadrzaj>
      <item>Iris Modrić, OIB 61266098846</item>
    </izvorni_sadrzaj>
    <derivirana_varijabla naziv="DomainObject.Predmet.OstaliListNazivFormatedOIB_1">
      <item>Iris Modrić, OIB 61266098846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PROMO EVENTUS d.o.o.</izvorni_sadrzaj>
    <derivirana_varijabla naziv="DomainObject.Predmet.ProtustrankaIDrugi_1">PROMO EVENTUS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PROMO EVENTUS d.o.o., OIB 02003404195, Paklenička 4, 10000 Zagreb</izvorni_sadrzaj>
    <derivirana_varijabla naziv="DomainObject.Predmet.ProtustrankaIDrugiAdressOIB_1">PROMO EVENTUS d.o.o., OIB 02003404195, Paklenička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PROMO EVENTUS d.o.o.</item>
      <item>Iris Modrić</item>
    </izvorni_sadrzaj>
    <derivirana_varijabla naziv="DomainObject.Predmet.SudioniciListNaziv_1">
      <item>FINA Regionalni centar Zagreb</item>
      <item>PROMO EVENTUS d.o.o.</item>
      <item>Iris Modrić</item>
    </derivirana_varijabla>
  </DomainObject.Predmet.SudioniciListNaziv>
  <DomainObject.Predmet.SudioniciListAdressOIB>
    <izvorni_sadrzaj>
      <item>FINA Regionalni centar Zagreb, OIB 85821130368, Trg svibanjskih žrtava 1995. br. 1,10000 Zagreb</item>
      <item>PROMO EVENTUS d.o.o., OIB 02003404195, Paklenička 4,10000 Zagreb</item>
      <item>Iris Modrić, OIB 61266098846, Ulica 4 271,20270 Vela Luka</item>
    </izvorni_sadrzaj>
    <derivirana_varijabla naziv="DomainObject.Predmet.SudioniciListAdressOIB_1">
      <item>FINA Regionalni centar Zagreb, OIB 85821130368, Trg svibanjskih žrtava 1995. br. 1,10000 Zagreb</item>
      <item>PROMO EVENTUS d.o.o., OIB 02003404195, Paklenička 4,10000 Zagreb</item>
      <item>Iris Modrić, OIB 61266098846, Ulica 4 271,20270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02003404195</item>
      <item>, OIB 61266098846</item>
    </izvorni_sadrzaj>
    <derivirana_varijabla naziv="DomainObject.Predmet.SudioniciListNazivOIB_1">
      <item>, OIB 85821130368</item>
      <item>, OIB 02003404195</item>
      <item>, OIB 61266098846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941</properties:Words>
  <properties:Characters>4924</properties:Characters>
  <properties:Lines>124</properties:Lines>
  <properties:Paragraphs>51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2018-11-23T09:21:00Z</dcterms:created>
  <dc:creator>gboljkovac</dc:creator>
  <cp:lastModifiedBy>Renata Klokočki</cp:lastModifiedBy>
  <cp:lastPrinted>2017-01-20T11:05:00Z</cp:lastPrinted>
  <dcterms:modified xmlns:xsi="http://www.w3.org/2001/XMLSchema-instance" xsi:type="dcterms:W3CDTF">2018-11-23T09:27:00Z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2.-PROMO EVENTUS---2018-.docx)</vt:lpwstr>
  </prop:property>
  <prop:property name="CC_coloring" pid="4" fmtid="{D5CDD505-2E9C-101B-9397-08002B2CF9AE}">
    <vt:bool>false</vt:bool>
  </prop:property>
  <prop:property name="BrojStranica" pid="5" fmtid="{D5CDD505-2E9C-101B-9397-08002B2CF9AE}">
    <vt:i4>3</vt:i4>
  </prop:property>
</prop:Properties>
</file>