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9be8" w14:paraId="c989be8" w:rsidRDefault="00DB1FA8" w:rsidP="00FC1537" w:rsidR="00DB1FA8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-268/16-6</w:t>
      </w:r>
    </w:p>
    <w:p w:rsidRDefault="00DB1FA8" w:rsidP="00E87D86" w:rsidR="00DB1FA8" w:rsidRPr="00FC1537">
      <w:pPr>
        <w:jc w:val="both"/>
      </w:pPr>
    </w:p>
    <w:p w:rsidRDefault="00DB1FA8" w:rsidP="00E87D86" w:rsidR="00DB1FA8" w:rsidRPr="00FC1537">
      <w:pPr>
        <w:jc w:val="both"/>
      </w:pPr>
    </w:p>
    <w:p w:rsidRDefault="00DB1FA8" w:rsidP="00E87D86" w:rsidR="00DB1FA8" w:rsidRPr="00FC1537">
      <w:pPr>
        <w:jc w:val="both"/>
      </w:pPr>
    </w:p>
    <w:p w:rsidRDefault="00DB1FA8" w:rsidP="00E87D86" w:rsidR="00DB1FA8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DB1FA8" w:rsidP="00E87D86" w:rsidR="00DB1FA8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DB1FA8" w:rsidP="00FC1537" w:rsidR="00DB1FA8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B1FA8" w:rsidP="00E87D86" w:rsidR="00DB1FA8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B1FA8" w:rsidP="00FC1537" w:rsidR="00DB1FA8" w:rsidRPr="00FC1537">
      <w:pPr>
        <w:jc w:val="center"/>
      </w:pPr>
      <w:r>
        <w:t>R E P U B L I K A   H R V A T S K A</w:t>
      </w:r>
    </w:p>
    <w:p w:rsidRDefault="00DB1FA8" w:rsidP="00E87D86" w:rsidR="00DB1FA8"/>
    <w:p w:rsidRDefault="00DB1FA8" w:rsidP="001F7D4E" w:rsidR="00DB1FA8">
      <w:pPr>
        <w:jc w:val="center"/>
      </w:pPr>
      <w:r>
        <w:t>O G L A S</w:t>
      </w:r>
    </w:p>
    <w:p w:rsidRDefault="00DB1FA8" w:rsidP="00A206D2" w:rsidR="00DB1FA8" w:rsidRPr="00FC1537"/>
    <w:p w:rsidRDefault="00DB1FA8" w:rsidP="00E87D86" w:rsidR="00DB1FA8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PATRIA GRADNJA j.d.o.o., Vir, Prezida XXIII br. 1, Vir, OIB: 91546876408,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22. veljače 2016</w:t>
      </w:r>
      <w:r w:rsidRPr="00FC1537">
        <w:t xml:space="preserve">., dana </w:t>
      </w:r>
      <w:r w:rsidR="00BB2677">
        <w:t>7</w:t>
      </w:r>
      <w:r>
        <w:t xml:space="preserve">. ožujka 2016., objavio je </w:t>
      </w:r>
    </w:p>
    <w:p w:rsidRDefault="00DB1FA8" w:rsidP="00A206D2" w:rsidR="00DB1FA8">
      <w:pPr>
        <w:jc w:val="both"/>
      </w:pPr>
    </w:p>
    <w:p w:rsidRDefault="00DB1FA8" w:rsidP="00083422" w:rsidR="00DB1FA8" w:rsidRPr="00FC1537">
      <w:pPr>
        <w:jc w:val="center"/>
      </w:pPr>
      <w:r>
        <w:t>o g l a s</w:t>
      </w:r>
    </w:p>
    <w:p w:rsidRDefault="00DB1FA8" w:rsidP="005C42A8" w:rsidR="00DB1FA8">
      <w:pPr>
        <w:ind w:firstLine="315"/>
        <w:jc w:val="both"/>
      </w:pPr>
    </w:p>
    <w:p w:rsidRDefault="00DB1FA8" w:rsidP="005C42A8" w:rsidR="00DB1FA8">
      <w:pPr>
        <w:ind w:firstLine="315"/>
        <w:jc w:val="both"/>
      </w:pPr>
    </w:p>
    <w:p w:rsidRDefault="00DB1FA8" w:rsidP="00DE074C" w:rsidR="00DB1FA8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PATRIA GRADNJA j.d.o.o., Vir, Prezida XXIII br. 1, Vir, OIB: 91546876408, </w:t>
      </w:r>
      <w:r w:rsidRPr="00FC1537">
        <w:t xml:space="preserve">iznosi </w:t>
      </w:r>
      <w:r>
        <w:rPr>
          <w:b/>
        </w:rPr>
        <w:t xml:space="preserve">64.169,29 </w:t>
      </w:r>
      <w:r>
        <w:t>kuna.</w:t>
      </w:r>
    </w:p>
    <w:p w:rsidRDefault="00DB1FA8" w:rsidP="00E87D86" w:rsidR="00DB1FA8" w:rsidRPr="00807351">
      <w:pPr>
        <w:jc w:val="both"/>
      </w:pPr>
    </w:p>
    <w:p w:rsidRDefault="00DB1FA8" w:rsidP="00CD5142" w:rsidR="00DB1FA8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Ivan Vujica iz Vira, Luka XVII 14, OIB: 32063087293, </w:t>
      </w:r>
      <w:r w:rsidRPr="00FC1537">
        <w:t>dužnika</w:t>
      </w:r>
      <w:r>
        <w:t xml:space="preserve"> PATRIA GRADNJA j.d.o.o., Vir,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DB1FA8" w:rsidP="00CD5142" w:rsidR="00DB1FA8">
      <w:pPr>
        <w:jc w:val="both"/>
      </w:pPr>
    </w:p>
    <w:p w:rsidRDefault="00DB1FA8" w:rsidP="0049025B" w:rsidR="00DB1FA8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B1FA8" w:rsidP="00CD5142" w:rsidR="00DB1FA8">
      <w:pPr>
        <w:jc w:val="both"/>
      </w:pPr>
    </w:p>
    <w:p w:rsidRDefault="00DB1FA8" w:rsidP="00CD5142" w:rsidR="00DB1FA8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PATRIA GRADNJA j.d.o.o., Vir, Prezida XXIII br. 1, Vir, OIB: 91546876408,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PATRIA GRADNJA j.d.o.o., V</w:t>
      </w:r>
      <w:r w:rsidR="00A206D2">
        <w:t>ir</w:t>
      </w:r>
      <w:r>
        <w:t>.</w:t>
      </w:r>
    </w:p>
    <w:p w:rsidRDefault="00DB1FA8" w:rsidP="00CD5142" w:rsidR="00DB1FA8">
      <w:pPr>
        <w:jc w:val="both"/>
      </w:pPr>
    </w:p>
    <w:p w:rsidRDefault="00A206D2" w:rsidP="00A206D2" w:rsidR="00A206D2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DB1FA8" w:rsidP="00A206D2" w:rsidR="00DB1FA8">
      <w:pPr>
        <w:ind w:hanging="142"/>
        <w:jc w:val="both"/>
      </w:pPr>
    </w:p>
    <w:p w:rsidRDefault="00DB1FA8" w:rsidP="00A206D2" w:rsidR="00DB1FA8">
      <w:pPr>
        <w:jc w:val="center"/>
      </w:pPr>
      <w:r w:rsidRPr="00FC1537">
        <w:t xml:space="preserve">U Zadru, </w:t>
      </w:r>
      <w:r w:rsidR="00BB2677">
        <w:t>7</w:t>
      </w:r>
      <w:r>
        <w:t>. ožujka 2016</w:t>
      </w:r>
      <w:r w:rsidRPr="00FC1537">
        <w:t xml:space="preserve">. </w:t>
      </w:r>
    </w:p>
    <w:p w:rsidRDefault="00A206D2" w:rsidP="00A206D2" w:rsidR="00A206D2" w:rsidRPr="00FC1537">
      <w:pPr>
        <w:jc w:val="center"/>
      </w:pPr>
    </w:p>
    <w:p w:rsidRDefault="00DB1FA8" w:rsidP="001945B8" w:rsidR="00DB1FA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A206D2">
        <w:t>a</w:t>
      </w:r>
      <w:r>
        <w:t xml:space="preserve">  s</w:t>
      </w:r>
      <w:r w:rsidR="00A206D2">
        <w:t>utkinja</w:t>
      </w:r>
    </w:p>
    <w:p w:rsidRDefault="00DB1FA8" w:rsidP="001945B8" w:rsidR="00DB1FA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DB1FA8" w:rsidP="00B84EF6" w:rsidR="00DB1FA8" w:rsidRPr="00FC1537">
      <w:pPr>
        <w:jc w:val="right"/>
      </w:pPr>
    </w:p>
    <w:p w:rsidRDefault="00DB1FA8" w:rsidP="00B84EF6" w:rsidR="00DB1FA8" w:rsidRPr="00FC1537">
      <w:pPr>
        <w:jc w:val="right"/>
      </w:pPr>
    </w:p>
    <w:p w:rsidRDefault="00DB1FA8" w:rsidP="00B84EF6" w:rsidR="00DB1FA8" w:rsidRPr="00FC1537"/>
    <w:p w:rsidRDefault="00DB1FA8" w:rsidP="00E87D86" w:rsidR="00DB1FA8" w:rsidRPr="00FC1537">
      <w:pPr>
        <w:jc w:val="both"/>
      </w:pPr>
    </w:p>
    <w:p w:rsidRDefault="00DB1FA8" w:rsidP="00FC1537" w:rsidR="00DB1FA8" w:rsidRPr="0049025B">
      <w:pPr>
        <w:ind w:firstLine="708" w:left="12"/>
        <w:jc w:val="both"/>
      </w:pPr>
      <w:r w:rsidRPr="0049025B">
        <w:t>DNA:</w:t>
      </w:r>
    </w:p>
    <w:p w:rsidRDefault="00DB1FA8" w:rsidP="00E87D86" w:rsidR="00DB1FA8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DB1FA8" w:rsidP="0024731F" w:rsidR="00DB1FA8">
      <w:pPr>
        <w:numPr>
          <w:ilvl w:val="0"/>
          <w:numId w:val="2"/>
        </w:numPr>
        <w:jc w:val="both"/>
      </w:pPr>
      <w:r>
        <w:t>u spis</w:t>
      </w:r>
    </w:p>
    <w:p w:rsidRDefault="00DB1FA8" w:rsidP="00E87D86" w:rsidR="00DB1FA8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DB1FA8" w:rsidP="00E87D86" w:rsidR="00DB1FA8" w:rsidRPr="00083422">
      <w:pPr>
        <w:ind w:firstLine="720"/>
        <w:jc w:val="both"/>
        <w:rPr>
          <w:b/>
        </w:rPr>
      </w:pPr>
    </w:p>
    <w:p w:rsidRDefault="00DB1FA8" w:rsidP="00E87D86" w:rsidR="00DB1FA8" w:rsidRPr="00FC1537">
      <w:pPr>
        <w:ind w:firstLine="720"/>
        <w:jc w:val="both"/>
      </w:pPr>
    </w:p>
    <w:p w:rsidRDefault="00DB1FA8" w:rsidP="00E87D86" w:rsidR="00DB1FA8" w:rsidRPr="00FC1537"/>
    <w:p w:rsidRDefault="00DB1FA8" w:rsidP="00E87D86" w:rsidR="00DB1FA8" w:rsidRPr="00FC1537"/>
    <w:p w:rsidRDefault="00DB1FA8" w:rsidR="00DB1FA8" w:rsidRPr="00FC1537"/>
    <w:sectPr w:rsidSect="00A206D2" w:rsidR="00DB1FA8" w:rsidRPr="00FC1537">
      <w:headerReference w:type="default" r:id="rId9"/>
      <w:foot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FA8" w:rsidP="00381900" w:rsidR="00DB1FA8">
      <w:r>
        <w:separator/>
      </w:r>
    </w:p>
  </w:endnote>
  <w:endnote w:id="0" w:type="continuationSeparator">
    <w:p w:rsidRDefault="00DB1FA8" w:rsidP="00381900" w:rsidR="00DB1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FA8" w:rsidR="00DB1FA8">
    <w:pPr>
      <w:pStyle w:val="Podnoje"/>
      <w:rPr>
        <w:lang w:val="hr-HR"/>
      </w:rPr>
    </w:pPr>
  </w:p>
  <w:p w:rsidRDefault="00DB1FA8" w:rsidR="00DB1FA8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FA8" w:rsidP="00381900" w:rsidR="00DB1FA8">
      <w:r>
        <w:separator/>
      </w:r>
    </w:p>
  </w:footnote>
  <w:footnote w:id="0" w:type="continuationSeparator">
    <w:p w:rsidRDefault="00DB1FA8" w:rsidP="00381900" w:rsidR="00DB1F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677" w:rsidP="00FC1537" w:rsidR="00DB1FA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A3C4D">
      <w:rPr>
        <w:noProof/>
      </w:rPr>
      <w:t>2</w:t>
    </w:r>
    <w:r>
      <w:rPr>
        <w:noProof/>
      </w:rPr>
      <w:fldChar w:fldCharType="end"/>
    </w:r>
    <w:r w:rsidR="00DB1FA8">
      <w:tab/>
    </w:r>
    <w:r w:rsidR="00DB1FA8">
      <w:tab/>
      <w:t xml:space="preserve">Poslovni broj: </w:t>
    </w:r>
    <w:r w:rsidR="00DB1FA8" w:rsidRPr="00FC1537">
      <w:t>1 St</w:t>
    </w:r>
    <w:r w:rsidR="00DB1FA8">
      <w:t>-268/16-6</w:t>
    </w:r>
  </w:p>
  <w:p w:rsidRDefault="00DB1FA8" w:rsidR="00DB1FA8">
    <w:pPr>
      <w:pStyle w:val="Zaglavlje"/>
      <w:jc w:val="center"/>
    </w:pPr>
  </w:p>
  <w:p w:rsidRDefault="00DB1FA8" w:rsidP="00FC1537" w:rsidR="00DB1FA8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878C3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3C4D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206D2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B2677"/>
    <w:rsid w:val="00BC5991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B1FA8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252AF"/>
    <w:rsid w:val="00F32BF4"/>
    <w:rsid w:val="00F46E88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5290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90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GRADNJA j.d.o.o. za građenje i trgovinu</izvorni_sadrzaj>
    <derivirana_varijabla naziv="DomainObject.Predmet.ProtustrankaFormated_1">  PATRIA GRADNJA j.d.o.o. za građenje i trgovinu</derivirana_varijabla>
  </DomainObject.Predmet.ProtustrankaFormated>
  <DomainObject.Predmet.ProtustrankaFormatedOIB>
    <izvorni_sadrzaj>  PATRIA GRADNJA j.d.o.o. za građenje i trgovinu, OIB 91546876408</izvorni_sadrzaj>
    <derivirana_varijabla naziv="DomainObject.Predmet.ProtustrankaFormatedOIB_1">  PATRIA GRADNJA j.d.o.o. za građenje i trgovinu, OIB 91546876408</derivirana_varijabla>
  </DomainObject.Predmet.ProtustrankaFormatedOIB>
  <DomainObject.Predmet.ProtustrankaFormatedWithAdress>
    <izvorni_sadrzaj> PATRIA GRADNJA j.d.o.o. za građenje i trgovinu, Prezida XXIII br. 1, 23234 Vir</izvorni_sadrzaj>
    <derivirana_varijabla naziv="DomainObject.Predmet.ProtustrankaFormatedWithAdress_1"> PATRIA GRADNJA j.d.o.o. za građenje i trgovinu, Prezida XXIII br. 1, 23234 Vir</derivirana_varijabla>
  </DomainObject.Predmet.ProtustrankaFormatedWithAdress>
  <DomainObject.Predmet.ProtustrankaFormatedWithAdressOIB>
    <izvorni_sadrzaj> PATRIA GRADNJA j.d.o.o. za građenje i trgovinu, OIB 91546876408, Prezida XXIII br. 1, 23234 Vir</izvorni_sadrzaj>
    <derivirana_varijabla naziv="DomainObject.Predmet.ProtustrankaFormatedWithAdressOIB_1"> PATRIA GRADNJA j.d.o.o. za građenje i trgovinu, OIB 91546876408, Prezida XXIII br. 1, 23234 Vir</derivirana_varijabla>
  </DomainObject.Predmet.ProtustrankaFormatedWithAdressOIB>
  <DomainObject.Predmet.ProtustrankaWithAdress>
    <izvorni_sadrzaj>PATRIA GRADNJA j.d.o.o. za građenje i trgovinu Prezida XXIII br. 1, 23234 Vir</izvorni_sadrzaj>
    <derivirana_varijabla naziv="DomainObject.Predmet.ProtustrankaWithAdress_1">PATRIA GRADNJA j.d.o.o. za građenje i trgovinu Prezida XXIII br. 1, 23234 Vir</derivirana_varijabla>
  </DomainObject.Predmet.ProtustrankaWithAdress>
  <DomainObject.Predmet.ProtustrankaWithAdressOIB>
    <izvorni_sadrzaj>PATRIA GRADNJA j.d.o.o. za građenje i trgovinu, OIB 91546876408, Prezida XXIII br. 1, 23234 Vir</izvorni_sadrzaj>
    <derivirana_varijabla naziv="DomainObject.Predmet.ProtustrankaWithAdressOIB_1">PATRIA GRADNJA j.d.o.o. za građenje i trgovinu, OIB 91546876408, Prezida XXIII br. 1, 23234 Vir</derivirana_varijabla>
  </DomainObject.Predmet.ProtustrankaWithAdressOIB>
  <DomainObject.Predmet.ProtustrankaNazivFormated>
    <izvorni_sadrzaj>PATRIA GRADNJA j.d.o.o. za građenje i trgovinu</izvorni_sadrzaj>
    <derivirana_varijabla naziv="DomainObject.Predmet.ProtustrankaNazivFormated_1">PATRIA GRADNJA j.d.o.o. za građenje i trgovinu</derivirana_varijabla>
  </DomainObject.Predmet.ProtustrankaNazivFormated>
  <DomainObject.Predmet.ProtustrankaNazivFormatedOIB>
    <izvorni_sadrzaj>PATRIA GRADNJA j.d.o.o. za građenje i trgovinu, OIB 91546876408</izvorni_sadrzaj>
    <derivirana_varijabla naziv="DomainObject.Predmet.ProtustrankaNazivFormatedOIB_1">PATRIA GRADNJA j.d.o.o. za građenje i trgovinu, OIB 91546876408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64169.29</izvorni_sadrzaj>
    <derivirana_varijabla naziv="DomainObject.Predmet.TrenutnaVrijednost_1">64169.29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PATRIA GRADNJA j.d.o.o. za građenje i trgovinu</item>
    </izvorni_sadrzaj>
    <derivirana_varijabla naziv="DomainObject.Predmet.ProtuStrankaListFormated_1">
      <item>PATRIA GRADNJA j.d.o.o. za građenje i trgovinu</item>
    </derivirana_varijabla>
  </DomainObject.Predmet.ProtuStrankaListFormated>
  <DomainObject.Predmet.ProtuStrankaListFormatedOIB>
    <izvorni_sadrzaj>
      <item>PATRIA GRADNJA j.d.o.o. za građenje i trgovinu, OIB 91546876408</item>
    </izvorni_sadrzaj>
    <derivirana_varijabla naziv="DomainObject.Predmet.ProtuStrankaListFormatedOIB_1">
      <item>PATRIA GRADNJA j.d.o.o. za građenje i trgovinu, OIB 91546876408</item>
    </derivirana_varijabla>
  </DomainObject.Predmet.ProtuStrankaListFormatedOIB>
  <DomainObject.Predmet.ProtuStrankaListFormatedWithAdress>
    <izvorni_sadrzaj>
      <item>PATRIA GRADNJA j.d.o.o. za građenje i trgovinu, Prezida XXIII br. 1, 23234 Vir</item>
    </izvorni_sadrzaj>
    <derivirana_varijabla naziv="DomainObject.Predmet.ProtuStrankaListFormatedWithAdress_1">
      <item>PATRIA GRADNJA j.d.o.o. za građenje i trgovinu, Prezida XXIII br. 1, 23234 Vir</item>
    </derivirana_varijabla>
  </DomainObject.Predmet.ProtuStrankaListFormatedWithAdress>
  <DomainObject.Predmet.ProtuStrankaListFormatedWithAdressOIB>
    <izvorni_sadrzaj>
      <item>PATRIA GRADNJA j.d.o.o. za građenje i trgovinu, OIB 91546876408, Prezida XXIII br. 1, 23234 Vir</item>
    </izvorni_sadrzaj>
    <derivirana_varijabla naziv="DomainObject.Predmet.ProtuStrankaListFormatedWithAdressOIB_1">
      <item>PATRIA GRADNJA j.d.o.o. za građenje i trgovinu, OIB 91546876408, Prezida XXIII br. 1, 23234 Vir</item>
    </derivirana_varijabla>
  </DomainObject.Predmet.ProtuStrankaListFormatedWithAdressOIB>
  <DomainObject.Predmet.ProtuStrankaListNazivFormated>
    <izvorni_sadrzaj>
      <item>PATRIA GRADNJA j.d.o.o. za građenje i trgovinu</item>
    </izvorni_sadrzaj>
    <derivirana_varijabla naziv="DomainObject.Predmet.ProtuStrankaListNazivFormated_1">
      <item>PATRIA GRADNJA j.d.o.o. za građenje i trgovinu</item>
    </derivirana_varijabla>
  </DomainObject.Predmet.ProtuStrankaListNazivFormated>
  <DomainObject.Predmet.ProtuStrankaListNazivFormatedOIB>
    <izvorni_sadrzaj>
      <item>PATRIA GRADNJA j.d.o.o. za građenje i trgovinu, OIB 91546876408</item>
    </izvorni_sadrzaj>
    <derivirana_varijabla naziv="DomainObject.Predmet.ProtuStrankaListNazivFormatedOIB_1">
      <item>PATRIA GRADNJA j.d.o.o. za građenje i trgovinu, OIB 91546876408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PATRIA GRADNJA j.d.o.o. za građenje i trgovinu</izvorni_sadrzaj>
    <derivirana_varijabla naziv="DomainObject.Predmet.ProtustrankaIDrugi_1">PATRIA GRADNJA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PATRIA GRADNJA j.d.o.o. za građenje i trgovinu, OIB 91546876408, Prezida XXIII br. 1, 23234 Vir</izvorni_sadrzaj>
    <derivirana_varijabla naziv="DomainObject.Predmet.ProtustrankaIDrugiAdressOIB_1">PATRIA GRADNJA j.d.o.o. za građenje i trgovinu, OIB 91546876408, Prezida XXIII br.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PATRIA GRADNJA j.d.o.o. za građenje i trgovinu</item>
    </izvorni_sadrzaj>
    <derivirana_varijabla naziv="DomainObject.Predmet.SudioniciListNaziv_1">
      <item>FINA</item>
      <item>PATRIA GRADNJA j.d.o.o. za građenje i trgovinu</item>
    </derivirana_varijabla>
  </DomainObject.Predmet.SudioniciListNaziv>
  <DomainObject.Predmet.SudioniciListAdressOIB>
    <izvorni_sadrzaj>
      <item>FINA, OIB 85821130368</item>
      <item>PATRIA GRADNJA j.d.o.o. za građenje i trgovinu, OIB 91546876408, Prezida XXIII br. 1,23234 Vir</item>
    </izvorni_sadrzaj>
    <derivirana_varijabla naziv="DomainObject.Predmet.SudioniciListAdressOIB_1">
      <item>FINA, OIB 85821130368</item>
      <item>PATRIA GRADNJA j.d.o.o. za građenje i trgovinu, OIB 91546876408, Prezida XXIII br.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91546876408</item>
    </izvorni_sadrzaj>
    <derivirana_varijabla naziv="DomainObject.Predmet.SudioniciListNazivOIB_1">
      <item>, OIB 85821130368</item>
      <item>, OIB 91546876408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411</properties:Words>
  <properties:Characters>2035</properties:Characters>
  <properties:Lines>63</properties:Lines>
  <properties:Paragraphs>19</properties:Paragraphs>
  <properties:TotalTime>8</properties:TotalTime>
  <properties:ScaleCrop>false</properties:ScaleCrop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2016-03-04T12:07:00Z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2016-03-07T10:37:00Z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