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8958" w14:paraId="6f88958" w:rsidRDefault="00280D1B" w:rsidP="00280D1B" w:rsidR="00280D1B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80D1B" w:rsidP="00280D1B" w:rsidR="00280D1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80D1B" w:rsidP="00280D1B" w:rsidR="00280D1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80D1B" w:rsidP="00280D1B" w:rsidR="00280D1B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80D1B" w:rsidP="00280D1B" w:rsidR="00280D1B">
      <w:pPr>
        <w:pStyle w:val="Zaglavlje"/>
        <w:spacing w:after="0"/>
      </w:pPr>
    </w:p>
    <w:p w:rsidRDefault="00280D1B" w:rsidP="00280D1B" w:rsidR="00280D1B">
      <w:pPr>
        <w:pStyle w:val="Zaglavlje"/>
        <w:spacing w:after="0"/>
        <w:jc w:val="center"/>
      </w:pPr>
      <w:r>
        <w:t>R E P U B L I K A    H R V A T S K A</w:t>
      </w:r>
    </w:p>
    <w:p w:rsidRDefault="00280D1B" w:rsidP="00280D1B" w:rsidR="00280D1B">
      <w:pPr>
        <w:pStyle w:val="Zaglavlje"/>
        <w:spacing w:after="0"/>
        <w:jc w:val="center"/>
      </w:pPr>
    </w:p>
    <w:p w:rsidRDefault="00280D1B" w:rsidP="00280D1B" w:rsidR="00280D1B">
      <w:pPr>
        <w:pStyle w:val="Zaglavlje"/>
        <w:spacing w:after="0"/>
        <w:jc w:val="center"/>
      </w:pPr>
      <w:r>
        <w:t>R J E Š E N J E</w:t>
      </w:r>
    </w:p>
    <w:p w:rsidRDefault="00280D1B" w:rsidP="00280D1B" w:rsidR="00280D1B">
      <w:pPr>
        <w:pStyle w:val="Zaglavlje"/>
        <w:spacing w:after="0"/>
      </w:pPr>
    </w:p>
    <w:p w:rsidRDefault="00280D1B" w:rsidP="00280D1B" w:rsidR="00280D1B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SIKAVAC j.d.o.o., OIB: 57645947645 sa sjedištem u Varaždinska 103, 42202 </w:t>
      </w:r>
      <w:proofErr w:type="spellStart"/>
      <w:r>
        <w:t>Zbelava</w:t>
      </w:r>
      <w:proofErr w:type="spellEnd"/>
      <w:r>
        <w:t>, dana 4. siječnja 2017</w:t>
      </w:r>
      <w:r>
        <w:t>. godine</w:t>
      </w:r>
      <w:r>
        <w:t>,</w:t>
      </w:r>
    </w:p>
    <w:p w:rsidRDefault="00280D1B" w:rsidP="00280D1B" w:rsidR="00280D1B">
      <w:pPr>
        <w:spacing w:after="0"/>
      </w:pPr>
    </w:p>
    <w:p w:rsidRDefault="00280D1B" w:rsidP="00280D1B" w:rsidR="00280D1B">
      <w:pPr>
        <w:spacing w:after="0"/>
        <w:jc w:val="center"/>
      </w:pPr>
      <w:r>
        <w:t>r i j e š i o  j e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tab/>
        <w:t xml:space="preserve">I. Pokreće se prethodni postupak radi utvrđivanja uvjeta za otvaranje stečajnog postupka nad dužnikom SIKAVAC j.d.o.o., OIB: 57645947645 sa sjedištem u Varaždinska 103, 42202 </w:t>
      </w:r>
      <w:proofErr w:type="spellStart"/>
      <w:r>
        <w:t>Zbelava</w:t>
      </w:r>
      <w:proofErr w:type="spellEnd"/>
      <w:r>
        <w:t>.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280D1B" w:rsidP="00280D1B" w:rsidR="00280D1B">
      <w:pPr>
        <w:spacing w:after="0"/>
        <w:jc w:val="both"/>
        <w:rPr>
          <w:color w:val="FF0000"/>
        </w:rPr>
      </w:pPr>
    </w:p>
    <w:p w:rsidRDefault="00280D1B" w:rsidP="00280D1B" w:rsidR="00280D1B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8. ožujka 2017. u 09,3</w:t>
      </w:r>
      <w:r>
        <w:rPr>
          <w:b/>
          <w:u w:val="single"/>
        </w:rPr>
        <w:t>0 sati</w:t>
      </w:r>
    </w:p>
    <w:p w:rsidRDefault="00280D1B" w:rsidP="00280D1B" w:rsidR="00280D1B">
      <w:pPr>
        <w:spacing w:after="0"/>
        <w:jc w:val="center"/>
        <w:rPr>
          <w:b/>
          <w:color w:themeColor="text1" w:val="000000"/>
          <w:u w:val="single"/>
        </w:rPr>
      </w:pPr>
    </w:p>
    <w:p w:rsidRDefault="00280D1B" w:rsidP="00280D1B" w:rsidR="00280D1B">
      <w:pPr>
        <w:spacing w:after="0"/>
        <w:jc w:val="center"/>
        <w:rPr>
          <w:b/>
          <w:color w:val="FF0000"/>
          <w:u w:val="single"/>
        </w:rPr>
      </w:pPr>
    </w:p>
    <w:p w:rsidRDefault="00280D1B" w:rsidP="00280D1B" w:rsidR="00280D1B">
      <w:pPr>
        <w:spacing w:after="0"/>
        <w:jc w:val="both"/>
      </w:pPr>
      <w:r>
        <w:t>kod Trgovačkog suda u Varaždinu, Braće Radić 2, soba broj 224/II kat, a na koje se dostavom ovoga rješenja pozivaju: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280D1B" w:rsidP="00280D1B" w:rsidR="00280D1B">
      <w:pPr>
        <w:spacing w:after="0"/>
        <w:jc w:val="both"/>
      </w:pPr>
      <w:r>
        <w:t xml:space="preserve">- direktor dužnika </w:t>
      </w:r>
      <w:r>
        <w:t xml:space="preserve">Branimir </w:t>
      </w:r>
      <w:proofErr w:type="spellStart"/>
      <w:r>
        <w:t>Vidić</w:t>
      </w:r>
      <w:proofErr w:type="spellEnd"/>
      <w:r>
        <w:t>, OIB: 10019273587, Biograd Na Moru, Dr. Franje Tuđmana 7</w:t>
      </w:r>
    </w:p>
    <w:p w:rsidRDefault="00280D1B" w:rsidP="00280D1B" w:rsidR="00280D1B">
      <w:pPr>
        <w:spacing w:after="0"/>
        <w:jc w:val="both"/>
      </w:pPr>
      <w:r>
        <w:t>- Županijsko državno odvjetništvo, Građansko-upravni odjel.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280D1B" w:rsidP="00280D1B" w:rsidR="00280D1B">
      <w:pPr>
        <w:spacing w:after="0"/>
        <w:jc w:val="center"/>
      </w:pPr>
    </w:p>
    <w:p w:rsidRDefault="00280D1B" w:rsidP="00280D1B" w:rsidR="00280D1B">
      <w:pPr>
        <w:spacing w:after="0"/>
        <w:jc w:val="center"/>
      </w:pPr>
      <w:r>
        <w:lastRenderedPageBreak/>
        <w:t>Obrazloženje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tab/>
        <w:t xml:space="preserve">Predlagatelj je 30. svibnja </w:t>
      </w:r>
      <w:r>
        <w:t>2016. podnio ovome sudu prijedlog za otvaranje stečajnog postupka nad dužnikom, navodeći da dužnik na dan</w:t>
      </w:r>
      <w:r>
        <w:t xml:space="preserve"> 1. rujna 2015</w:t>
      </w:r>
      <w:r>
        <w:t>. ima evidentirane neizvršene osnove za plaćan</w:t>
      </w:r>
      <w:r>
        <w:t>je u ukupnom iznosu od 42.421,43</w:t>
      </w:r>
      <w:r>
        <w:t xml:space="preserve"> kn.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center"/>
      </w:pPr>
    </w:p>
    <w:p w:rsidRDefault="00280D1B" w:rsidP="00280D1B" w:rsidR="00280D1B">
      <w:pPr>
        <w:spacing w:after="0"/>
        <w:jc w:val="center"/>
      </w:pPr>
    </w:p>
    <w:p w:rsidRDefault="00280D1B" w:rsidP="00280D1B" w:rsidR="00280D1B">
      <w:pPr>
        <w:spacing w:after="0"/>
        <w:jc w:val="center"/>
      </w:pPr>
      <w:r>
        <w:t>U Vara</w:t>
      </w:r>
      <w:r>
        <w:t>ždinu, 4. siječnja 2017.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</w:p>
    <w:p w:rsidRDefault="00632583" w:rsidP="00280D1B" w:rsidR="00280D1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0D1B">
        <w:t>SUDAC</w:t>
      </w:r>
    </w:p>
    <w:p w:rsidRDefault="00280D1B" w:rsidP="00280D1B" w:rsidR="00280D1B">
      <w:pPr>
        <w:spacing w:after="0"/>
        <w:jc w:val="both"/>
      </w:pPr>
    </w:p>
    <w:p w:rsidRDefault="00632583" w:rsidP="00280D1B" w:rsidR="00280D1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280D1B">
        <w:t xml:space="preserve">Melita </w:t>
      </w:r>
      <w:proofErr w:type="spellStart"/>
      <w:r w:rsidR="00280D1B">
        <w:t>Poljanec</w:t>
      </w:r>
      <w:proofErr w:type="spellEnd"/>
      <w:r w:rsidR="00280D1B">
        <w:t xml:space="preserve"> Bubaš</w:t>
      </w:r>
      <w:r>
        <w:t>, v.r.</w:t>
      </w:r>
    </w:p>
    <w:p w:rsidRDefault="00632583" w:rsidP="00280D1B" w:rsidR="00632583">
      <w:pPr>
        <w:spacing w:after="0"/>
        <w:jc w:val="both"/>
      </w:pPr>
    </w:p>
    <w:p w:rsidRDefault="00632583" w:rsidP="00280D1B" w:rsidR="0063258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t>UPUTA O PRAVNOM LIJEKU :</w:t>
      </w:r>
    </w:p>
    <w:p w:rsidRDefault="00280D1B" w:rsidP="00280D1B" w:rsidR="00280D1B">
      <w:pPr>
        <w:spacing w:after="0"/>
        <w:jc w:val="both"/>
      </w:pPr>
      <w:r>
        <w:t>Protiv ovoga rješenja posebna žalba nije dopuštena (čl. 115. st. 1. SZ-a).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  <w:r>
        <w:t>DNA:</w:t>
      </w:r>
    </w:p>
    <w:p w:rsidRDefault="00280D1B" w:rsidP="00280D1B" w:rsidR="00280D1B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280D1B" w:rsidP="00280D1B" w:rsidR="00280D1B">
      <w:pPr>
        <w:spacing w:after="0"/>
        <w:jc w:val="both"/>
      </w:pPr>
      <w:r>
        <w:t xml:space="preserve">- direktor dužnika </w:t>
      </w:r>
      <w:r>
        <w:t xml:space="preserve">Branimir </w:t>
      </w:r>
      <w:proofErr w:type="spellStart"/>
      <w:r>
        <w:t>Vidić</w:t>
      </w:r>
      <w:proofErr w:type="spellEnd"/>
      <w:r>
        <w:t>, Biograd Na Moru, Dr. Franje Tuđmana 7</w:t>
      </w:r>
    </w:p>
    <w:p w:rsidRDefault="00280D1B" w:rsidP="00280D1B" w:rsidR="00280D1B">
      <w:pPr>
        <w:spacing w:after="0"/>
        <w:jc w:val="both"/>
      </w:pPr>
      <w:r>
        <w:t>- Županijsko državno odvjetništvo, Građansko-upravni odjel.</w:t>
      </w:r>
    </w:p>
    <w:p w:rsidRDefault="00280D1B" w:rsidP="00280D1B" w:rsidR="00280D1B">
      <w:pPr>
        <w:spacing w:after="0"/>
        <w:jc w:val="both"/>
      </w:pPr>
      <w:r>
        <w:t xml:space="preserve">- stečajna e-Oglasna ploča </w:t>
      </w: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both"/>
      </w:pPr>
    </w:p>
    <w:p w:rsidRDefault="00280D1B" w:rsidP="00280D1B" w:rsidR="00280D1B">
      <w:pPr>
        <w:spacing w:after="0"/>
        <w:jc w:val="center"/>
      </w:pPr>
    </w:p>
    <w:p w:rsidRDefault="00AE649C" w:rsidP="00280D1B" w:rsidR="00AE649C" w:rsidRPr="00B76F3C">
      <w:pPr>
        <w:pStyle w:val="Naslov3"/>
        <w:spacing w:after="0"/>
      </w:pPr>
    </w:p>
    <w:p w:rsidRDefault="00937FF9" w:rsidP="00280D1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80D1B" w:rsidR="00AE649C" w:rsidRPr="00B76F3C">
      <w:pPr>
        <w:pStyle w:val="SudSjedite"/>
      </w:pPr>
      <w:r>
        <w:tab/>
      </w:r>
    </w:p>
    <w:p w:rsidRDefault="00DA0242" w:rsidP="00280D1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76F" w:rsidP="00537B78" w:rsidR="0035076F">
      <w:r>
        <w:separator/>
      </w:r>
    </w:p>
  </w:endnote>
  <w:endnote w:id="0" w:type="continuationSeparator">
    <w:p w:rsidRDefault="0035076F" w:rsidP="00537B78" w:rsidR="00350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76F" w:rsidP="00537B78" w:rsidR="0035076F">
      <w:r>
        <w:separator/>
      </w:r>
    </w:p>
  </w:footnote>
  <w:footnote w:id="0" w:type="continuationSeparator">
    <w:p w:rsidRDefault="0035076F" w:rsidP="00537B78" w:rsidR="00350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D1B" w:rsidP="00280D1B" w:rsidR="00280D1B">
    <w:pPr>
      <w:pStyle w:val="Zaglavlje"/>
      <w:spacing w:after="0"/>
    </w:pPr>
    <w:r>
      <w:t>Poslovni broj: 2 St-821/16-5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0D1B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76F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583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04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St-821/2016-5</izvorni_sadrzaj>
    <derivirana_varijabla naziv="DomainObject.Oznaka_1">St-821/2016-5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SIKAVAC jednostavno društvo s ograničenom odgovornošću za ugostiteljstvo</izvorni_sadrzaj>
    <derivirana_varijabla naziv="DomainObject.Predmet.ProtustrankaFormated_1">  SIKAVAC jednostavno društvo s ograničenom odgovornošću za ugostiteljstvo</derivirana_varijabla>
  </DomainObject.Predmet.ProtustrankaFormated>
  <DomainObject.Predmet.ProtustrankaFormatedOIB>
    <izvorni_sadrzaj>  SIKAVAC jednostavno društvo s ograničenom odgovornošću za ugostiteljstvo, OIB 57645947645</izvorni_sadrzaj>
    <derivirana_varijabla naziv="DomainObject.Predmet.ProtustrankaFormatedOIB_1">  SIKAVAC jednostavno društvo s ograničenom odgovornošću za ugostiteljstvo, OIB 57645947645</derivirana_varijabla>
  </DomainObject.Predmet.ProtustrankaFormatedOIB>
  <DomainObject.Predmet.ProtustrankaFormatedWithAdress>
    <izvorni_sadrzaj> SIKAVAC jednostavno društvo s ograničenom odgovornošću za ugostiteljstvo, Varaždinska 103, 42202 Zbelava</izvorni_sadrzaj>
    <derivirana_varijabla naziv="DomainObject.Predmet.ProtustrankaFormatedWithAdress_1"> SIKAVAC jednostavno društvo s ograničenom odgovornošću za ugostiteljstvo, Varaždinska 103, 42202 Zbelava</derivirana_varijabla>
  </DomainObject.Predmet.ProtustrankaFormatedWithAdress>
  <DomainObject.Predmet.ProtustrankaFormatedWithAdressOIB>
    <izvorni_sadrzaj> SIKAVAC jednostavno društvo s ograničenom odgovornošću za ugostiteljstvo, OIB 57645947645, Varaždinska 103, 42202 Zbelava</izvorni_sadrzaj>
    <derivirana_varijabla naziv="DomainObject.Predmet.ProtustrankaFormatedWithAdressOIB_1"> SIKAVAC jednostavno društvo s ograničenom odgovornošću za ugostiteljstvo, OIB 57645947645, Varaždinska 103, 42202 Zbelava</derivirana_varijabla>
  </DomainObject.Predmet.ProtustrankaFormatedWithAdressOIB>
  <DomainObject.Predmet.ProtustrankaWithAdress>
    <izvorni_sadrzaj>SIKAVAC jednostavno društvo s ograničenom odgovornošću za ugostiteljstvo Varaždinska 103, 42202 Zbelava</izvorni_sadrzaj>
    <derivirana_varijabla naziv="DomainObject.Predmet.ProtustrankaWithAdress_1">SIKAVAC jednostavno društvo s ograničenom odgovornošću za ugostiteljstvo Varaždinska 103, 42202 Zbelava</derivirana_varijabla>
  </DomainObject.Predmet.ProtustrankaWithAdress>
  <DomainObject.Predmet.ProtustrankaWithAdressOIB>
    <izvorni_sadrzaj>SIKAVAC jednostavno društvo s ograničenom odgovornošću za ugostiteljstvo, OIB 57645947645, Varaždinska 103, 42202 Zbelava</izvorni_sadrzaj>
    <derivirana_varijabla naziv="DomainObject.Predmet.ProtustrankaWithAdressOIB_1">SIKAVAC jednostavno društvo s ograničenom odgovornošću za ugostiteljstvo, OIB 57645947645, Varaždinska 103, 42202 Zbelava</derivirana_varijabla>
  </DomainObject.Predmet.ProtustrankaWithAdressOIB>
  <DomainObject.Predmet.ProtustrankaNazivFormated>
    <izvorni_sadrzaj>SIKAVAC jednostavno društvo s ograničenom odgovornošću za ugostiteljstvo</izvorni_sadrzaj>
    <derivirana_varijabla naziv="DomainObject.Predmet.ProtustrankaNazivFormated_1">SIKAVAC jednostavno društvo s ograničenom odgovornošću za ugostiteljstvo</derivirana_varijabla>
  </DomainObject.Predmet.ProtustrankaNazivFormated>
  <DomainObject.Predmet.ProtustrankaNazivFormatedOIB>
    <izvorni_sadrzaj>SIKAVAC jednostavno društvo s ograničenom odgovornošću za ugostiteljstvo, OIB 57645947645</izvorni_sadrzaj>
    <derivirana_varijabla naziv="DomainObject.Predmet.ProtustrankaNazivFormatedOIB_1">SIKAVAC jednostavno društvo s ograničenom odgovornošću za ugostiteljstvo, OIB 57645947645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42421.43</izvorni_sadrzaj>
    <derivirana_varijabla naziv="DomainObject.Predmet.TrenutnaVrijednost_1">42421.43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SIKAVAC jednostavno društvo s ograničenom odgovornošću za ugostiteljstvo</item>
    </izvorni_sadrzaj>
    <derivirana_varijabla naziv="DomainObject.Predmet.ProtuStrankaListFormated_1">
      <item>SIKAVAC jednostavno društvo s ograničenom odgovornošću za ugostiteljstvo</item>
    </derivirana_varijabla>
  </DomainObject.Predmet.ProtuStrankaListFormated>
  <DomainObject.Predmet.ProtuStrankaListFormatedOIB>
    <izvorni_sadrzaj>
      <item>SIKAVAC jednostavno društvo s ograničenom odgovornošću za ugostiteljstvo, OIB 57645947645</item>
    </izvorni_sadrzaj>
    <derivirana_varijabla naziv="DomainObject.Predmet.ProtuStrankaListFormatedOIB_1">
      <item>SIKAVAC jednostavno društvo s ograničenom odgovornošću za ugostiteljstvo, OIB 57645947645</item>
    </derivirana_varijabla>
  </DomainObject.Predmet.ProtuStrankaListFormatedOIB>
  <DomainObject.Predmet.ProtuStrankaListFormatedWithAdress>
    <izvorni_sadrzaj>
      <item>SIKAVAC jednostavno društvo s ograničenom odgovornošću za ugostiteljstvo, Varaždinska 103, 42202 Zbelava</item>
    </izvorni_sadrzaj>
    <derivirana_varijabla naziv="DomainObject.Predmet.ProtuStrankaListFormatedWithAdress_1">
      <item>SIKAVAC jednostavno društvo s ograničenom odgovornošću za ugostiteljstvo, Varaždinska 103, 42202 Zbelava</item>
    </derivirana_varijabla>
  </DomainObject.Predmet.ProtuStrankaListFormatedWithAdress>
  <DomainObject.Predmet.ProtuStrankaListFormatedWithAdressOIB>
    <izvorni_sadrzaj>
      <item>SIKAVAC jednostavno društvo s ograničenom odgovornošću za ugostiteljstvo, OIB 57645947645, Varaždinska 103, 42202 Zbelava</item>
    </izvorni_sadrzaj>
    <derivirana_varijabla naziv="DomainObject.Predmet.ProtuStrankaListFormatedWithAdressOIB_1">
      <item>SIKAVAC jednostavno društvo s ograničenom odgovornošću za ugostiteljstvo, OIB 57645947645, Varaždinska 103, 42202 Zbelava</item>
    </derivirana_varijabla>
  </DomainObject.Predmet.ProtuStrankaListFormatedWithAdressOIB>
  <DomainObject.Predmet.ProtuStrankaListNazivFormated>
    <izvorni_sadrzaj>
      <item>SIKAVAC jednostavno društvo s ograničenom odgovornošću za ugostiteljstvo</item>
    </izvorni_sadrzaj>
    <derivirana_varijabla naziv="DomainObject.Predmet.ProtuStrankaListNazivFormated_1">
      <item>SIKAVAC jednostavno društvo s ograničenom odgovornošću za ugostiteljstvo</item>
    </derivirana_varijabla>
  </DomainObject.Predmet.ProtuStrankaListNazivFormated>
  <DomainObject.Predmet.ProtuStrankaListNazivFormatedOIB>
    <izvorni_sadrzaj>
      <item>SIKAVAC jednostavno društvo s ograničenom odgovornošću za ugostiteljstvo, OIB 57645947645</item>
    </izvorni_sadrzaj>
    <derivirana_varijabla naziv="DomainObject.Predmet.ProtuStrankaListNazivFormatedOIB_1">
      <item>SIKAVAC jednostavno društvo s ograničenom odgovornošću za ugostiteljstvo, OIB 57645947645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St-821/2016-5</izvorni_sadrzaj>
    <derivirana_varijabla naziv="DomainObject.PoslovniBrojDokumenta_1">St-821/2016-5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SIKAVAC jednostavno društvo s ograničenom odgovornošću za ugostiteljstvo</izvorni_sadrzaj>
    <derivirana_varijabla naziv="DomainObject.Predmet.ProtustrankaIDrugi_1">SIKAVAC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SIKAVAC jednostavno društvo s ograničenom odgovornošću za ugostiteljstvo, OIB 57645947645, Varaždinska 103, 42202 Zbelava</izvorni_sadrzaj>
    <derivirana_varijabla naziv="DomainObject.Predmet.ProtustrankaIDrugiAdressOIB_1">SIKAVAC jednostavno društvo s ograničenom odgovornošću za ugostiteljstvo, OIB 57645947645, Varaždinska 103,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SIKAVAC jednostavno društvo s ograničenom odgovornošću za ugostiteljstvo</item>
      <item>sudski registar</item>
    </izvorni_sadrzaj>
    <derivirana_varijabla naziv="DomainObject.Predmet.SudioniciListNaziv_1">
      <item>Financijska agencija</item>
      <item>SIKAVAC jednostavno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</item>
      <item>SIKAVAC jednostavno društvo s ograničenom odgovornošću za ugostiteljstvo, OIB 57645947645, Varaždinska 103,42202 Zbelava</item>
      <item>sudski registar</item>
    </izvorni_sadrzaj>
    <derivirana_varijabla naziv="DomainObject.Predmet.SudioniciListAdressOIB_1">
      <item>Financijska agencija, OIB 85821130368</item>
      <item>SIKAVAC jednostavno društvo s ograničenom odgovornošću za ugostiteljstvo, OIB 57645947645, Varaždinska 103,42202 Zbelava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00402-2985-44D8-9409-B274E999F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2434</properties:Characters>
  <properties:Lines>89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2017-01-04T11:53:00Z</cp:lastPrinted>
  <dcterms:modified xmlns:xsi="http://www.w3.org/2001/XMLSchema-instance" xsi:type="dcterms:W3CDTF">2017-01-04T11:53:00Z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St-821/2016-5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