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276f" w14:paraId="def276f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</w:p>
    <w:p w:rsidRDefault="00435594" w:rsidP="005D6592" w:rsidR="005D6592" w:rsidRPr="009215BF">
      <w:r>
        <w:t xml:space="preserve">    REPUBLIKA HRVATSKA </w:t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</w:t>
      </w:r>
      <w:r w:rsidR="00435594">
        <w:t xml:space="preserve">0 PAZIN, Dršćevka 1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3E1B24">
        <w:t>POINT DESIGN j.d.o.o. Pula, Splitska 7</w:t>
      </w:r>
      <w:r w:rsidR="0064485F" w:rsidRPr="009215BF">
        <w:t xml:space="preserve">, OIB: </w:t>
      </w:r>
      <w:r w:rsidR="003E1B24" w:rsidRPr="003E1B24">
        <w:t>58042133227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3E1B24">
        <w:t>POINT DESIGN j.d.o.o. Pula, Splitska 7</w:t>
      </w:r>
      <w:r w:rsidR="003E1B24" w:rsidRPr="009215BF">
        <w:t xml:space="preserve">, OIB: </w:t>
      </w:r>
      <w:r w:rsidR="003E1B24" w:rsidRPr="003E1B24">
        <w:t>58042133227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</w:t>
      </w:r>
      <w:r w:rsidRPr="003B5190">
        <w:t xml:space="preserve">Za stečajnog upravitelja imenuje se </w:t>
      </w:r>
      <w:r w:rsidR="003B5190" w:rsidRPr="003B5190">
        <w:t>Slaven Gavrić iz Rijeke, Zagrebačka 18</w:t>
      </w:r>
      <w:r w:rsidRPr="003B5190">
        <w:t xml:space="preserve">, OIB: </w:t>
      </w:r>
      <w:r w:rsidR="003B5190" w:rsidRPr="003B5190">
        <w:t>20372135016</w:t>
      </w:r>
      <w:r w:rsidRPr="003B5190">
        <w:t>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3E1B24">
        <w:t>POINT DESIGN j.d.o.o. Pula, Splitska 7</w:t>
      </w:r>
      <w:r w:rsidR="003E1B24" w:rsidRPr="009215BF">
        <w:t xml:space="preserve">, OIB: </w:t>
      </w:r>
      <w:r w:rsidR="003E1B24" w:rsidRPr="003E1B24">
        <w:t>58042133227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>Rješenjem ovog suda posl.br.</w:t>
      </w:r>
      <w:r w:rsidR="003E1B24">
        <w:t>1</w:t>
      </w:r>
      <w:r w:rsidRPr="009215BF">
        <w:t xml:space="preserve"> </w:t>
      </w:r>
      <w:r w:rsidR="003C6907" w:rsidRPr="009215BF">
        <w:t>St-</w:t>
      </w:r>
      <w:r w:rsidR="003E1B24">
        <w:t>375</w:t>
      </w:r>
      <w:r w:rsidR="003C6907" w:rsidRPr="009215BF">
        <w:t>/1</w:t>
      </w:r>
      <w:r w:rsidR="006F2D86" w:rsidRPr="009215BF">
        <w:t>7</w:t>
      </w:r>
      <w:r w:rsidR="003B6539">
        <w:t>-</w:t>
      </w:r>
      <w:r w:rsidR="003E1B24">
        <w:t>3</w:t>
      </w:r>
      <w:r w:rsidR="003C6907" w:rsidRPr="009215BF">
        <w:t xml:space="preserve"> od </w:t>
      </w:r>
      <w:r w:rsidR="003E1B24">
        <w:t>29</w:t>
      </w:r>
      <w:r w:rsidR="003C6907" w:rsidRPr="009215BF">
        <w:t xml:space="preserve">. </w:t>
      </w:r>
      <w:r w:rsidR="003E1B24">
        <w:t>lipnja</w:t>
      </w:r>
      <w:r w:rsidR="00584927" w:rsidRPr="009215BF">
        <w:t xml:space="preserve"> </w:t>
      </w:r>
      <w:r w:rsidR="003C6907" w:rsidRPr="009215BF">
        <w:t>2017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3E1B24">
        <w:t>29</w:t>
      </w:r>
      <w:r w:rsidR="00584927" w:rsidRPr="009215BF">
        <w:t xml:space="preserve">. </w:t>
      </w:r>
      <w:r w:rsidR="003E1B24">
        <w:t>lipnja</w:t>
      </w:r>
      <w:r w:rsidR="00584927" w:rsidRPr="009215BF">
        <w:t xml:space="preserve"> 2017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>Budući da nije utvrđeno da dužnik ima imovinu, temeljem čl. 132. SZ-a, rješenjem posl. broj:</w:t>
      </w:r>
      <w:r w:rsidR="003E1B24">
        <w:t xml:space="preserve"> 1</w:t>
      </w:r>
      <w:r w:rsidRPr="009215BF">
        <w:t xml:space="preserve"> </w:t>
      </w:r>
      <w:r w:rsidR="00CD42C9" w:rsidRPr="009215BF">
        <w:t>St-</w:t>
      </w:r>
      <w:r w:rsidR="003E1B24">
        <w:t>375</w:t>
      </w:r>
      <w:r w:rsidR="00CD42C9" w:rsidRPr="009215BF">
        <w:t>/1</w:t>
      </w:r>
      <w:r w:rsidR="00584927" w:rsidRPr="009215BF">
        <w:t>7</w:t>
      </w:r>
      <w:r w:rsidR="00CD42C9" w:rsidRPr="009215BF">
        <w:t>-</w:t>
      </w:r>
      <w:r w:rsidR="003E1B24">
        <w:t>10</w:t>
      </w:r>
      <w:r w:rsidR="00CD42C9" w:rsidRPr="009215BF">
        <w:t xml:space="preserve"> od </w:t>
      </w:r>
      <w:r w:rsidR="003E1B24">
        <w:t>6</w:t>
      </w:r>
      <w:r w:rsidR="00CD42C9" w:rsidRPr="009215BF">
        <w:t xml:space="preserve">. </w:t>
      </w:r>
      <w:r w:rsidR="003E1B24">
        <w:t>veljače</w:t>
      </w:r>
      <w:r w:rsidR="00584927" w:rsidRPr="009215BF">
        <w:t xml:space="preserve"> </w:t>
      </w:r>
      <w:r w:rsidR="003E1B24">
        <w:t>2018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3E1B24">
        <w:t>6</w:t>
      </w:r>
      <w:r w:rsidR="00584927" w:rsidRPr="009215BF">
        <w:t xml:space="preserve">. </w:t>
      </w:r>
      <w:r w:rsidR="003E1B24">
        <w:t>veljače</w:t>
      </w:r>
      <w:r w:rsidR="00584927" w:rsidRPr="009215BF">
        <w:t xml:space="preserve"> </w:t>
      </w:r>
      <w:r w:rsidR="003E1B24">
        <w:t>2018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3E1B24">
        <w:t>15</w:t>
      </w:r>
      <w:r w:rsidR="000C5E03" w:rsidRPr="009215BF">
        <w:t xml:space="preserve">. </w:t>
      </w:r>
      <w:r w:rsidR="003E1B24">
        <w:t>veljače</w:t>
      </w:r>
      <w:r w:rsidR="000C5E03" w:rsidRPr="009215BF">
        <w:t xml:space="preserve"> </w:t>
      </w:r>
      <w:r w:rsidR="003E1B24">
        <w:t>2018</w:t>
      </w:r>
      <w:r w:rsidRPr="009215BF">
        <w:t xml:space="preserve">. U roku od 15 dana, koji rok je istekao </w:t>
      </w:r>
      <w:r w:rsidR="003E1B24">
        <w:t>2</w:t>
      </w:r>
      <w:r w:rsidR="000C5E03" w:rsidRPr="009215BF">
        <w:t xml:space="preserve">. </w:t>
      </w:r>
      <w:r w:rsidR="003E1B24">
        <w:t>ožujka</w:t>
      </w:r>
      <w:r w:rsidR="00B07BA3" w:rsidRPr="009215BF">
        <w:t xml:space="preserve"> </w:t>
      </w:r>
      <w:r w:rsidR="003E1B24">
        <w:t>2018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3E1B24">
        <w:t>19</w:t>
      </w:r>
      <w:r w:rsidR="00621F87" w:rsidRPr="009215BF">
        <w:t xml:space="preserve">. </w:t>
      </w:r>
      <w:r w:rsidR="003E1B24">
        <w:t>ožujka</w:t>
      </w:r>
      <w:r w:rsidR="00323990" w:rsidRPr="009215BF">
        <w:t xml:space="preserve"> </w:t>
      </w:r>
      <w:r w:rsidR="003E1B24">
        <w:t>2018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9C4EA9" w:rsidP="005D6592" w:rsidR="005D6592" w:rsidRPr="009215BF">
      <w:pPr>
        <w:ind w:firstLine="720" w:left="5652"/>
        <w:jc w:val="both"/>
      </w:pPr>
      <w:r>
        <w:t xml:space="preserve">    S</w:t>
      </w:r>
      <w:r w:rsidR="005D6592" w:rsidRPr="009215BF">
        <w:t>u</w:t>
      </w:r>
      <w:r w:rsidR="00EC0D58" w:rsidRPr="009215BF">
        <w:t>dac</w:t>
      </w:r>
    </w:p>
    <w:p w:rsidRDefault="00EC0D58" w:rsidP="005D6592" w:rsidR="005D6592" w:rsidRPr="009215BF">
      <w:pPr>
        <w:ind w:firstLine="720" w:left="5652"/>
        <w:jc w:val="both"/>
      </w:pPr>
      <w:r w:rsidRPr="009215BF">
        <w:t>Damir Rabar</w:t>
      </w:r>
      <w:r w:rsidR="00BC2A1C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/>
    <w:p w:rsidRDefault="009C4EA9" w:rsidP="005D6592" w:rsidR="009C4EA9" w:rsidRPr="009215BF"/>
    <w:p w:rsidRDefault="005D6592" w:rsidP="004A5EDF" w:rsidR="009C4EA9">
      <w:pPr>
        <w:jc w:val="both"/>
      </w:pPr>
      <w:r w:rsidRPr="009215BF">
        <w:t>DNA:</w:t>
      </w:r>
    </w:p>
    <w:p w:rsidRDefault="009C4EA9" w:rsidP="004A5EDF" w:rsidR="009C4EA9">
      <w:pPr>
        <w:pStyle w:val="Odlomakpopisa"/>
        <w:numPr>
          <w:ilvl w:val="0"/>
          <w:numId w:val="1"/>
        </w:numPr>
        <w:jc w:val="both"/>
      </w:pPr>
      <w:r>
        <w:t xml:space="preserve">dužniku </w:t>
      </w:r>
      <w:r w:rsidR="003E1B24">
        <w:t>POINT DESIGN j.d.o.o. Pula, Splitska 7</w:t>
      </w:r>
      <w:r w:rsidR="003B5190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  <w:r w:rsidR="003B5190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3B5190">
        <w:t>stečajn</w:t>
      </w:r>
      <w:r w:rsidR="003B5190">
        <w:t>om</w:t>
      </w:r>
      <w:r w:rsidR="00397CB5" w:rsidRPr="003B5190">
        <w:t xml:space="preserve"> </w:t>
      </w:r>
      <w:r w:rsidRPr="003B5190">
        <w:t>upravitelj</w:t>
      </w:r>
      <w:r w:rsidR="003B5190">
        <w:t>u</w:t>
      </w:r>
      <w:r w:rsidR="00621F87" w:rsidRPr="003B5190">
        <w:t xml:space="preserve"> </w:t>
      </w:r>
      <w:r w:rsidR="003B5190">
        <w:t xml:space="preserve">Slavenu Gavriću, </w:t>
      </w:r>
      <w:r w:rsidR="003B5190" w:rsidRPr="003B5190">
        <w:t>Rijek</w:t>
      </w:r>
      <w:r w:rsidR="003B5190">
        <w:t>a</w:t>
      </w:r>
      <w:r w:rsidR="003B5190" w:rsidRPr="003B5190">
        <w:t>, Zagrebačka 18</w:t>
      </w:r>
      <w:r w:rsidR="00133797" w:rsidRPr="009215BF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ŽDO Pula</w:t>
      </w:r>
      <w:r w:rsidR="00B7595F" w:rsidRPr="009215BF">
        <w:t xml:space="preserve">, </w:t>
      </w:r>
      <w:r w:rsidR="00221A70">
        <w:t>Rovinjska 2a</w:t>
      </w:r>
      <w:r w:rsidR="003E1B24">
        <w:t>,</w:t>
      </w:r>
    </w:p>
    <w:p w:rsidRDefault="003B5C56" w:rsidP="006B422D" w:rsidR="009C4EA9">
      <w:pPr>
        <w:pStyle w:val="Odlomakpopisa"/>
        <w:numPr>
          <w:ilvl w:val="0"/>
          <w:numId w:val="1"/>
        </w:numPr>
        <w:jc w:val="both"/>
      </w:pPr>
      <w:r w:rsidRPr="009215BF">
        <w:t>Ministarstvo financija, Porezna uprava - Područni ured Pazin, M.B.Rašana 2/4, Pazin</w:t>
      </w:r>
      <w:r w:rsidR="003B5190">
        <w:t>,</w:t>
      </w:r>
    </w:p>
    <w:p w:rsidRDefault="006B422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e-oglasna ploča suda – osam dana</w:t>
      </w:r>
      <w:r w:rsidR="003B5190">
        <w:t>,</w:t>
      </w:r>
    </w:p>
    <w:p w:rsidRDefault="009C424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sudskom registru</w:t>
      </w:r>
      <w:r w:rsidR="003B5190">
        <w:t>,</w:t>
      </w:r>
      <w:r w:rsidRPr="009215BF">
        <w:t xml:space="preserve"> </w:t>
      </w:r>
    </w:p>
    <w:p w:rsidRDefault="00460740" w:rsidP="009C4EA9" w:rsidR="00460740" w:rsidRPr="009215BF">
      <w:pPr>
        <w:pStyle w:val="Odlomakpopisa"/>
        <w:numPr>
          <w:ilvl w:val="0"/>
          <w:numId w:val="1"/>
        </w:numPr>
        <w:jc w:val="both"/>
      </w:pPr>
      <w:r w:rsidRPr="009215BF">
        <w:t>sudsko</w:t>
      </w:r>
      <w:r w:rsidR="00221A70">
        <w:t>m registru po pravomoćnosti</w:t>
      </w:r>
      <w:r w:rsidR="003B5190">
        <w:t>.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539" w:rsidR="003B6539">
      <w:r>
        <w:separator/>
      </w:r>
    </w:p>
  </w:endnote>
  <w:endnote w:id="0" w:type="continuationSeparator">
    <w:p w:rsidRDefault="003B6539" w:rsidR="003B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539" w:rsidR="003B6539">
      <w:r>
        <w:separator/>
      </w:r>
    </w:p>
  </w:footnote>
  <w:footnote w:id="0" w:type="continuationSeparator">
    <w:p w:rsidRDefault="003B6539" w:rsidR="003B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6539" w:rsidR="003B65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A1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B6539" w:rsidP="007926B9" w:rsidR="003B653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3E1B24">
      <w:rPr>
        <w:sz w:val="23"/>
        <w:szCs w:val="23"/>
      </w:rPr>
      <w:t>375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3E1B24">
      <w:rPr>
        <w:sz w:val="23"/>
        <w:szCs w:val="23"/>
      </w:rPr>
      <w:t>11</w:t>
    </w:r>
  </w:p>
  <w:p w:rsidRDefault="003B6539" w:rsidP="007926B9" w:rsidR="003B65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3E1B24" w:rsidR="003B6539">
    <w:pPr>
      <w:pStyle w:val="Zaglavlje"/>
      <w:jc w:val="right"/>
    </w:pPr>
    <w:r w:rsidRPr="00530514">
      <w:rPr>
        <w:sz w:val="23"/>
        <w:szCs w:val="23"/>
      </w:rPr>
      <w:t>1 St-</w:t>
    </w:r>
    <w:r w:rsidR="003E1B24">
      <w:rPr>
        <w:sz w:val="23"/>
        <w:szCs w:val="23"/>
      </w:rPr>
      <w:t>375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3E1B24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862901"/>
    <w:multiLevelType w:val="hybridMultilevel"/>
    <w:tmpl w:val="057A8E28"/>
    <w:lvl w:tplc="F55C5EF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190"/>
    <w:rsid w:val="003B5C56"/>
    <w:rsid w:val="003B6539"/>
    <w:rsid w:val="003C6907"/>
    <w:rsid w:val="003E1B24"/>
    <w:rsid w:val="003F7798"/>
    <w:rsid w:val="00435594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40F66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3164A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26CA4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4EA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C2A1C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03D4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A1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A1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A1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A1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A1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A1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A1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A1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 DESIGN j.d.o.o. PULA</izvorni_sadrzaj>
    <derivirana_varijabla naziv="DomainObject.Predmet.ProtustrankaFormated_1">  POINT DESIGN j.d.o.o. PULA</derivirana_varijabla>
  </DomainObject.Predmet.ProtustrankaFormated>
  <DomainObject.Predmet.ProtustrankaFormatedOIB>
    <izvorni_sadrzaj>  POINT DESIGN j.d.o.o. PULA, OIB 58042133227</izvorni_sadrzaj>
    <derivirana_varijabla naziv="DomainObject.Predmet.ProtustrankaFormatedOIB_1">  POINT DESIGN j.d.o.o. PULA, OIB 58042133227</derivirana_varijabla>
  </DomainObject.Predmet.ProtustrankaFormatedOIB>
  <DomainObject.Predmet.ProtustrankaFormatedWithAdress>
    <izvorni_sadrzaj> POINT DESIGN j.d.o.o. PULA, Splitska 7, 52100 Pula</izvorni_sadrzaj>
    <derivirana_varijabla naziv="DomainObject.Predmet.ProtustrankaFormatedWithAdress_1"> POINT DESIGN j.d.o.o. PULA, Splitska 7, 52100 Pula</derivirana_varijabla>
  </DomainObject.Predmet.ProtustrankaFormatedWithAdress>
  <DomainObject.Predmet.ProtustrankaFormatedWithAdressOIB>
    <izvorni_sadrzaj> POINT DESIGN j.d.o.o. PULA, OIB 58042133227, Splitska 7, 52100 Pula</izvorni_sadrzaj>
    <derivirana_varijabla naziv="DomainObject.Predmet.ProtustrankaFormatedWithAdressOIB_1"> POINT DESIGN j.d.o.o. PULA, OIB 58042133227, Splitska 7, 52100 Pula</derivirana_varijabla>
  </DomainObject.Predmet.ProtustrankaFormatedWithAdressOIB>
  <DomainObject.Predmet.ProtustrankaWithAdress>
    <izvorni_sadrzaj>POINT DESIGN j.d.o.o. PULA Splitska 7, 52100 Pula</izvorni_sadrzaj>
    <derivirana_varijabla naziv="DomainObject.Predmet.ProtustrankaWithAdress_1">POINT DESIGN j.d.o.o. PULA Splitska 7, 52100 Pula</derivirana_varijabla>
  </DomainObject.Predmet.ProtustrankaWithAdress>
  <DomainObject.Predmet.ProtustrankaWithAdressOIB>
    <izvorni_sadrzaj>POINT DESIGN j.d.o.o. PULA, OIB 58042133227, Splitska 7, 52100 Pula</izvorni_sadrzaj>
    <derivirana_varijabla naziv="DomainObject.Predmet.ProtustrankaWithAdressOIB_1">POINT DESIGN j.d.o.o. PULA, OIB 58042133227, Splitska 7, 52100 Pula</derivirana_varijabla>
  </DomainObject.Predmet.ProtustrankaWithAdressOIB>
  <DomainObject.Predmet.ProtustrankaNazivFormated>
    <izvorni_sadrzaj>POINT DESIGN j.d.o.o. PULA</izvorni_sadrzaj>
    <derivirana_varijabla naziv="DomainObject.Predmet.ProtustrankaNazivFormated_1">POINT DESIGN j.d.o.o. PULA</derivirana_varijabla>
  </DomainObject.Predmet.ProtustrankaNazivFormated>
  <DomainObject.Predmet.ProtustrankaNazivFormatedOIB>
    <izvorni_sadrzaj>POINT DESIGN j.d.o.o. PULA, OIB 58042133227</izvorni_sadrzaj>
    <derivirana_varijabla naziv="DomainObject.Predmet.ProtustrankaNazivFormatedOIB_1">POINT DESIGN j.d.o.o. PULA, OIB 58042133227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135218.26</izvorni_sadrzaj>
    <derivirana_varijabla naziv="DomainObject.Predmet.TrenutnaVrijednost_1">135218.26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POINT DESIGN j.d.o.o. PULA</item>
    </izvorni_sadrzaj>
    <derivirana_varijabla naziv="DomainObject.Predmet.ProtuStrankaListFormated_1">
      <item>POINT DESIGN j.d.o.o. PULA</item>
    </derivirana_varijabla>
  </DomainObject.Predmet.ProtuStrankaListFormated>
  <DomainObject.Predmet.ProtuStrankaListFormatedOIB>
    <izvorni_sadrzaj>
      <item>POINT DESIGN j.d.o.o. PULA, OIB 58042133227</item>
    </izvorni_sadrzaj>
    <derivirana_varijabla naziv="DomainObject.Predmet.ProtuStrankaListFormatedOIB_1">
      <item>POINT DESIGN j.d.o.o. PULA, OIB 58042133227</item>
    </derivirana_varijabla>
  </DomainObject.Predmet.ProtuStrankaListFormatedOIB>
  <DomainObject.Predmet.ProtuStrankaListFormatedWithAdress>
    <izvorni_sadrzaj>
      <item>POINT DESIGN j.d.o.o. PULA, Splitska 7, 52100 Pula</item>
    </izvorni_sadrzaj>
    <derivirana_varijabla naziv="DomainObject.Predmet.ProtuStrankaListFormatedWithAdress_1">
      <item>POINT DESIGN j.d.o.o. PULA, Splitska 7, 52100 Pula</item>
    </derivirana_varijabla>
  </DomainObject.Predmet.ProtuStrankaListFormatedWithAdress>
  <DomainObject.Predmet.ProtuStrankaListFormatedWithAdressOIB>
    <izvorni_sadrzaj>
      <item>POINT DESIGN j.d.o.o. PULA, OIB 58042133227, Splitska 7, 52100 Pula</item>
    </izvorni_sadrzaj>
    <derivirana_varijabla naziv="DomainObject.Predmet.ProtuStrankaListFormatedWithAdressOIB_1">
      <item>POINT DESIGN j.d.o.o. PULA, OIB 58042133227, Splitska 7, 52100 Pula</item>
    </derivirana_varijabla>
  </DomainObject.Predmet.ProtuStrankaListFormatedWithAdressOIB>
  <DomainObject.Predmet.ProtuStrankaListNazivFormated>
    <izvorni_sadrzaj>
      <item>POINT DESIGN j.d.o.o. PULA</item>
    </izvorni_sadrzaj>
    <derivirana_varijabla naziv="DomainObject.Predmet.ProtuStrankaListNazivFormated_1">
      <item>POINT DESIGN j.d.o.o. PULA</item>
    </derivirana_varijabla>
  </DomainObject.Predmet.ProtuStrankaListNazivFormated>
  <DomainObject.Predmet.ProtuStrankaListNazivFormatedOIB>
    <izvorni_sadrzaj>
      <item>POINT DESIGN j.d.o.o. PULA, OIB 58042133227</item>
    </izvorni_sadrzaj>
    <derivirana_varijabla naziv="DomainObject.Predmet.ProtuStrankaListNazivFormatedOIB_1">
      <item>POINT DESIGN j.d.o.o. PULA, OIB 58042133227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POINT DESIGN j.d.o.o. PULA</izvorni_sadrzaj>
    <derivirana_varijabla naziv="DomainObject.Predmet.ProtustrankaIDrugi_1">POINT DESIGN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POINT DESIGN j.d.o.o. PULA, OIB 58042133227, Splitska 7, 52100 Pula</izvorni_sadrzaj>
    <derivirana_varijabla naziv="DomainObject.Predmet.ProtustrankaIDrugiAdressOIB_1">POINT DESIGN j.d.o.o. PULA, OIB 58042133227, Splitska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POINT DESIGN j.d.o.o. PULA</item>
    </izvorni_sadrzaj>
    <derivirana_varijabla naziv="DomainObject.Predmet.SudioniciListNaziv_1">
      <item>FINANCIJSKA AGENCIJA, RC RIJEKA, PODRUŽNICA PULA, PULA</item>
      <item>POINT DESIGN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POINT DESIGN j.d.o.o. PULA, OIB 58042133227, Splitska 7,52100 Pula</item>
    </izvorni_sadrzaj>
    <derivirana_varijabla naziv="DomainObject.Predmet.SudioniciListAdressOIB_1">
      <item>FINANCIJSKA AGENCIJA, RC RIJEKA, PODRUŽNICA PULA, PULA, OIB 85821130368, Giardini 5,52100 Pula</item>
      <item>POINT DESIGN j.d.o.o. PULA, OIB 58042133227, Splitska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58042133227</item>
    </izvorni_sadrzaj>
    <derivirana_varijabla naziv="DomainObject.Predmet.SudioniciListNazivOIB_1">
      <item>, OIB 85821130368</item>
      <item>, OIB 58042133227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4A77B-C32C-4954-AD07-04239A674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472</properties:Words>
  <properties:Characters>2491</properties:Characters>
  <properties:Lines>74</properties:Lines>
  <properties:Paragraphs>31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2018-03-19T13:10:00Z</cp:lastPrinted>
  <dcterms:modified xmlns:xsi="http://www.w3.org/2001/XMLSchema-instance" xsi:type="dcterms:W3CDTF">2018-03-19T13:12:00Z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(ST-375-17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