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2D10CF">
                    <w:rPr>
                      <w:sz w:val="22"/>
                      <w:szCs w:val="22"/>
                    </w:rPr>
                    <w:t xml:space="preserve"> 18. St-365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47871ff" w14:paraId="47871ff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2D10CF">
        <w:t xml:space="preserve">T.A.B. ING društvo s ograničenom odgovornošću za graditeljstvo i usluge, </w:t>
      </w:r>
      <w:proofErr w:type="spellStart"/>
      <w:r w:rsidR="002D10CF">
        <w:t>Bedekovčina</w:t>
      </w:r>
      <w:proofErr w:type="spellEnd"/>
      <w:r w:rsidR="002D10CF">
        <w:t xml:space="preserve">, Naselje </w:t>
      </w:r>
      <w:proofErr w:type="spellStart"/>
      <w:r w:rsidR="002D10CF">
        <w:t>Malekovec</w:t>
      </w:r>
      <w:proofErr w:type="spellEnd"/>
      <w:r w:rsidR="002D10CF">
        <w:t xml:space="preserve"> 14, MBS: 080503920, OIB: 11149320153</w:t>
      </w:r>
      <w:r w:rsidR="000979AA">
        <w:t>,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2D10CF">
        <w:t xml:space="preserve">T.A.B. ING društvo s ograničenom odgovornošću za graditeljstvo i usluge, </w:t>
      </w:r>
      <w:proofErr w:type="spellStart"/>
      <w:r w:rsidR="002D10CF">
        <w:t>Bedekovčina</w:t>
      </w:r>
      <w:proofErr w:type="spellEnd"/>
      <w:r w:rsidR="002D10CF">
        <w:t xml:space="preserve">, Naselje </w:t>
      </w:r>
      <w:proofErr w:type="spellStart"/>
      <w:r w:rsidR="002D10CF">
        <w:t>Malekovec</w:t>
      </w:r>
      <w:proofErr w:type="spellEnd"/>
      <w:r w:rsidR="002D10CF">
        <w:t xml:space="preserve"> 14, MBS: 080503920, OIB: 11149320153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2D10CF" w:rsidR="002D10CF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2D10CF">
        <w:t>Snježana Vrkljan, Kralja Zvonimira 75, Zagreb, OIB: 44740101731.</w:t>
      </w:r>
    </w:p>
    <w:p w:rsidRDefault="005B7B60" w:rsidP="002D10CF" w:rsidR="005B7B60" w:rsidRPr="002D10CF">
      <w:pPr>
        <w:pStyle w:val="Odlomakpopisa"/>
        <w:ind w:left="1065"/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D66914">
        <w:t xml:space="preserve">T.A.B. ING društvo s ograničenom odgovornošću za graditeljstvo i usluge, </w:t>
      </w:r>
      <w:proofErr w:type="spellStart"/>
      <w:r w:rsidR="00D66914">
        <w:t>Bedekovčina</w:t>
      </w:r>
      <w:proofErr w:type="spellEnd"/>
      <w:r w:rsidR="00D66914">
        <w:t xml:space="preserve">, Naselje </w:t>
      </w:r>
      <w:proofErr w:type="spellStart"/>
      <w:r w:rsidR="00D66914">
        <w:t>Malekovec</w:t>
      </w:r>
      <w:proofErr w:type="spellEnd"/>
      <w:r w:rsidR="00D66914">
        <w:t xml:space="preserve"> 14, MBS: 080503920, OIB: 11149320153</w:t>
      </w:r>
      <w:r w:rsidR="00142131">
        <w:t>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66914">
        <w:rPr>
          <w:bCs/>
        </w:rPr>
        <w:t>20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D66914">
        <w:rPr>
          <w:bCs/>
        </w:rPr>
        <w:t>studenog</w:t>
      </w:r>
      <w:r w:rsidR="00C61B40">
        <w:rPr>
          <w:bCs/>
        </w:rPr>
        <w:t xml:space="preserve"> </w:t>
      </w:r>
      <w:r>
        <w:rPr>
          <w:bCs/>
        </w:rPr>
        <w:t xml:space="preserve"> </w:t>
      </w:r>
      <w:r w:rsidR="00D66914">
        <w:rPr>
          <w:bCs/>
        </w:rPr>
        <w:t>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D66914">
        <w:rPr>
          <w:bCs/>
        </w:rPr>
        <w:t xml:space="preserve">17-01/04, </w:t>
      </w:r>
      <w:proofErr w:type="spellStart"/>
      <w:r w:rsidR="00D66914">
        <w:rPr>
          <w:bCs/>
        </w:rPr>
        <w:t>Ur.broj</w:t>
      </w:r>
      <w:proofErr w:type="spellEnd"/>
      <w:r w:rsidR="00D66914">
        <w:rPr>
          <w:bCs/>
        </w:rPr>
        <w:t>: 04-06-17</w:t>
      </w:r>
      <w:r w:rsidR="005B7B60">
        <w:rPr>
          <w:bCs/>
        </w:rPr>
        <w:t>-</w:t>
      </w:r>
      <w:r w:rsidR="00D66914">
        <w:rPr>
          <w:bCs/>
        </w:rPr>
        <w:t>5422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D66914">
        <w:rPr>
          <w:bCs/>
        </w:rPr>
        <w:t>16</w:t>
      </w:r>
      <w:r w:rsidR="00C61B40">
        <w:rPr>
          <w:bCs/>
        </w:rPr>
        <w:t>.</w:t>
      </w:r>
      <w:r w:rsidR="00D66914">
        <w:rPr>
          <w:bCs/>
        </w:rPr>
        <w:t xml:space="preserve"> studenog 2017.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D66914">
        <w:t xml:space="preserve">T.A.B. ING društvo s ograničenom odgovornošću za graditeljstvo i usluge, </w:t>
      </w:r>
      <w:proofErr w:type="spellStart"/>
      <w:r w:rsidR="00D66914">
        <w:t>Bedekovčina</w:t>
      </w:r>
      <w:proofErr w:type="spellEnd"/>
      <w:r w:rsidR="00D66914">
        <w:t xml:space="preserve">, Naselje </w:t>
      </w:r>
      <w:proofErr w:type="spellStart"/>
      <w:r w:rsidR="00D66914">
        <w:t>Malekovec</w:t>
      </w:r>
      <w:proofErr w:type="spellEnd"/>
      <w:r w:rsidR="00D66914">
        <w:t xml:space="preserve"> 14, MBS: 080503920, OIB: 11149320153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D66914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St-365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979AA">
        <w:t>25</w:t>
      </w:r>
      <w:r w:rsidR="00057E16">
        <w:t xml:space="preserve">. </w:t>
      </w:r>
      <w:r w:rsidR="000979AA">
        <w:t>travnja</w:t>
      </w:r>
      <w:r w:rsidR="005B7B60">
        <w:t xml:space="preserve"> 2018</w:t>
      </w:r>
      <w:r>
        <w:t>. objavio je Oglas na mrežnoj stranici e-oglasna ploča sud</w:t>
      </w:r>
      <w:r w:rsidR="00D66914">
        <w:t>ova pod poslovnim brojem St-365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D7DC0"/>
    <w:rsid w:val="001E315F"/>
    <w:rsid w:val="001F3355"/>
    <w:rsid w:val="002655F0"/>
    <w:rsid w:val="00274EC6"/>
    <w:rsid w:val="002D10CF"/>
    <w:rsid w:val="002F3C3A"/>
    <w:rsid w:val="00364EB7"/>
    <w:rsid w:val="003908EC"/>
    <w:rsid w:val="00396E9E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64A63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82963"/>
    <w:rsid w:val="00CA7F62"/>
    <w:rsid w:val="00D04073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T.A.B. ING d.o.o.</izvorni_sadrzaj>
    <derivirana_varijabla naziv="DomainObject.Predmet.ProtustrankaFormated_1">  T.A.B. ING d.o.o.</derivirana_varijabla>
  </DomainObject.Predmet.ProtustrankaFormated>
  <DomainObject.Predmet.ProtustrankaFormatedOIB>
    <izvorni_sadrzaj>  T.A.B. ING d.o.o., OIB 11149320153</izvorni_sadrzaj>
    <derivirana_varijabla naziv="DomainObject.Predmet.ProtustrankaFormatedOIB_1">  T.A.B. ING d.o.o., OIB 11149320153</derivirana_varijabla>
  </DomainObject.Predmet.ProtustrankaFormatedOIB>
  <DomainObject.Predmet.ProtustrankaFormatedWithAdress>
    <izvorni_sadrzaj> T.A.B. ING d.o.o., Naselje Malekovec 14, 49221 Bedekovčina</izvorni_sadrzaj>
    <derivirana_varijabla naziv="DomainObject.Predmet.ProtustrankaFormatedWithAdress_1"> T.A.B. ING d.o.o., Naselje Malekovec 14, 49221 Bedekovčina</derivirana_varijabla>
  </DomainObject.Predmet.ProtustrankaFormatedWithAdress>
  <DomainObject.Predmet.ProtustrankaFormatedWithAdressOIB>
    <izvorni_sadrzaj> T.A.B. ING d.o.o., OIB 11149320153, Naselje Malekovec 14, 49221 Bedekovčina</izvorni_sadrzaj>
    <derivirana_varijabla naziv="DomainObject.Predmet.ProtustrankaFormatedWithAdressOIB_1"> T.A.B. ING d.o.o., OIB 11149320153, Naselje Malekovec 14, 49221 Bedekovčina</derivirana_varijabla>
  </DomainObject.Predmet.ProtustrankaFormatedWithAdressOIB>
  <DomainObject.Predmet.ProtustrankaWithAdress>
    <izvorni_sadrzaj>T.A.B. ING d.o.o. Naselje Malekovec 14, 49221 Bedekovčina</izvorni_sadrzaj>
    <derivirana_varijabla naziv="DomainObject.Predmet.ProtustrankaWithAdress_1">T.A.B. ING d.o.o. Naselje Malekovec 14, 49221 Bedekovčina</derivirana_varijabla>
  </DomainObject.Predmet.ProtustrankaWithAdress>
  <DomainObject.Predmet.ProtustrankaWithAdressOIB>
    <izvorni_sadrzaj>T.A.B. ING d.o.o., OIB 11149320153, Naselje Malekovec 14, 49221 Bedekovčina</izvorni_sadrzaj>
    <derivirana_varijabla naziv="DomainObject.Predmet.ProtustrankaWithAdressOIB_1">T.A.B. ING d.o.o., OIB 11149320153, Naselje Malekovec 14, 49221 Bedekovčina</derivirana_varijabla>
  </DomainObject.Predmet.ProtustrankaWithAdressOIB>
  <DomainObject.Predmet.ProtustrankaNazivFormated>
    <izvorni_sadrzaj>T.A.B. ING d.o.o.</izvorni_sadrzaj>
    <derivirana_varijabla naziv="DomainObject.Predmet.ProtustrankaNazivFormated_1">T.A.B. ING d.o.o.</derivirana_varijabla>
  </DomainObject.Predmet.ProtustrankaNazivFormated>
  <DomainObject.Predmet.ProtustrankaNazivFormatedOIB>
    <izvorni_sadrzaj>T.A.B. ING d.o.o., OIB 11149320153</izvorni_sadrzaj>
    <derivirana_varijabla naziv="DomainObject.Predmet.ProtustrankaNazivFormatedOIB_1">T.A.B. ING d.o.o., OIB 11149320153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T.A.B. ING d.o.o.</item>
    </izvorni_sadrzaj>
    <derivirana_varijabla naziv="DomainObject.Predmet.ProtuStrankaListFormated_1">
      <item>T.A.B. ING d.o.o.</item>
    </derivirana_varijabla>
  </DomainObject.Predmet.ProtuStrankaListFormated>
  <DomainObject.Predmet.ProtuStrankaListFormatedOIB>
    <izvorni_sadrzaj>
      <item>T.A.B. ING d.o.o., OIB 11149320153</item>
    </izvorni_sadrzaj>
    <derivirana_varijabla naziv="DomainObject.Predmet.ProtuStrankaListFormatedOIB_1">
      <item>T.A.B. ING d.o.o., OIB 11149320153</item>
    </derivirana_varijabla>
  </DomainObject.Predmet.ProtuStrankaListFormatedOIB>
  <DomainObject.Predmet.ProtuStrankaListFormatedWithAdress>
    <izvorni_sadrzaj>
      <item>T.A.B. ING d.o.o., Naselje Malekovec 14, 49221 Bedekovčina</item>
    </izvorni_sadrzaj>
    <derivirana_varijabla naziv="DomainObject.Predmet.ProtuStrankaListFormatedWithAdress_1">
      <item>T.A.B. ING d.o.o., Naselje Malekovec 14, 49221 Bedekovčina</item>
    </derivirana_varijabla>
  </DomainObject.Predmet.ProtuStrankaListFormatedWithAdress>
  <DomainObject.Predmet.ProtuStrankaListFormatedWithAdressOIB>
    <izvorni_sadrzaj>
      <item>T.A.B. ING d.o.o., OIB 11149320153, Naselje Malekovec 14, 49221 Bedekovčina</item>
    </izvorni_sadrzaj>
    <derivirana_varijabla naziv="DomainObject.Predmet.ProtuStrankaListFormatedWithAdressOIB_1">
      <item>T.A.B. ING d.o.o., OIB 11149320153, Naselje Malekovec 14, 49221 Bedekovčina</item>
    </derivirana_varijabla>
  </DomainObject.Predmet.ProtuStrankaListFormatedWithAdressOIB>
  <DomainObject.Predmet.ProtuStrankaListNazivFormated>
    <izvorni_sadrzaj>
      <item>T.A.B. ING d.o.o.</item>
    </izvorni_sadrzaj>
    <derivirana_varijabla naziv="DomainObject.Predmet.ProtuStrankaListNazivFormated_1">
      <item>T.A.B. ING d.o.o.</item>
    </derivirana_varijabla>
  </DomainObject.Predmet.ProtuStrankaListNazivFormated>
  <DomainObject.Predmet.ProtuStrankaListNazivFormatedOIB>
    <izvorni_sadrzaj>
      <item>T.A.B. ING d.o.o., OIB 11149320153</item>
    </izvorni_sadrzaj>
    <derivirana_varijabla naziv="DomainObject.Predmet.ProtuStrankaListNazivFormatedOIB_1">
      <item>T.A.B. ING d.o.o., OIB 11149320153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T.A.B. ING d.o.o.</izvorni_sadrzaj>
    <derivirana_varijabla naziv="DomainObject.Predmet.ProtustrankaIDrugi_1">T.A.B.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T.A.B. ING d.o.o., OIB 11149320153, Naselje Malekovec 14, 49221 Bedekovčina</izvorni_sadrzaj>
    <derivirana_varijabla naziv="DomainObject.Predmet.ProtustrankaIDrugiAdressOIB_1">T.A.B. ING d.o.o., OIB 11149320153, Naselje Malekovec 14,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T.A.B. ING d.o.o.</item>
      <item>FINA Regionalni centar Zagreb</item>
    </izvorni_sadrzaj>
    <derivirana_varijabla naziv="DomainObject.Predmet.SudioniciListNaziv_1">
      <item>T.A.B. ING d.o.o.</item>
      <item>FINA Regionalni centar Zagreb</item>
    </derivirana_varijabla>
  </DomainObject.Predmet.SudioniciListNaziv>
  <DomainObject.Predmet.SudioniciListAdressOIB>
    <izvorni_sadrzaj>
      <item>T.A.B. ING d.o.o., OIB 11149320153, Naselje Malekovec 14,49221 Bedekovčina</item>
      <item>FINA Regionalni centar Zagreb, OIB 85821130368, Trg svibanjskih žrtava 1995. 1,10000 Zagreb</item>
    </izvorni_sadrzaj>
    <derivirana_varijabla naziv="DomainObject.Predmet.SudioniciListAdressOIB_1">
      <item>T.A.B. ING d.o.o., OIB 11149320153, Naselje Malekovec 14,49221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11149320153</item>
      <item>, OIB 85821130368</item>
    </izvorni_sadrzaj>
    <derivirana_varijabla naziv="DomainObject.Predmet.SudioniciListNazivOIB_1">
      <item>, OIB 11149320153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BD794-B7FB-4874-9FDD-D0E553955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3350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2018-07-24T06:12:00Z</dcterms:created>
  <dc:creator>Snježana Andrijanić</dc:creator>
  <cp:lastModifiedBy>Gordana Harc</cp:lastModifiedBy>
  <cp:lastPrinted>2018-07-24T06:12:00Z</cp:lastPrinted>
  <dcterms:modified xmlns:xsi="http://www.w3.org/2001/XMLSchema-instance" xsi:type="dcterms:W3CDTF">2018-07-24T06:16:00Z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St-365-18-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