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9b36" w14:paraId="8c09b36" w:rsidRDefault="00B9254F" w:rsidP="00B9254F" w:rsidR="00B9254F" w:rsidRPr="00651930">
      <w:pPr>
        <w:jc w:val="right"/>
        <w15:collapsed w:val="false"/>
      </w:pPr>
      <w:bookmarkStart w:name="_GoBack" w:id="0"/>
      <w:bookmarkEnd w:id="0"/>
      <w:r w:rsidRPr="00651930">
        <w:t>Posl. br. 1 St-</w:t>
      </w:r>
      <w:r w:rsidR="001C3523">
        <w:t>317/16-17</w:t>
      </w:r>
    </w:p>
    <w:p w:rsidRDefault="00B9254F" w:rsidP="00B9254F" w:rsidR="00B9254F" w:rsidRPr="00651930"/>
    <w:p w:rsidRDefault="00B9254F" w:rsidP="00B9254F" w:rsidR="00B9254F" w:rsidRPr="00651930"/>
    <w:p w:rsidRDefault="00AB7245" w:rsidP="00B9254F" w:rsidR="00B9254F" w:rsidRPr="00651930">
      <w:r w:rsidRPr="00651930">
        <w:t>REPUBLIKA HRVATSKA</w:t>
      </w:r>
    </w:p>
    <w:p w:rsidRDefault="00AB7245" w:rsidP="00AB7245" w:rsidR="00B9254F">
      <w:r w:rsidRPr="00651930">
        <w:t>TRGOVAČKI SUD U ZADRU</w:t>
      </w:r>
    </w:p>
    <w:p w:rsidRDefault="00651930" w:rsidP="00AB7245" w:rsidR="00651930" w:rsidRPr="00651930"/>
    <w:p w:rsidRDefault="00651930" w:rsidP="00B9254F" w:rsidR="00B9254F" w:rsidRPr="00651930">
      <w:pPr>
        <w:jc w:val="center"/>
      </w:pPr>
      <w:r>
        <w:t>R E P U B L I K A   H R V A T S K A</w:t>
      </w:r>
    </w:p>
    <w:p w:rsidRDefault="00B9254F" w:rsidP="00B9254F" w:rsidR="00B9254F" w:rsidRPr="00651930"/>
    <w:p w:rsidRDefault="00B9254F" w:rsidP="00B9254F" w:rsidR="00B9254F" w:rsidRPr="00651930">
      <w:pPr>
        <w:jc w:val="center"/>
      </w:pPr>
      <w:r w:rsidRPr="00651930">
        <w:t>R  J  E  Š  E  N  J  E</w:t>
      </w:r>
    </w:p>
    <w:p w:rsidRDefault="00B9254F" w:rsidP="00B9254F" w:rsidR="00B9254F" w:rsidRPr="00651930">
      <w:pPr>
        <w:jc w:val="both"/>
      </w:pPr>
    </w:p>
    <w:p w:rsidRDefault="00B9254F" w:rsidP="00B9254F" w:rsidR="00B9254F" w:rsidRPr="00651930">
      <w:pPr>
        <w:ind w:firstLine="708"/>
        <w:jc w:val="both"/>
      </w:pPr>
      <w:r w:rsidRPr="00651930">
        <w:t>Trgovački sud u Zadru</w:t>
      </w:r>
      <w:r w:rsidR="003A4A2D">
        <w:t>, OIB: 39670464653</w:t>
      </w:r>
      <w:r w:rsidRPr="00651930">
        <w:t>, po su</w:t>
      </w:r>
      <w:r w:rsidR="003A4A2D">
        <w:t>tkinji</w:t>
      </w:r>
      <w:r w:rsidRPr="00651930">
        <w:t xml:space="preserve"> Ardeni Bajlo, u stečajnom postupku nad stečajnim dužnikom </w:t>
      </w:r>
      <w:r w:rsidR="00C835B2">
        <w:t>TISKARA MALENICA d.o.o. u stečaju, Šibenik, 113. Šibenske brigade HV-a 193, Šibenik, OIB: 21268596817</w:t>
      </w:r>
      <w:r w:rsidR="006D0FA0" w:rsidRPr="00651930">
        <w:t>,</w:t>
      </w:r>
      <w:r w:rsidR="001635FF" w:rsidRPr="00651930">
        <w:t xml:space="preserve"> </w:t>
      </w:r>
      <w:r w:rsidR="00BC0FAC" w:rsidRPr="00651930">
        <w:t xml:space="preserve">dana </w:t>
      </w:r>
      <w:r w:rsidR="00C835B2">
        <w:t>20. svibnja</w:t>
      </w:r>
      <w:r w:rsidR="00651930">
        <w:t xml:space="preserve"> 2016.</w:t>
      </w:r>
    </w:p>
    <w:p w:rsidRDefault="00B9254F" w:rsidP="00B9254F" w:rsidR="00B9254F" w:rsidRPr="00651930"/>
    <w:p w:rsidRDefault="00B9254F" w:rsidP="00B9254F" w:rsidR="00B9254F" w:rsidRPr="00651930">
      <w:pPr>
        <w:jc w:val="center"/>
      </w:pPr>
      <w:r w:rsidRPr="00651930">
        <w:t>r i j e š i o   j e</w:t>
      </w:r>
    </w:p>
    <w:p w:rsidRDefault="00B9254F" w:rsidP="00B9254F" w:rsidR="00B9254F" w:rsidRPr="00651930"/>
    <w:p w:rsidRDefault="00B9254F" w:rsidP="00B9254F" w:rsidR="00B9254F" w:rsidRPr="00651930">
      <w:pPr>
        <w:jc w:val="both"/>
      </w:pPr>
      <w:r w:rsidRPr="00651930">
        <w:tab/>
        <w:t>Odbacuje se prij</w:t>
      </w:r>
      <w:r w:rsidR="00520259" w:rsidRPr="00651930">
        <w:t xml:space="preserve">ava tražbine </w:t>
      </w:r>
      <w:r w:rsidR="009D22E2">
        <w:t xml:space="preserve">Branka Malenice </w:t>
      </w:r>
      <w:r w:rsidR="00C835B2">
        <w:t>iz Šibenika, Velebitska 13</w:t>
      </w:r>
      <w:r w:rsidR="00651930">
        <w:rPr>
          <w:color w:val="000000"/>
        </w:rPr>
        <w:t xml:space="preserve">, OIB: </w:t>
      </w:r>
      <w:r w:rsidR="00C835B2">
        <w:rPr>
          <w:color w:val="000000"/>
        </w:rPr>
        <w:t>643131153598</w:t>
      </w:r>
      <w:r w:rsidR="00E20921" w:rsidRPr="00651930">
        <w:t>,</w:t>
      </w:r>
      <w:r w:rsidR="00520259" w:rsidRPr="00651930">
        <w:t xml:space="preserve"> u iznosu od </w:t>
      </w:r>
      <w:r w:rsidR="00C835B2">
        <w:t>588.226,45</w:t>
      </w:r>
      <w:r w:rsidR="00520259" w:rsidRPr="00651930">
        <w:t xml:space="preserve"> kuna</w:t>
      </w:r>
      <w:r w:rsidR="009B1DD1" w:rsidRPr="00651930">
        <w:t>.</w:t>
      </w:r>
    </w:p>
    <w:p w:rsidRDefault="00B9254F" w:rsidP="00B9254F" w:rsidR="00B9254F" w:rsidRPr="00651930">
      <w:pPr>
        <w:jc w:val="both"/>
      </w:pPr>
    </w:p>
    <w:p w:rsidRDefault="00B9254F" w:rsidP="00B9254F" w:rsidR="00B9254F" w:rsidRPr="00651930">
      <w:pPr>
        <w:jc w:val="center"/>
      </w:pPr>
      <w:r w:rsidRPr="00651930">
        <w:t>Obrazloženje</w:t>
      </w:r>
    </w:p>
    <w:p w:rsidRDefault="00B9254F" w:rsidP="00B9254F" w:rsidR="00B9254F" w:rsidRPr="00651930">
      <w:pPr>
        <w:jc w:val="right"/>
      </w:pPr>
    </w:p>
    <w:p w:rsidRDefault="00520259" w:rsidP="00B9254F" w:rsidR="00C835B2">
      <w:pPr>
        <w:jc w:val="both"/>
        <w:rPr>
          <w:color w:val="000000"/>
        </w:rPr>
      </w:pPr>
      <w:r w:rsidRPr="00651930">
        <w:t xml:space="preserve">           </w:t>
      </w:r>
      <w:r w:rsidR="00C835B2">
        <w:t xml:space="preserve">Stečajni upravitelj u ovom stečajnom postupku dostavio je sudu prijavu tražbine </w:t>
      </w:r>
      <w:r w:rsidR="009D22E2">
        <w:t xml:space="preserve">Branka Malenice </w:t>
      </w:r>
      <w:r w:rsidR="00C835B2">
        <w:t>iz Šibenika, Velebitska 13</w:t>
      </w:r>
      <w:r w:rsidR="00C835B2">
        <w:rPr>
          <w:color w:val="000000"/>
        </w:rPr>
        <w:t xml:space="preserve">, OIB: 643131153598 navodeći </w:t>
      </w:r>
      <w:r w:rsidR="009D22E2">
        <w:rPr>
          <w:color w:val="000000"/>
        </w:rPr>
        <w:t xml:space="preserve">da je riječ o tražbini nižeg isplatnog reda jer se radi o pozajmici člana društva kojom se nadomješta kapital. </w:t>
      </w:r>
    </w:p>
    <w:p w:rsidRDefault="009D22E2" w:rsidP="00B9254F" w:rsidR="009D22E2">
      <w:pPr>
        <w:jc w:val="both"/>
        <w:rPr>
          <w:color w:val="000000"/>
        </w:rPr>
      </w:pPr>
      <w:r>
        <w:rPr>
          <w:color w:val="000000"/>
        </w:rPr>
        <w:tab/>
        <w:t>Odredbom čl. 139. st. 1. Stečajnog zakona (Narodne novine 71/15) propisano je da će se nakon tražbina viših isplatnih redova namirivati tražbine nižih isplatnih redova, dok je odredbom čl. 139. st. 1. toč. 5. Stečajnog zakona propisano da među tražbine nižih isplatnih redova spada tražbina za povrat zajma kojim se nadomješta kapital nekog člana društva.</w:t>
      </w:r>
    </w:p>
    <w:p w:rsidRDefault="009D22E2" w:rsidP="009D22E2" w:rsidR="009D22E2">
      <w:pPr>
        <w:ind w:firstLine="708"/>
        <w:jc w:val="both"/>
      </w:pPr>
      <w:r>
        <w:rPr>
          <w:color w:val="000000"/>
        </w:rPr>
        <w:t>Kako je Branko Malenica prijavio upravo tražbinu s osnova dane pozajmice društvu čiji je vlasnik</w:t>
      </w:r>
      <w:r w:rsidR="00C50A06">
        <w:rPr>
          <w:color w:val="000000"/>
        </w:rPr>
        <w:t>,</w:t>
      </w:r>
      <w:r>
        <w:rPr>
          <w:color w:val="000000"/>
        </w:rPr>
        <w:t xml:space="preserve"> to je očigledno riječ o tražbini nižeg isplatnog reda u  smislu čl. 139. st. 1. toč. 5. Stečajnog zakona</w:t>
      </w:r>
      <w:r w:rsidR="00C50A06">
        <w:rPr>
          <w:color w:val="000000"/>
        </w:rPr>
        <w:t>. Budući da još nisu ni ispitane, a pogotovo nisu namirene tražbine viših isplatnih redova to vjerovnici nižih isplatnih redova nisu ni mogli biti pozvani na prijavu svojih tražbina. Stoga je tražbinu kao preuranjenu</w:t>
      </w:r>
      <w:r>
        <w:rPr>
          <w:color w:val="000000"/>
        </w:rPr>
        <w:t xml:space="preserve"> valjalo odbaciti. </w:t>
      </w:r>
    </w:p>
    <w:p w:rsidRDefault="00520259" w:rsidP="00B9254F" w:rsidR="00520259" w:rsidRPr="00651930">
      <w:pPr>
        <w:jc w:val="both"/>
      </w:pPr>
    </w:p>
    <w:p w:rsidRDefault="00B9254F" w:rsidP="00B9254F" w:rsidR="00B9254F" w:rsidRPr="00651930">
      <w:pPr>
        <w:jc w:val="center"/>
      </w:pPr>
      <w:smartTag w:element="PersonName" w:uri="urn:schemas-microsoft-com:office:smarttags">
        <w:smartTagPr>
          <w:attr w:val="U Zadru" w:name="ProductID"/>
        </w:smartTagPr>
        <w:r w:rsidRPr="00651930">
          <w:t>U Zadru</w:t>
        </w:r>
      </w:smartTag>
      <w:r w:rsidRPr="00651930">
        <w:t xml:space="preserve">, dana </w:t>
      </w:r>
      <w:r w:rsidR="00C835B2">
        <w:t xml:space="preserve">20. svibnja </w:t>
      </w:r>
      <w:r w:rsidR="00651930">
        <w:t>2016</w:t>
      </w:r>
      <w:r w:rsidR="00BC0FAC" w:rsidRPr="00651930">
        <w:t xml:space="preserve">. </w:t>
      </w:r>
    </w:p>
    <w:p w:rsidRDefault="00B9254F" w:rsidP="00B9254F" w:rsidR="00B9254F" w:rsidRPr="00651930"/>
    <w:p w:rsidRDefault="00982A2D" w:rsidP="00C33EB8" w:rsidR="00B9254F" w:rsidRPr="00651930">
      <w:pPr>
        <w:ind w:left="6372"/>
        <w:jc w:val="right"/>
      </w:pPr>
      <w:r w:rsidRPr="00651930">
        <w:t xml:space="preserve">        </w:t>
      </w:r>
      <w:r w:rsidR="00B9254F" w:rsidRPr="00651930">
        <w:t>S</w:t>
      </w:r>
      <w:r w:rsidR="00C835B2">
        <w:t>utkinja</w:t>
      </w:r>
    </w:p>
    <w:p w:rsidRDefault="00982A2D" w:rsidP="00651930" w:rsidR="00982A2D" w:rsidRPr="00651930">
      <w:pPr>
        <w:ind w:left="6372"/>
        <w:jc w:val="right"/>
      </w:pPr>
      <w:r w:rsidRPr="00651930">
        <w:t xml:space="preserve"> </w:t>
      </w:r>
      <w:r w:rsidR="00824430" w:rsidRPr="00651930">
        <w:t xml:space="preserve">   </w:t>
      </w:r>
      <w:r w:rsidR="009B1DD1" w:rsidRPr="00651930">
        <w:t xml:space="preserve">    </w:t>
      </w:r>
      <w:r w:rsidR="00B9254F" w:rsidRPr="00651930">
        <w:t>Ardena Bajl</w:t>
      </w:r>
      <w:r w:rsidR="00665A68" w:rsidRPr="00651930">
        <w:t>o</w:t>
      </w:r>
    </w:p>
    <w:p w:rsidRDefault="00E20921" w:rsidP="00C33EB8" w:rsidR="00E20921" w:rsidRPr="00651930">
      <w:pPr>
        <w:jc w:val="right"/>
      </w:pPr>
    </w:p>
    <w:p w:rsidRDefault="00E20921" w:rsidP="00B9254F" w:rsidR="00E20921" w:rsidRPr="00651930"/>
    <w:p w:rsidRDefault="00B9254F" w:rsidP="00B9254F" w:rsidR="00B9254F" w:rsidRPr="00651930">
      <w:r w:rsidRPr="00651930">
        <w:t>POUKA O PRAVNOM LIJEKU</w:t>
      </w:r>
    </w:p>
    <w:p w:rsidRDefault="00B9254F" w:rsidP="00B9254F" w:rsidR="00B9254F" w:rsidRPr="00651930">
      <w:r w:rsidRPr="00651930">
        <w:t xml:space="preserve">Protiv ovog rješenja može se izjaviti žalba Visokom trgovačkom sudu Republike Hrvatske u roku od 8 dana od dana </w:t>
      </w:r>
      <w:r w:rsidR="009D22E2">
        <w:t>dostave</w:t>
      </w:r>
      <w:r w:rsidRPr="00651930">
        <w:t xml:space="preserve">, u tri primjerka, sve putem ovog suda. </w:t>
      </w:r>
    </w:p>
    <w:p w:rsidRDefault="00982A2D" w:rsidP="00982A2D" w:rsidR="00982A2D" w:rsidRPr="00651930"/>
    <w:p w:rsidRDefault="00C33EB8" w:rsidP="00C33EB8" w:rsidR="00C33EB8" w:rsidRPr="00651930">
      <w:r w:rsidRPr="00651930">
        <w:t xml:space="preserve">Dostaviti:  </w:t>
      </w:r>
    </w:p>
    <w:p w:rsidRDefault="00C33EB8" w:rsidP="00C33EB8" w:rsidR="00C33EB8" w:rsidRPr="00651930">
      <w:pPr>
        <w:numPr>
          <w:ilvl w:val="0"/>
          <w:numId w:val="1"/>
        </w:numPr>
      </w:pPr>
      <w:r w:rsidRPr="00651930">
        <w:t>stečajnom upravitelju</w:t>
      </w:r>
    </w:p>
    <w:p w:rsidRDefault="00C33EB8" w:rsidP="00C33EB8" w:rsidR="00C33EB8" w:rsidRPr="00651930">
      <w:pPr>
        <w:numPr>
          <w:ilvl w:val="0"/>
          <w:numId w:val="1"/>
        </w:numPr>
      </w:pPr>
      <w:r w:rsidRPr="00651930">
        <w:t xml:space="preserve">vjerovniku </w:t>
      </w:r>
      <w:r w:rsidR="00C50A06">
        <w:t>Branku Malenica</w:t>
      </w:r>
    </w:p>
    <w:p w:rsidRDefault="00651930" w:rsidP="00C33EB8" w:rsidR="00C33EB8" w:rsidRPr="00651930">
      <w:pPr>
        <w:numPr>
          <w:ilvl w:val="0"/>
          <w:numId w:val="1"/>
        </w:numPr>
      </w:pPr>
      <w:r>
        <w:t>e-</w:t>
      </w:r>
      <w:r w:rsidR="00C33EB8" w:rsidRPr="00651930">
        <w:t>Oglasna ploča,</w:t>
      </w:r>
    </w:p>
    <w:p w:rsidRDefault="00C33EB8" w:rsidP="00C50A06" w:rsidR="00982A2D" w:rsidRPr="00651930">
      <w:pPr>
        <w:ind w:left="360"/>
      </w:pPr>
      <w:r w:rsidRPr="00651930">
        <w:t>-     U spis</w:t>
      </w:r>
    </w:p>
    <w:sectPr w:rsidSect="00C835B2" w:rsidR="00982A2D" w:rsidRPr="0065193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5B2" w:rsidP="00C835B2" w:rsidR="00C835B2">
      <w:r>
        <w:separator/>
      </w:r>
    </w:p>
  </w:endnote>
  <w:endnote w:id="0" w:type="continuationSeparator">
    <w:p w:rsidRDefault="00C835B2" w:rsidP="00C835B2" w:rsidR="00C835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5B2" w:rsidP="00C835B2" w:rsidR="00C835B2">
      <w:r>
        <w:separator/>
      </w:r>
    </w:p>
  </w:footnote>
  <w:footnote w:id="0" w:type="continuationSeparator">
    <w:p w:rsidRDefault="00C835B2" w:rsidP="00C835B2" w:rsidR="00C835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8653383"/>
      <w:docPartObj>
        <w:docPartGallery w:val="Page Numbers (Top of Page)"/>
        <w:docPartUnique/>
      </w:docPartObj>
    </w:sdtPr>
    <w:sdtEndPr/>
    <w:sdtContent>
      <w:p w:rsidRDefault="00C835B2" w:rsidP="00C835B2" w:rsidR="00C835B2" w:rsidRPr="00651930">
        <w:pPr>
          <w:jc w:val="right"/>
        </w:pPr>
        <w:r>
          <w:fldChar w:fldCharType="begin"/>
        </w:r>
        <w:r>
          <w:instrText>PAGE   \* MERGEFORMAT</w:instrText>
        </w:r>
        <w:r>
          <w:fldChar w:fldCharType="separate"/>
        </w:r>
        <w:r w:rsidR="00C50A06">
          <w:rPr>
            <w:noProof/>
          </w:rPr>
          <w:t>2</w:t>
        </w:r>
        <w:r>
          <w:fldChar w:fldCharType="end"/>
        </w:r>
        <w:r w:rsidRPr="00C835B2">
          <w:t xml:space="preserve"> </w:t>
        </w:r>
        <w:r>
          <w:tab/>
        </w:r>
        <w:r>
          <w:tab/>
        </w:r>
        <w:r>
          <w:tab/>
        </w:r>
        <w:r w:rsidRPr="00651930">
          <w:t>Posl. br. 1 St-</w:t>
        </w:r>
        <w:r>
          <w:t>317/16-17</w:t>
        </w:r>
      </w:p>
      <w:p w:rsidRDefault="00014412" w:rsidR="00C835B2">
        <w:pPr>
          <w:pStyle w:val="Zaglavlje"/>
          <w:jc w:val="center"/>
        </w:pPr>
      </w:p>
    </w:sdtContent>
  </w:sdt>
  <w:p w:rsidRDefault="00C835B2" w:rsidR="00C835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14412"/>
    <w:rsid w:val="001635FF"/>
    <w:rsid w:val="001715CA"/>
    <w:rsid w:val="001C3523"/>
    <w:rsid w:val="003A4A2D"/>
    <w:rsid w:val="003C06BF"/>
    <w:rsid w:val="00511850"/>
    <w:rsid w:val="00520259"/>
    <w:rsid w:val="005B15FF"/>
    <w:rsid w:val="005C6F07"/>
    <w:rsid w:val="00651930"/>
    <w:rsid w:val="00665A68"/>
    <w:rsid w:val="006B77BB"/>
    <w:rsid w:val="006D0FA0"/>
    <w:rsid w:val="00824430"/>
    <w:rsid w:val="008262CB"/>
    <w:rsid w:val="00843116"/>
    <w:rsid w:val="00982A2D"/>
    <w:rsid w:val="009B1DD1"/>
    <w:rsid w:val="009D22E2"/>
    <w:rsid w:val="009D2F1A"/>
    <w:rsid w:val="00A43003"/>
    <w:rsid w:val="00A546D9"/>
    <w:rsid w:val="00AB7245"/>
    <w:rsid w:val="00AC7959"/>
    <w:rsid w:val="00B35327"/>
    <w:rsid w:val="00B9254F"/>
    <w:rsid w:val="00BC0FAC"/>
    <w:rsid w:val="00C33EB8"/>
    <w:rsid w:val="00C50A06"/>
    <w:rsid w:val="00C835B2"/>
    <w:rsid w:val="00D117FF"/>
    <w:rsid w:val="00E20921"/>
    <w:rsid w:val="00E53822"/>
    <w:rsid w:val="00EC5FC4"/>
    <w:rsid w:val="00F979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Zaglavlje" w:type="paragraph">
    <w:name w:val="header"/>
    <w:basedOn w:val="Normal"/>
    <w:link w:val="ZaglavljeChar"/>
    <w:uiPriority w:val="99"/>
    <w:rsid w:val="00C835B2"/>
    <w:pPr>
      <w:tabs>
        <w:tab w:pos="4536" w:val="center"/>
        <w:tab w:pos="9072" w:val="right"/>
      </w:tabs>
    </w:pPr>
  </w:style>
  <w:style w:customStyle="true" w:styleId="ZaglavljeChar" w:type="character">
    <w:name w:val="Zaglavlje Char"/>
    <w:basedOn w:val="Zadanifontodlomka"/>
    <w:link w:val="Zaglavlje"/>
    <w:uiPriority w:val="99"/>
    <w:rsid w:val="00C835B2"/>
    <w:rPr>
      <w:sz w:val="24"/>
      <w:szCs w:val="24"/>
    </w:rPr>
  </w:style>
  <w:style w:styleId="Podnoje" w:type="paragraph">
    <w:name w:val="footer"/>
    <w:basedOn w:val="Normal"/>
    <w:link w:val="PodnojeChar"/>
    <w:rsid w:val="00C835B2"/>
    <w:pPr>
      <w:tabs>
        <w:tab w:pos="4536" w:val="center"/>
        <w:tab w:pos="9072" w:val="right"/>
      </w:tabs>
    </w:pPr>
  </w:style>
  <w:style w:customStyle="true" w:styleId="PodnojeChar" w:type="character">
    <w:name w:val="Podnožje Char"/>
    <w:basedOn w:val="Zadanifontodlomka"/>
    <w:link w:val="Podnoje"/>
    <w:rsid w:val="00C835B2"/>
    <w:rPr>
      <w:sz w:val="24"/>
      <w:szCs w:val="24"/>
    </w:rPr>
  </w:style>
  <w:style w:styleId="Tekstrezerviranogmjesta" w:type="character">
    <w:name w:val="Placeholder Text"/>
    <w:basedOn w:val="Zadanifontodlomka"/>
    <w:uiPriority w:val="99"/>
    <w:semiHidden/>
    <w:rsid w:val="00014412"/>
    <w:rPr>
      <w:color w:val="808080"/>
      <w:bdr w:space="0" w:sz="0" w:color="auto" w:val="none"/>
      <w:shd w:fill="auto" w:color="auto" w:val="clear"/>
    </w:rPr>
  </w:style>
  <w:style w:customStyle="true" w:styleId="eSPISCCParagraphDefaultFont" w:type="character">
    <w:name w:val="eSPIS_CC_Paragraph Default Font"/>
    <w:basedOn w:val="Zadanifontodlomka"/>
    <w:rsid w:val="00014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4412"/>
    <w:rPr>
      <w:bdr w:space="0" w:sz="0" w:color="auto" w:val="none"/>
      <w:shd w:fill="FFFFCC" w:color="auto" w:val="clear"/>
      <w:lang w:val="hr-HR"/>
    </w:rPr>
  </w:style>
  <w:style w:customStyle="true" w:styleId="PozadinaSvijetloCrvena" w:type="character">
    <w:name w:val="Pozadina_SvijetloCrvena"/>
    <w:basedOn w:val="eSPISCCParagraphDefaultFont"/>
    <w:rsid w:val="00014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44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Zaglavlje" w:type="paragraph">
    <w:name w:val="header"/>
    <w:basedOn w:val="Normal"/>
    <w:link w:val="ZaglavljeChar"/>
    <w:uiPriority w:val="99"/>
    <w:rsid w:val="00C835B2"/>
    <w:pPr>
      <w:tabs>
        <w:tab w:pos="4536" w:val="center"/>
        <w:tab w:pos="9072" w:val="right"/>
      </w:tabs>
    </w:pPr>
  </w:style>
  <w:style w:customStyle="1" w:styleId="ZaglavljeChar" w:type="character">
    <w:name w:val="Zaglavlje Char"/>
    <w:basedOn w:val="Zadanifontodlomka"/>
    <w:link w:val="Zaglavlje"/>
    <w:uiPriority w:val="99"/>
    <w:rsid w:val="00C835B2"/>
    <w:rPr>
      <w:sz w:val="24"/>
      <w:szCs w:val="24"/>
    </w:rPr>
  </w:style>
  <w:style w:styleId="Podnoje" w:type="paragraph">
    <w:name w:val="footer"/>
    <w:basedOn w:val="Normal"/>
    <w:link w:val="PodnojeChar"/>
    <w:rsid w:val="00C835B2"/>
    <w:pPr>
      <w:tabs>
        <w:tab w:pos="4536" w:val="center"/>
        <w:tab w:pos="9072" w:val="right"/>
      </w:tabs>
    </w:pPr>
  </w:style>
  <w:style w:customStyle="1" w:styleId="PodnojeChar" w:type="character">
    <w:name w:val="Podnožje Char"/>
    <w:basedOn w:val="Zadanifontodlomka"/>
    <w:link w:val="Podnoje"/>
    <w:rsid w:val="00C835B2"/>
    <w:rPr>
      <w:sz w:val="24"/>
      <w:szCs w:val="24"/>
    </w:rPr>
  </w:style>
  <w:style w:styleId="Tekstrezerviranogmjesta" w:type="character">
    <w:name w:val="Placeholder Text"/>
    <w:basedOn w:val="Zadanifontodlomka"/>
    <w:uiPriority w:val="99"/>
    <w:semiHidden/>
    <w:rsid w:val="00014412"/>
    <w:rPr>
      <w:color w:val="808080"/>
      <w:bdr w:color="auto" w:space="0" w:sz="0" w:val="none"/>
      <w:shd w:color="auto" w:fill="auto" w:val="clear"/>
    </w:rPr>
  </w:style>
  <w:style w:customStyle="1" w:styleId="eSPISCCParagraphDefaultFont" w:type="character">
    <w:name w:val="eSPIS_CC_Paragraph Default Font"/>
    <w:basedOn w:val="Zadanifontodlomka"/>
    <w:rsid w:val="00014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4412"/>
    <w:rPr>
      <w:bdr w:color="auto" w:space="0" w:sz="0" w:val="none"/>
      <w:shd w:color="auto" w:fill="FFFFCC" w:val="clear"/>
      <w:lang w:val="hr-HR"/>
    </w:rPr>
  </w:style>
  <w:style w:customStyle="1" w:styleId="PozadinaSvijetloCrvena" w:type="character">
    <w:name w:val="Pozadina_SvijetloCrvena"/>
    <w:basedOn w:val="eSPISCCParagraphDefaultFont"/>
    <w:rsid w:val="00014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44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MALENICA d.o.o.</izvorni_sadrzaj>
    <derivirana_varijabla naziv="DomainObject.Predmet.ProtustrankaFormated_1">  TISKARA MALENICA d.o.o.</derivirana_varijabla>
  </DomainObject.Predmet.ProtustrankaFormated>
  <DomainObject.Predmet.ProtustrankaFormatedOIB>
    <izvorni_sadrzaj>  TISKARA MALENICA d.o.o., OIB 21268596817</izvorni_sadrzaj>
    <derivirana_varijabla naziv="DomainObject.Predmet.ProtustrankaFormatedOIB_1">  TISKARA MALENICA d.o.o., OIB 21268596817</derivirana_varijabla>
  </DomainObject.Predmet.ProtustrankaFormatedOIB>
  <DomainObject.Predmet.ProtustrankaFormatedWithAdress>
    <izvorni_sadrzaj> TISKARA MALENICA d.o.o., 113. Šibenske brigade HV-a 193, 22000 Šibenik</izvorni_sadrzaj>
    <derivirana_varijabla naziv="DomainObject.Predmet.ProtustrankaFormatedWithAdress_1"> TISKARA MALENICA d.o.o., 113. Šibenske brigade HV-a 193, 22000 Šibenik</derivirana_varijabla>
  </DomainObject.Predmet.ProtustrankaFormatedWithAdress>
  <DomainObject.Predmet.ProtustrankaFormatedWithAdressOIB>
    <izvorni_sadrzaj> TISKARA MALENICA d.o.o., OIB 21268596817, 113. Šibenske brigade HV-a 193, 22000 Šibenik</izvorni_sadrzaj>
    <derivirana_varijabla naziv="DomainObject.Predmet.ProtustrankaFormatedWithAdressOIB_1"> TISKARA MALENICA d.o.o., OIB 21268596817, 113. Šibenske brigade HV-a 193, 22000 Šibenik</derivirana_varijabla>
  </DomainObject.Predmet.ProtustrankaFormatedWithAdressOIB>
  <DomainObject.Predmet.ProtustrankaWithAdress>
    <izvorni_sadrzaj>TISKARA MALENICA d.o.o. 113. Šibenske brigade HV-a 193, 22000 Šibenik</izvorni_sadrzaj>
    <derivirana_varijabla naziv="DomainObject.Predmet.ProtustrankaWithAdress_1">TISKARA MALENICA d.o.o. 113. Šibenske brigade HV-a 193, 22000 Šibenik</derivirana_varijabla>
  </DomainObject.Predmet.ProtustrankaWithAdress>
  <DomainObject.Predmet.ProtustrankaWithAdressOIB>
    <izvorni_sadrzaj>TISKARA MALENICA d.o.o., OIB 21268596817, 113. Šibenske brigade HV-a 193, 22000 Šibenik</izvorni_sadrzaj>
    <derivirana_varijabla naziv="DomainObject.Predmet.ProtustrankaWithAdressOIB_1">TISKARA MALENICA d.o.o., OIB 21268596817, 113. Šibenske brigade HV-a 193, 22000 Šibenik</derivirana_varijabla>
  </DomainObject.Predmet.ProtustrankaWithAdressOIB>
  <DomainObject.Predmet.ProtustrankaNazivFormated>
    <izvorni_sadrzaj>TISKARA MALENICA d.o.o.</izvorni_sadrzaj>
    <derivirana_varijabla naziv="DomainObject.Predmet.ProtustrankaNazivFormated_1">TISKARA MALENICA d.o.o.</derivirana_varijabla>
  </DomainObject.Predmet.ProtustrankaNazivFormated>
  <DomainObject.Predmet.ProtustrankaNazivFormatedOIB>
    <izvorni_sadrzaj>TISKARA MALENICA d.o.o., OIB 21268596817</izvorni_sadrzaj>
    <derivirana_varijabla naziv="DomainObject.Predmet.ProtustrankaNazivFormatedOIB_1">TISKARA MALENICA d.o.o., OIB 21268596817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TISKARA MALENICA d.o.o.</item>
    </izvorni_sadrzaj>
    <derivirana_varijabla naziv="DomainObject.Predmet.ProtuStrankaListFormated_1">
      <item>TISKARA MALENICA d.o.o.</item>
    </derivirana_varijabla>
  </DomainObject.Predmet.ProtuStrankaListFormated>
  <DomainObject.Predmet.ProtuStrankaListFormatedOIB>
    <izvorni_sadrzaj>
      <item>TISKARA MALENICA d.o.o., OIB 21268596817</item>
    </izvorni_sadrzaj>
    <derivirana_varijabla naziv="DomainObject.Predmet.ProtuStrankaListFormatedOIB_1">
      <item>TISKARA MALENICA d.o.o., OIB 21268596817</item>
    </derivirana_varijabla>
  </DomainObject.Predmet.ProtuStrankaListFormatedOIB>
  <DomainObject.Predmet.ProtuStrankaListFormatedWithAdress>
    <izvorni_sadrzaj>
      <item>TISKARA MALENICA d.o.o., 113. Šibenske brigade HV-a 193, 22000 Šibenik</item>
    </izvorni_sadrzaj>
    <derivirana_varijabla naziv="DomainObject.Predmet.ProtuStrankaListFormatedWithAdress_1">
      <item>TISKARA MALENICA d.o.o., 113. Šibenske brigade HV-a 193, 22000 Šibenik</item>
    </derivirana_varijabla>
  </DomainObject.Predmet.ProtuStrankaListFormatedWithAdress>
  <DomainObject.Predmet.ProtuStrankaListFormatedWithAdressOIB>
    <izvorni_sadrzaj>
      <item>TISKARA MALENICA d.o.o., OIB 21268596817, 113. Šibenske brigade HV-a 193, 22000 Šibenik</item>
    </izvorni_sadrzaj>
    <derivirana_varijabla naziv="DomainObject.Predmet.ProtuStrankaListFormatedWithAdressOIB_1">
      <item>TISKARA MALENICA d.o.o., OIB 21268596817, 113. Šibenske brigade HV-a 193, 22000 Šibenik</item>
    </derivirana_varijabla>
  </DomainObject.Predmet.ProtuStrankaListFormatedWithAdressOIB>
  <DomainObject.Predmet.ProtuStrankaListNazivFormated>
    <izvorni_sadrzaj>
      <item>TISKARA MALENICA d.o.o.</item>
    </izvorni_sadrzaj>
    <derivirana_varijabla naziv="DomainObject.Predmet.ProtuStrankaListNazivFormated_1">
      <item>TISKARA MALENICA d.o.o.</item>
    </derivirana_varijabla>
  </DomainObject.Predmet.ProtuStrankaListNazivFormated>
  <DomainObject.Predmet.ProtuStrankaListNazivFormatedOIB>
    <izvorni_sadrzaj>
      <item>TISKARA MALENICA d.o.o., OIB 21268596817</item>
    </izvorni_sadrzaj>
    <derivirana_varijabla naziv="DomainObject.Predmet.ProtuStrankaListNazivFormatedOIB_1">
      <item>TISKARA MALENICA d.o.o., OIB 21268596817</item>
    </derivirana_varijabla>
  </DomainObject.Predmet.ProtuStrankaListNazivFormatedOIB>
  <DomainObject.Predmet.OstaliListFormated>
    <izvorni_sadrzaj>
      <item>Branimir Malenica</item>
    </izvorni_sadrzaj>
    <derivirana_varijabla naziv="DomainObject.Predmet.OstaliListFormated_1">
      <item>Branimir Malenica</item>
    </derivirana_varijabla>
  </DomainObject.Predmet.OstaliListFormated>
  <DomainObject.Predmet.OstaliListFormatedOIB>
    <izvorni_sadrzaj>
      <item>Branimir Malenica</item>
    </izvorni_sadrzaj>
    <derivirana_varijabla naziv="DomainObject.Predmet.OstaliListFormatedOIB_1">
      <item>Branimir Malenica</item>
    </derivirana_varijabla>
  </DomainObject.Predmet.OstaliListFormatedOIB>
  <DomainObject.Predmet.OstaliListFormatedWithAdress>
    <izvorni_sadrzaj>
      <item>Branimir Malenica</item>
    </izvorni_sadrzaj>
    <derivirana_varijabla naziv="DomainObject.Predmet.OstaliListFormatedWithAdress_1">
      <item>Branimir Malenica</item>
    </derivirana_varijabla>
  </DomainObject.Predmet.OstaliListFormatedWithAdress>
  <DomainObject.Predmet.OstaliListFormatedWithAdressOIB>
    <izvorni_sadrzaj>
      <item>Branimir Malenica</item>
    </izvorni_sadrzaj>
    <derivirana_varijabla naziv="DomainObject.Predmet.OstaliListFormatedWithAdressOIB_1">
      <item>Branimir Malenica</item>
    </derivirana_varijabla>
  </DomainObject.Predmet.OstaliListFormatedWithAdressOIB>
  <DomainObject.Predmet.OstaliListNazivFormated>
    <izvorni_sadrzaj>
      <item>Branimir Malenica</item>
    </izvorni_sadrzaj>
    <derivirana_varijabla naziv="DomainObject.Predmet.OstaliListNazivFormated_1">
      <item>Branimir Malenica</item>
    </derivirana_varijabla>
  </DomainObject.Predmet.OstaliListNazivFormated>
  <DomainObject.Predmet.OstaliListNazivFormatedOIB>
    <izvorni_sadrzaj>
      <item>Branimir Malenica</item>
    </izvorni_sadrzaj>
    <derivirana_varijabla naziv="DomainObject.Predmet.OstaliListNazivFormatedOIB_1">
      <item>Branimir Malenica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TISKARA MALENICA d.o.o.</izvorni_sadrzaj>
    <derivirana_varijabla naziv="DomainObject.Predmet.ProtustrankaIDrugi_1">TISKARA MALENICA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TISKARA MALENICA d.o.o., OIB 21268596817, 113. Šibenske brigade HV-a 193, 22000 Šibenik</izvorni_sadrzaj>
    <derivirana_varijabla naziv="DomainObject.Predmet.ProtustrankaIDrugiAdressOIB_1">TISKARA MALENICA d.o.o., OIB 21268596817, 113. Šibenske brigade HV-a 193,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TISKARA MALENICA d.o.o.</item>
      <item>Branimir Malenica</item>
    </izvorni_sadrzaj>
    <derivirana_varijabla naziv="DomainObject.Predmet.SudioniciListNaziv_1">
      <item>FINA - Podružnica Šibenik</item>
      <item>TISKARA MALENICA d.o.o.</item>
      <item>Branimir Malenica</item>
    </derivirana_varijabla>
  </DomainObject.Predmet.SudioniciListNaziv>
  <DomainObject.Predmet.SudioniciListAdressOIB>
    <izvorni_sadrzaj>
      <item>FINA - Podružnica Šibenik, OIB 85821130368, Perivoj L. Marune 1,22000 Šibenik</item>
      <item>TISKARA MALENICA d.o.o., OIB 21268596817, 113. Šibenske brigade HV-a 193,22000 Šibenik</item>
      <item>Branimir Malenica</item>
    </izvorni_sadrzaj>
    <derivirana_varijabla naziv="DomainObject.Predmet.SudioniciListAdressOIB_1">
      <item>FINA - Podružnica Šibenik, OIB 85821130368, Perivoj L. Marune 1,22000 Šibenik</item>
      <item>TISKARA MALENICA d.o.o., OIB 21268596817, 113. Šibenske brigade HV-a 193,22000 Šibenik</item>
      <item>Branimir Malenica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21268596817</item>
      <item>, OIB null</item>
    </izvorni_sadrzaj>
    <derivirana_varijabla naziv="DomainObject.Predmet.SudioniciListNazivOIB_1">
      <item>, OIB 85821130368</item>
      <item>, OIB 21268596817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313</properties:Words>
  <properties:Characters>1574</properties:Characters>
  <properties:Lines>50</properties:Lines>
  <properties:Paragraphs>22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2016-05-20T06:50:00Z</dcterms:created>
  <dc:creator>Ardena Bajlo</dc:creator>
  <cp:lastModifiedBy>Martina Kalmeta</cp:lastModifiedBy>
  <cp:lastPrinted>2016-01-19T09:01:00Z</cp:lastPrinted>
  <dcterms:modified xmlns:xsi="http://www.w3.org/2001/XMLSchema-instance" xsi:type="dcterms:W3CDTF">2016-05-20T12:34:00Z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