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3c0e" w14:paraId="6523c0e" w:rsidRDefault="009F290D" w:rsidP="001940FB" w:rsidR="009F290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9F290D" w:rsidR="00BB396C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A3669D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9F290D" w:rsidP="00AA6BCF" w:rsidR="009F290D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9F290D" w:rsidP="00AA6BCF" w:rsidR="009F290D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F290D" w:rsidP="00AA6BCF" w:rsidR="009F290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F290D" w:rsidP="009F290D" w:rsidR="009F290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F290D" w:rsidP="009F290D" w:rsidR="009F290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F290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F290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97B80">
        <w:rPr>
          <w:rFonts w:cs="Calibri" w:eastAsia="Arial Unicode MS" w:hAnsi="Calibri" w:ascii="Calibri"/>
          <w:kern w:val="1"/>
          <w:lang w:eastAsia="ar-SA" w:val="hr-HR"/>
        </w:rPr>
        <w:t>PEŠIĆ IVAN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9F290D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697B80" w:rsidRPr="00697B80">
        <w:rPr>
          <w:rFonts w:cs="Calibri" w:hAnsi="Calibri" w:ascii="Calibri"/>
        </w:rPr>
        <w:t>485.006,85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697B80" w:rsidRPr="00697B80">
        <w:rPr>
          <w:rFonts w:cs="Calibri" w:hAnsi="Calibri" w:ascii="Calibri"/>
        </w:rPr>
        <w:t>441.606,85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697B80" w:rsidRPr="00697B80">
        <w:rPr>
          <w:rFonts w:cs="Calibri" w:hAnsi="Calibri" w:ascii="Calibri"/>
        </w:rPr>
        <w:t>43.400,00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F290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9F290D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F290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F290D" w:rsidRPr="009F290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9F290D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697B80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697B80">
              <w:rPr>
                <w:rFonts w:cs="Calibri" w:hAnsi="Calibri" w:ascii="Calibri"/>
              </w:rPr>
              <w:t>PEŠIĆ IVAN</w:t>
            </w:r>
            <w:r>
              <w:rPr>
                <w:rFonts w:cs="Calibri"/>
              </w:rPr>
              <w:t xml:space="preserve">, </w:t>
            </w:r>
            <w:r w:rsidRPr="00697B80">
              <w:rPr>
                <w:rFonts w:cs="Calibri"/>
              </w:rPr>
              <w:t xml:space="preserve"> </w:t>
            </w:r>
            <w:r w:rsidRPr="00697B80">
              <w:rPr>
                <w:rFonts w:cs="Calibri" w:hAnsi="Calibri" w:ascii="Calibri"/>
              </w:rPr>
              <w:t>Gundulićeva 4, Split</w:t>
            </w:r>
            <w:r w:rsidR="003A5883" w:rsidRPr="00372EC9">
              <w:rPr>
                <w:rFonts w:cs="Calibri" w:hAnsi="Calibri" w:ascii="Calibri"/>
              </w:rPr>
              <w:t>, 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697B80">
              <w:rPr>
                <w:rFonts w:cs="Calibri" w:hAnsi="Calibri" w:ascii="Calibri"/>
              </w:rPr>
              <w:t>09292546592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97B80" w:rsidP="00697B8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697B80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697B8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97B80">
              <w:rPr>
                <w:rFonts w:cs="Calibri" w:hAnsi="Calibri" w:ascii="Calibri"/>
              </w:rPr>
              <w:t>485.006,85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697B8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97B80">
              <w:rPr>
                <w:rFonts w:cs="Calibri" w:hAnsi="Calibri" w:ascii="Calibri"/>
              </w:rPr>
              <w:t>441.606,85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697B80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97B80">
              <w:rPr>
                <w:rFonts w:cs="Calibri" w:hAnsi="Calibri" w:ascii="Calibri"/>
              </w:rPr>
              <w:t>43.400,00 kn</w:t>
            </w:r>
          </w:p>
        </w:tc>
      </w:tr>
    </w:tbl>
    <w:p w:rsidRDefault="009F290D" w:rsidP="009F290D" w:rsidR="009F290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F290D" w:rsidP="009F290D" w:rsidR="009F290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504EA" w:rsidP="00076CDF" w:rsidR="00076CD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CDF" w:rsidP="00076CDF" w:rsidR="00076CD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76CDF" w:rsidP="00076CDF" w:rsidR="00076CD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76CDF" w:rsidP="00076CDF" w:rsidR="00076CD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004" w:rsidR="005B1004">
      <w:pPr>
        <w:spacing w:after="0"/>
      </w:pPr>
      <w:r>
        <w:separator/>
      </w:r>
    </w:p>
  </w:endnote>
  <w:endnote w:id="0" w:type="continuationSeparator">
    <w:p w:rsidRDefault="005B1004" w:rsidR="005B10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B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004" w:rsidR="005B1004">
      <w:pPr>
        <w:spacing w:after="0"/>
      </w:pPr>
      <w:r>
        <w:separator/>
      </w:r>
    </w:p>
  </w:footnote>
  <w:footnote w:id="0" w:type="continuationSeparator">
    <w:p w:rsidRDefault="005B1004" w:rsidR="005B100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B50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F4AE0F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18F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6CDF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44C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04EA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5FDA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004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97B80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4648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9F290D"/>
    <w:rsid w:val="00A060E3"/>
    <w:rsid w:val="00A07699"/>
    <w:rsid w:val="00A15E01"/>
    <w:rsid w:val="00A16463"/>
    <w:rsid w:val="00A21D3E"/>
    <w:rsid w:val="00A24BB4"/>
    <w:rsid w:val="00A32995"/>
    <w:rsid w:val="00A32BC5"/>
    <w:rsid w:val="00A3669D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24DCA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13B50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4E7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13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B5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B5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B5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B5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13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B5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B5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B5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B5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1434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St-651/2017-286 / Podnesak - Podnesak (-286.docx)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