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d8a1" w14:paraId="148d8a1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F81764">
        <w:rPr>
          <w:b/>
          <w:color w:val="222222"/>
        </w:rPr>
        <w:t>8</w:t>
      </w:r>
      <w:r w:rsidR="00307217">
        <w:rPr>
          <w:b/>
          <w:color w:val="222222"/>
        </w:rPr>
        <w:t>52</w:t>
      </w:r>
      <w:r w:rsidR="00F81764">
        <w:rPr>
          <w:b/>
          <w:color w:val="222222"/>
        </w:rPr>
        <w:t>/2018-</w:t>
      </w:r>
      <w:r w:rsidR="00307217">
        <w:rPr>
          <w:b/>
          <w:color w:val="222222"/>
        </w:rPr>
        <w:t>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307217">
        <w:rPr>
          <w:b/>
        </w:rPr>
        <w:t xml:space="preserve">BAU ING j.d.o.o., Staro </w:t>
      </w:r>
      <w:proofErr w:type="spellStart"/>
      <w:r w:rsidR="00307217">
        <w:rPr>
          <w:b/>
        </w:rPr>
        <w:t>Topolje</w:t>
      </w:r>
      <w:proofErr w:type="spellEnd"/>
      <w:r w:rsidR="00307217">
        <w:rPr>
          <w:b/>
        </w:rPr>
        <w:t>, Dalmatinska 15, OIB: 36589209014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F81764">
        <w:rPr>
          <w:color w:val="222222"/>
        </w:rPr>
        <w:t>21. svibnja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F81764">
        <w:rPr>
          <w:b/>
          <w:color w:val="222222"/>
          <w:u w:val="single"/>
        </w:rPr>
        <w:t>7. lipnja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986D7E">
        <w:rPr>
          <w:b/>
          <w:color w:val="222222"/>
          <w:u w:val="single"/>
        </w:rPr>
        <w:t>1</w:t>
      </w:r>
      <w:r w:rsidR="00F81764">
        <w:rPr>
          <w:b/>
          <w:color w:val="222222"/>
          <w:u w:val="single"/>
        </w:rPr>
        <w:t>3</w:t>
      </w:r>
      <w:r w:rsidR="00986D7E">
        <w:rPr>
          <w:b/>
          <w:color w:val="222222"/>
          <w:u w:val="single"/>
        </w:rPr>
        <w:t>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307217">
        <w:rPr>
          <w:color w:val="222222"/>
          <w:sz w:val="22"/>
          <w:szCs w:val="22"/>
        </w:rPr>
        <w:t xml:space="preserve">BORIS KEKEZ, Staro </w:t>
      </w:r>
      <w:proofErr w:type="spellStart"/>
      <w:r w:rsidR="00307217">
        <w:rPr>
          <w:color w:val="222222"/>
          <w:sz w:val="22"/>
          <w:szCs w:val="22"/>
        </w:rPr>
        <w:t>Topolje</w:t>
      </w:r>
      <w:proofErr w:type="spellEnd"/>
      <w:r w:rsidR="00307217">
        <w:rPr>
          <w:color w:val="222222"/>
          <w:sz w:val="22"/>
          <w:szCs w:val="22"/>
        </w:rPr>
        <w:t>, Dalmatinska 15</w:t>
      </w:r>
      <w:r w:rsidR="002C57D5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F81764">
        <w:rPr>
          <w:b/>
          <w:color w:val="222222"/>
          <w:sz w:val="22"/>
          <w:szCs w:val="22"/>
        </w:rPr>
        <w:t>854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F81764">
        <w:rPr>
          <w:color w:val="222222"/>
          <w:sz w:val="22"/>
          <w:szCs w:val="22"/>
        </w:rPr>
        <w:t>21. svibnja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64C6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C57D5"/>
    <w:rsid w:val="002D208E"/>
    <w:rsid w:val="00307217"/>
    <w:rsid w:val="00323158"/>
    <w:rsid w:val="003370D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56C09"/>
    <w:rsid w:val="00663F23"/>
    <w:rsid w:val="00690442"/>
    <w:rsid w:val="006905E1"/>
    <w:rsid w:val="006A7BA9"/>
    <w:rsid w:val="006C0965"/>
    <w:rsid w:val="006D61C7"/>
    <w:rsid w:val="006E67E4"/>
    <w:rsid w:val="007C476B"/>
    <w:rsid w:val="007C551C"/>
    <w:rsid w:val="007E4837"/>
    <w:rsid w:val="0080025A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25A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25A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25A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25A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25A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25A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25A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25A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115435.20</izvorni_sadrzaj>
    <derivirana_varijabla naziv="DomainObject.Predmet.InicijalnaVrijednost_1">115435.20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St-852/2018</izvorni_sadrzaj>
    <derivirana_varijabla naziv="DomainObject.Predmet.OznakaBroj_1">St-852/2018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ING j.d.o.o. turistička agencija, graditeljstvo i usluge</izvorni_sadrzaj>
    <derivirana_varijabla naziv="DomainObject.Predmet.ProtustrankaFormated_1">  BAU ING j.d.o.o. turistička agencija, graditeljstvo i usluge</derivirana_varijabla>
  </DomainObject.Predmet.ProtustrankaFormated>
  <DomainObject.Predmet.ProtustrankaFormatedOIB>
    <izvorni_sadrzaj>  BAU ING j.d.o.o. turistička agencija, graditeljstvo i usluge, OIB 36589209014</izvorni_sadrzaj>
    <derivirana_varijabla naziv="DomainObject.Predmet.ProtustrankaFormatedOIB_1">  BAU ING j.d.o.o. turistička agencija, graditeljstvo i usluge, OIB 36589209014</derivirana_varijabla>
  </DomainObject.Predmet.ProtustrankaFormatedOIB>
  <DomainObject.Predmet.ProtustrankaFormatedWithAdress>
    <izvorni_sadrzaj> BAU ING j.d.o.o. turistička agencija, graditeljstvo i usluge, Dalmatinska 15, 35214 Staro Topolje</izvorni_sadrzaj>
    <derivirana_varijabla naziv="DomainObject.Predmet.ProtustrankaFormatedWithAdress_1"> BAU ING j.d.o.o. turistička agencija, graditeljstvo i usluge, Dalmatinska 15, 35214 Staro Topolje</derivirana_varijabla>
  </DomainObject.Predmet.ProtustrankaFormatedWithAdress>
  <DomainObject.Predmet.ProtustrankaFormatedWithAdressOIB>
    <izvorni_sadrzaj> BAU ING j.d.o.o. turistička agencija, graditeljstvo i usluge, OIB 36589209014, Dalmatinska 15, 35214 Staro Topolje</izvorni_sadrzaj>
    <derivirana_varijabla naziv="DomainObject.Predmet.ProtustrankaFormatedWithAdressOIB_1"> BAU ING j.d.o.o. turistička agencija, graditeljstvo i usluge, OIB 36589209014, Dalmatinska 15, 35214 Staro Topolje</derivirana_varijabla>
  </DomainObject.Predmet.ProtustrankaFormatedWithAdressOIB>
  <DomainObject.Predmet.ProtustrankaWithAdress>
    <izvorni_sadrzaj>BAU ING j.d.o.o. turistička agencija, graditeljstvo i usluge Dalmatinska 15, 35214 Staro Topolje</izvorni_sadrzaj>
    <derivirana_varijabla naziv="DomainObject.Predmet.ProtustrankaWithAdress_1">BAU ING j.d.o.o. turistička agencija, graditeljstvo i usluge Dalmatinska 15, 35214 Staro Topolje</derivirana_varijabla>
  </DomainObject.Predmet.ProtustrankaWithAdress>
  <DomainObject.Predmet.ProtustrankaWithAdressOIB>
    <izvorni_sadrzaj>BAU ING j.d.o.o. turistička agencija, graditeljstvo i usluge, OIB 36589209014, Dalmatinska 15, 35214 Staro Topolje</izvorni_sadrzaj>
    <derivirana_varijabla naziv="DomainObject.Predmet.ProtustrankaWithAdressOIB_1">BAU ING j.d.o.o. turistička agencija, graditeljstvo i usluge, OIB 36589209014, Dalmatinska 15, 35214 Staro Topolje</derivirana_varijabla>
  </DomainObject.Predmet.ProtustrankaWithAdressOIB>
  <DomainObject.Predmet.ProtustrankaNazivFormated>
    <izvorni_sadrzaj>BAU ING j.d.o.o. turistička agencija, graditeljstvo i usluge</izvorni_sadrzaj>
    <derivirana_varijabla naziv="DomainObject.Predmet.ProtustrankaNazivFormated_1">BAU ING j.d.o.o. turistička agencija, graditeljstvo i usluge</derivirana_varijabla>
  </DomainObject.Predmet.ProtustrankaNazivFormated>
  <DomainObject.Predmet.ProtustrankaNazivFormatedOIB>
    <izvorni_sadrzaj>BAU ING j.d.o.o. turistička agencija, graditeljstvo i usluge, OIB 36589209014</izvorni_sadrzaj>
    <derivirana_varijabla naziv="DomainObject.Predmet.ProtustrankaNazivFormatedOIB_1">BAU ING j.d.o.o. turistička agencija, graditeljstvo i usluge, OIB 36589209014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ING j.d.o.o. turistička agencija, graditeljstvo i usluge</item>
    </izvorni_sadrzaj>
    <derivirana_varijabla naziv="DomainObject.Predmet.ProtuStrankaListFormated_1">
      <item>BAU ING j.d.o.o. turistička agencija, graditeljstvo i usluge</item>
    </derivirana_varijabla>
  </DomainObject.Predmet.ProtuStrankaListFormated>
  <DomainObject.Predmet.ProtuStrankaListFormatedOIB>
    <izvorni_sadrzaj>
      <item>BAU ING j.d.o.o. turistička agencija, graditeljstvo i usluge, OIB 36589209014</item>
    </izvorni_sadrzaj>
    <derivirana_varijabla naziv="DomainObject.Predmet.ProtuStrankaListFormatedOIB_1">
      <item>BAU ING j.d.o.o. turistička agencija, graditeljstvo i usluge, OIB 36589209014</item>
    </derivirana_varijabla>
  </DomainObject.Predmet.ProtuStrankaListFormatedOIB>
  <DomainObject.Predmet.ProtuStrankaListFormatedWithAdress>
    <izvorni_sadrzaj>
      <item>BAU ING j.d.o.o. turistička agencija, graditeljstvo i usluge, Dalmatinska 15, 35214 Staro Topolje</item>
    </izvorni_sadrzaj>
    <derivirana_varijabla naziv="DomainObject.Predmet.ProtuStrankaListFormatedWithAdress_1">
      <item>BAU ING j.d.o.o. turistička agencija, graditeljstvo i usluge, Dalmatinska 15, 35214 Staro Topolje</item>
    </derivirana_varijabla>
  </DomainObject.Predmet.ProtuStrankaListFormatedWithAdress>
  <DomainObject.Predmet.ProtuStrankaListFormatedWithAdressOIB>
    <izvorni_sadrzaj>
      <item>BAU ING j.d.o.o. turistička agencija, graditeljstvo i usluge, OIB 36589209014, Dalmatinska 15, 35214 Staro Topolje</item>
    </izvorni_sadrzaj>
    <derivirana_varijabla naziv="DomainObject.Predmet.ProtuStrankaListFormatedWithAdressOIB_1">
      <item>BAU ING j.d.o.o. turistička agencija, graditeljstvo i usluge, OIB 36589209014, Dalmatinska 15, 35214 Staro Topolje</item>
    </derivirana_varijabla>
  </DomainObject.Predmet.ProtuStrankaListFormatedWithAdressOIB>
  <DomainObject.Predmet.ProtuStrankaListNazivFormated>
    <izvorni_sadrzaj>
      <item>BAU ING j.d.o.o. turistička agencija, graditeljstvo i usluge</item>
    </izvorni_sadrzaj>
    <derivirana_varijabla naziv="DomainObject.Predmet.ProtuStrankaListNazivFormated_1">
      <item>BAU ING j.d.o.o. turistička agencija, graditeljstvo i usluge</item>
    </derivirana_varijabla>
  </DomainObject.Predmet.ProtuStrankaListNazivFormated>
  <DomainObject.Predmet.ProtuStrankaListNazivFormatedOIB>
    <izvorni_sadrzaj>
      <item>BAU ING j.d.o.o. turistička agencija, graditeljstvo i usluge, OIB 36589209014</item>
    </izvorni_sadrzaj>
    <derivirana_varijabla naziv="DomainObject.Predmet.ProtuStrankaListNazivFormatedOIB_1">
      <item>BAU ING j.d.o.o. turistička agencija, graditeljstvo i usluge, OIB 36589209014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ING j.d.o.o. turistička agencija, graditeljstvo i usluge</izvorni_sadrzaj>
    <derivirana_varijabla naziv="DomainObject.Predmet.ProtustrankaIDrugi_1">BAU ING j.d.o.o. turistička agencija,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 ING j.d.o.o. turistička agencija, graditeljstvo i usluge, OIB 36589209014, Dalmatinska 15, 35214 Staro Topolje</izvorni_sadrzaj>
    <derivirana_varijabla naziv="DomainObject.Predmet.ProtustrankaIDrugiAdressOIB_1">BAU ING j.d.o.o. turistička agencija, graditeljstvo i usluge, OIB 36589209014,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ING j.d.o.o. turistička agencija, graditeljstvo i usluge</item>
    </izvorni_sadrzaj>
    <derivirana_varijabla naziv="DomainObject.Predmet.SudioniciListNaziv_1">
      <item>Financijska agencija</item>
      <item>BAU ING j.d.o.o. turistička agencija,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BAU ING j.d.o.o. turistička agencija, graditeljstvo i usluge, OIB 36589209014, Dalmatinska 15,35214 Staro Topolje</item>
    </izvorni_sadrzaj>
    <derivirana_varijabla naziv="DomainObject.Predmet.SudioniciListAdressOIB_1">
      <item>Financijska agencija, OIB 85821130368, Ulica grada Vukovara 70,10000 Zagreb</item>
      <item>BAU ING j.d.o.o. turistička agencija, graditeljstvo i usluge, OIB 36589209014, Dalmatinska 15,35214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36589209014</item>
    </izvorni_sadrzaj>
    <derivirana_varijabla naziv="DomainObject.Predmet.SudioniciListNazivOIB_1">
      <item>, OIB 85821130368</item>
      <item>, OIB 36589209014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A9B22-1BCA-4FA6-A9A3-846E76036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1539</properties:Characters>
  <properties:Lines>43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2018-05-21T06:33:00Z</cp:lastPrinted>
  <dcterms:modified xmlns:xsi="http://www.w3.org/2001/XMLSchema-instance" xsi:type="dcterms:W3CDTF">2018-05-21T09:17:00Z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