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b6b0" w14:paraId="2fcb6b0" w:rsidRDefault="00EF6E02" w:rsidP="00DC0F84" w:rsidR="00DC0F84" w:rsidRPr="002133EC">
      <w:pPr>
        <w:jc w:val="right"/>
        <w15:collapsed w:val="false"/>
      </w:pPr>
      <w:bookmarkStart w:name="_GoBack" w:id="0"/>
      <w:bookmarkEnd w:id="0"/>
      <w:r w:rsidRPr="002133EC">
        <w:t>5</w:t>
      </w:r>
      <w:r w:rsidR="00DC0F84" w:rsidRPr="002133EC">
        <w:t xml:space="preserve"> St-</w:t>
      </w:r>
      <w:r w:rsidR="00455D1A">
        <w:t>271</w:t>
      </w:r>
      <w:r w:rsidRPr="002133EC">
        <w:t>/1</w:t>
      </w:r>
      <w:r w:rsidR="00455D1A">
        <w:t>5</w:t>
      </w:r>
    </w:p>
    <w:p w:rsidRDefault="004F17F9" w:rsidP="00DC0F84" w:rsidR="00DC0F84" w:rsidRPr="002133EC">
      <w:pPr>
        <w:jc w:val="both"/>
        <w:rPr>
          <w:b/>
          <w:color w:val="000000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E02" w:rsidR="00F12793">
      <w:r w:rsidRPr="002133EC">
        <w:t xml:space="preserve"> </w:t>
      </w:r>
    </w:p>
    <w:p w:rsidRDefault="00EF6E02" w:rsidR="00EF6E02" w:rsidRPr="002133EC">
      <w:r w:rsidRPr="002133EC">
        <w:t xml:space="preserve"> REPUBLIKA HRVATSKA</w:t>
      </w:r>
    </w:p>
    <w:p w:rsidRDefault="00EF6E02" w:rsidR="00EF6E02" w:rsidRPr="002133EC">
      <w:r w:rsidRPr="002133EC">
        <w:t>TRGOVAČKI SUD U ZAGREBU</w:t>
      </w:r>
    </w:p>
    <w:p w:rsidRDefault="00EF6E02" w:rsidR="00EF6E02" w:rsidRPr="002133EC">
      <w:r w:rsidRPr="002133EC">
        <w:t xml:space="preserve">  </w:t>
      </w:r>
      <w:proofErr w:type="spellStart"/>
      <w:r w:rsidRPr="002133EC">
        <w:t>Amruševa</w:t>
      </w:r>
      <w:proofErr w:type="spellEnd"/>
      <w:r w:rsidRPr="002133EC">
        <w:t xml:space="preserve"> 2/II</w:t>
      </w:r>
    </w:p>
    <w:p w:rsidRDefault="00EF6E02" w:rsidP="00EF6E02" w:rsidR="00EF6E02" w:rsidRPr="002133EC">
      <w:r w:rsidRPr="002133EC">
        <w:t>10 000 ZAGREB</w:t>
      </w:r>
    </w:p>
    <w:p w:rsidRDefault="00DC0F84" w:rsidP="00DC0F84" w:rsidR="00DC0F84" w:rsidRPr="002133EC">
      <w:pPr>
        <w:jc w:val="both"/>
      </w:pPr>
    </w:p>
    <w:p w:rsidRDefault="00DC0F84" w:rsidP="00DC0F84" w:rsidR="00DC0F84" w:rsidRPr="002133EC">
      <w:pPr>
        <w:jc w:val="center"/>
        <w:rPr>
          <w:b/>
        </w:rPr>
      </w:pPr>
      <w:r w:rsidRPr="002133EC">
        <w:rPr>
          <w:b/>
        </w:rPr>
        <w:t>R J E Š E N J E</w:t>
      </w:r>
    </w:p>
    <w:p w:rsidRDefault="00DC0F84" w:rsidP="00DC0F84" w:rsidR="00DC0F84" w:rsidRPr="002133EC">
      <w:pPr>
        <w:jc w:val="both"/>
        <w:rPr>
          <w:b/>
        </w:rPr>
      </w:pPr>
    </w:p>
    <w:p w:rsidRDefault="00DC0F84" w:rsidP="00455D1A" w:rsidR="00455D1A" w:rsidRPr="007B4797">
      <w:pPr>
        <w:jc w:val="both"/>
      </w:pPr>
      <w:r w:rsidRPr="002133EC">
        <w:rPr>
          <w:b/>
        </w:rPr>
        <w:tab/>
      </w:r>
      <w:r w:rsidR="00455D1A" w:rsidRPr="007B4797">
        <w:t xml:space="preserve">Trgovački sud u Zagrebu, po stečajnom sucu toga suda </w:t>
      </w:r>
      <w:proofErr w:type="spellStart"/>
      <w:r w:rsidR="00455D1A" w:rsidRPr="007B4797">
        <w:t>dr.sc</w:t>
      </w:r>
      <w:proofErr w:type="spellEnd"/>
      <w:r w:rsidR="00455D1A" w:rsidRPr="007B4797">
        <w:t xml:space="preserve">. Jeleni Čuveljak, povodom prijedloga </w:t>
      </w:r>
      <w:r w:rsidR="00455D1A" w:rsidRPr="00364032">
        <w:t xml:space="preserve">SAMIL PUŠKAR Šumski put 28, ZAGREB OIB 12960372180 radi prijedloga za pokretanje stečajnog postupka nad dužnikom TRIMO GRAĐENJE d.o.o. Zagreb (Grad Zagreb) </w:t>
      </w:r>
      <w:proofErr w:type="spellStart"/>
      <w:r w:rsidR="00455D1A" w:rsidRPr="00364032">
        <w:t>Cebini</w:t>
      </w:r>
      <w:proofErr w:type="spellEnd"/>
      <w:r w:rsidR="00455D1A" w:rsidRPr="00364032">
        <w:t xml:space="preserve"> </w:t>
      </w:r>
      <w:proofErr w:type="spellStart"/>
      <w:r w:rsidR="00455D1A" w:rsidRPr="00364032">
        <w:t>bb</w:t>
      </w:r>
      <w:proofErr w:type="spellEnd"/>
      <w:r w:rsidR="00455D1A" w:rsidRPr="00364032">
        <w:t xml:space="preserve"> MBS 080395929 OIB 77000223347 </w:t>
      </w:r>
      <w:r w:rsidR="00455D1A" w:rsidRPr="007B4797">
        <w:t xml:space="preserve">dana </w:t>
      </w:r>
      <w:r w:rsidR="00455D1A">
        <w:t>2</w:t>
      </w:r>
      <w:r w:rsidR="000C2729">
        <w:t>8</w:t>
      </w:r>
      <w:r w:rsidR="00455D1A" w:rsidRPr="007B4797">
        <w:t xml:space="preserve">. </w:t>
      </w:r>
      <w:r w:rsidR="00455D1A">
        <w:t>srpnja</w:t>
      </w:r>
      <w:r w:rsidR="00455D1A" w:rsidRPr="007B4797">
        <w:t xml:space="preserve"> 201</w:t>
      </w:r>
      <w:r w:rsidR="00455D1A">
        <w:t>5</w:t>
      </w:r>
      <w:r w:rsidR="00455D1A" w:rsidRPr="007B4797">
        <w:t>. godine,</w:t>
      </w:r>
    </w:p>
    <w:p w:rsidRDefault="004430ED" w:rsidP="00455D1A" w:rsidR="004430ED" w:rsidRPr="002133EC">
      <w:pPr>
        <w:jc w:val="both"/>
        <w:rPr>
          <w:b/>
        </w:rPr>
      </w:pPr>
    </w:p>
    <w:p w:rsidRDefault="001E4E5F" w:rsidP="001E4E5F" w:rsidR="001E4E5F" w:rsidRPr="002133EC">
      <w:pPr>
        <w:jc w:val="center"/>
        <w:rPr>
          <w:b/>
        </w:rPr>
      </w:pPr>
      <w:r w:rsidRPr="002133EC">
        <w:rPr>
          <w:b/>
        </w:rPr>
        <w:t>r i j e š i o   j e</w:t>
      </w:r>
    </w:p>
    <w:p w:rsidRDefault="001E4E5F" w:rsidP="00BC3CA4" w:rsidR="00577053" w:rsidRPr="002133EC">
      <w:r w:rsidRPr="002133EC">
        <w:tab/>
      </w:r>
    </w:p>
    <w:p w:rsidRDefault="00E832DD" w:rsidP="0063222C" w:rsidR="0063222C" w:rsidRPr="002133EC">
      <w:r w:rsidRPr="002133EC">
        <w:tab/>
      </w:r>
    </w:p>
    <w:p w:rsidRDefault="0063222C" w:rsidP="0063222C" w:rsidR="0063222C" w:rsidRPr="002133EC">
      <w:r w:rsidRPr="002133EC">
        <w:tab/>
        <w:t xml:space="preserve">I/ Pozivaju se vjerovnici stečajnog </w:t>
      </w:r>
      <w:r w:rsidR="00455D1A" w:rsidRPr="00364032">
        <w:t xml:space="preserve">TRIMO GRAĐENJE d.o.o. Zagreb (Grad Zagreb) </w:t>
      </w:r>
      <w:proofErr w:type="spellStart"/>
      <w:r w:rsidR="00455D1A" w:rsidRPr="00364032">
        <w:t>Cebini</w:t>
      </w:r>
      <w:proofErr w:type="spellEnd"/>
      <w:r w:rsidR="00455D1A" w:rsidRPr="00364032">
        <w:t xml:space="preserve"> </w:t>
      </w:r>
      <w:proofErr w:type="spellStart"/>
      <w:r w:rsidR="00455D1A" w:rsidRPr="00364032">
        <w:t>bb</w:t>
      </w:r>
      <w:proofErr w:type="spellEnd"/>
      <w:r w:rsidR="00455D1A" w:rsidRPr="00364032">
        <w:t xml:space="preserve"> MBS 080395929 OIB 77000223347</w:t>
      </w:r>
      <w:r w:rsidR="0013180C" w:rsidRPr="002133EC">
        <w:t>,</w:t>
      </w:r>
      <w:r w:rsidRPr="002133EC">
        <w:t xml:space="preserve"> te druge osobe koje za to imaju interes, da u roku od 15 dana od dana objave ovog poziva, predujme iznos od </w:t>
      </w:r>
      <w:r w:rsidR="00455D1A">
        <w:t>33</w:t>
      </w:r>
      <w:r w:rsidR="002133EC" w:rsidRPr="002133EC">
        <w:t>.</w:t>
      </w:r>
      <w:r w:rsidR="00455D1A">
        <w:t>100</w:t>
      </w:r>
      <w:r w:rsidR="002133EC" w:rsidRPr="002133EC">
        <w:t xml:space="preserve">,00 kn </w:t>
      </w:r>
      <w:r w:rsidRPr="002133EC">
        <w:t xml:space="preserve">za pokriće troškova stečajnog postupka na račun ovoga suda broj: </w:t>
      </w:r>
      <w:r w:rsidR="00EF6E02" w:rsidRPr="002133EC">
        <w:t>HR122390001</w:t>
      </w:r>
      <w:r w:rsidRPr="002133EC">
        <w:t xml:space="preserve">1300000460, kod HPB d.d. Zagreb, pozivom na broj 00 </w:t>
      </w:r>
      <w:r w:rsidR="000C0CAA">
        <w:t>2</w:t>
      </w:r>
      <w:r w:rsidR="00455D1A">
        <w:t>71</w:t>
      </w:r>
      <w:r w:rsidR="00FD11F0">
        <w:t>1</w:t>
      </w:r>
      <w:r w:rsidR="00455D1A">
        <w:t>5</w:t>
      </w:r>
      <w:r w:rsidR="00EF6E02" w:rsidRPr="002133EC">
        <w:t>.</w:t>
      </w:r>
    </w:p>
    <w:p w:rsidRDefault="0063222C" w:rsidP="0063222C" w:rsidR="0063222C" w:rsidRPr="002133EC"/>
    <w:p w:rsidRDefault="0063222C" w:rsidP="0063222C" w:rsidR="0063222C" w:rsidRPr="002133EC">
      <w:r w:rsidRPr="002133EC">
        <w:tab/>
        <w:t xml:space="preserve">II/ Ukoliko u roku iz točke I. predujam  ne bude uplaćen, stečajni će sudac donijeti rješenje o otvaranju i zaključenju stečajnog postupka nad stečajnim dužnikom. </w:t>
      </w:r>
    </w:p>
    <w:p w:rsidRDefault="00577053" w:rsidP="00577053" w:rsidR="00577053" w:rsidRPr="00F12793">
      <w:pPr>
        <w:jc w:val="both"/>
      </w:pPr>
    </w:p>
    <w:p w:rsidRDefault="00577053" w:rsidP="00577053" w:rsidR="00577053" w:rsidRPr="00F12793">
      <w:pPr>
        <w:jc w:val="center"/>
      </w:pPr>
      <w:r w:rsidRPr="00F12793">
        <w:t xml:space="preserve">U </w:t>
      </w:r>
      <w:r w:rsidR="00EF6E02" w:rsidRPr="00F12793">
        <w:t xml:space="preserve">Zagrebu, </w:t>
      </w:r>
      <w:r w:rsidR="00455D1A">
        <w:t>2</w:t>
      </w:r>
      <w:r w:rsidR="000C2729">
        <w:t>8</w:t>
      </w:r>
      <w:r w:rsidR="00455D1A" w:rsidRPr="007B4797">
        <w:t xml:space="preserve">. </w:t>
      </w:r>
      <w:r w:rsidR="00455D1A">
        <w:t>srpnja</w:t>
      </w:r>
      <w:r w:rsidR="00455D1A" w:rsidRPr="007B4797">
        <w:t xml:space="preserve"> 201</w:t>
      </w:r>
      <w:r w:rsidR="00455D1A">
        <w:t>5</w:t>
      </w:r>
      <w:r w:rsidR="00FF5C67" w:rsidRPr="002133EC">
        <w:t xml:space="preserve">. </w:t>
      </w:r>
    </w:p>
    <w:p w:rsidRDefault="00577053" w:rsidP="00577053" w:rsidR="00577053" w:rsidRPr="00F12793">
      <w:pPr>
        <w:jc w:val="center"/>
      </w:pPr>
    </w:p>
    <w:p w:rsidRDefault="00577053" w:rsidP="00577053" w:rsidR="00577053" w:rsidRPr="00F12793">
      <w:pPr>
        <w:jc w:val="center"/>
      </w:pPr>
    </w:p>
    <w:p w:rsidRDefault="00577053" w:rsidP="00577053" w:rsidR="0008182C" w:rsidRPr="00F12793">
      <w:r w:rsidRPr="00F12793">
        <w:t xml:space="preserve">                                                                              STEČAJNI SUDAC:  </w:t>
      </w:r>
    </w:p>
    <w:p w:rsidRDefault="00577053" w:rsidP="00577053" w:rsidR="00577053" w:rsidRPr="004053F1">
      <w:r w:rsidRPr="00F12793">
        <w:tab/>
      </w:r>
      <w:r w:rsidR="00487181" w:rsidRPr="00F12793">
        <w:t xml:space="preserve"> </w:t>
      </w:r>
      <w:r w:rsidRPr="00F12793">
        <w:tab/>
      </w:r>
      <w:r w:rsidRPr="00F12793">
        <w:tab/>
      </w:r>
      <w:r w:rsidRPr="00F12793">
        <w:tab/>
      </w:r>
      <w:r w:rsidRPr="00F12793">
        <w:tab/>
      </w:r>
      <w:r w:rsidRPr="00F12793">
        <w:tab/>
      </w:r>
      <w:r w:rsidRPr="00F12793">
        <w:tab/>
        <w:t xml:space="preserve">    </w:t>
      </w:r>
      <w:r w:rsidR="00487181" w:rsidRPr="00F12793">
        <w:t xml:space="preserve">    </w:t>
      </w:r>
      <w:r w:rsidRPr="00F12793">
        <w:t xml:space="preserve"> </w:t>
      </w:r>
      <w:proofErr w:type="spellStart"/>
      <w:r w:rsidR="00EF6E02" w:rsidRPr="00F12793">
        <w:t>d</w:t>
      </w:r>
      <w:r w:rsidR="00E41FC3" w:rsidRPr="00F12793">
        <w:t>r.sc</w:t>
      </w:r>
      <w:proofErr w:type="spellEnd"/>
      <w:r w:rsidR="00E41FC3" w:rsidRPr="00F12793">
        <w:t xml:space="preserve">. </w:t>
      </w:r>
      <w:smartTag w:element="PersonName" w:uri="urn:schemas-microsoft-com:office:smarttags">
        <w:r w:rsidR="00E41FC3" w:rsidRPr="00F12793">
          <w:t>Jelena Čuveljak</w:t>
        </w:r>
      </w:smartTag>
    </w:p>
    <w:p w:rsidRDefault="005460B5" w:rsidP="00577053" w:rsidR="005460B5" w:rsidRPr="00F12793">
      <w:pPr>
        <w:jc w:val="both"/>
      </w:pPr>
    </w:p>
    <w:p w:rsidRDefault="00577053" w:rsidP="00577053" w:rsidR="00577053" w:rsidRPr="00F12793">
      <w:pPr>
        <w:jc w:val="both"/>
      </w:pPr>
      <w:r w:rsidRPr="00F12793">
        <w:t>Pravna pouka:</w:t>
      </w:r>
    </w:p>
    <w:p w:rsidRDefault="0008182C" w:rsidP="0008182C" w:rsidR="0008182C" w:rsidRPr="00F12793">
      <w:pPr>
        <w:jc w:val="both"/>
      </w:pPr>
      <w:r w:rsidRPr="00F12793">
        <w:t>Protiv ovog rješenja dopuštena je žalba Visokom trgovačkom sudu RH u roku od osam dana, koja se podnosi putem ovoga suda u dva primjerka za sud i po jedan za svaku protivnu stranu.</w:t>
      </w:r>
    </w:p>
    <w:p w:rsidRDefault="00BC3CA4" w:rsidR="00BC3CA4" w:rsidRPr="004053F1">
      <w:r w:rsidRPr="004053F1">
        <w:tab/>
      </w:r>
      <w:r w:rsidRPr="004053F1">
        <w:tab/>
      </w:r>
      <w:r w:rsidRPr="004053F1">
        <w:tab/>
      </w:r>
      <w:r w:rsidRPr="004053F1">
        <w:tab/>
      </w:r>
      <w:r w:rsidRPr="004053F1">
        <w:tab/>
      </w:r>
      <w:r w:rsidRPr="004053F1">
        <w:tab/>
      </w:r>
      <w:r w:rsidRPr="004053F1">
        <w:tab/>
      </w:r>
      <w:r w:rsidRPr="004053F1">
        <w:tab/>
      </w:r>
    </w:p>
    <w:p w:rsidRDefault="00B37129" w:rsidR="00B37129" w:rsidRPr="004053F1">
      <w:pPr>
        <w:jc w:val="center"/>
        <w:rPr>
          <w:rFonts w:hAnsi="Georgia" w:ascii="Georgia"/>
        </w:rPr>
      </w:pPr>
    </w:p>
    <w:p w:rsidRDefault="00BC3CA4" w:rsidR="00BC3CA4" w:rsidRPr="004053F1">
      <w:pPr>
        <w:jc w:val="center"/>
        <w:rPr>
          <w:rFonts w:hAnsi="Georgia" w:ascii="Georgia"/>
        </w:rPr>
      </w:pPr>
    </w:p>
    <w:p w:rsidRDefault="00577053" w:rsidP="00577053" w:rsidR="00577053" w:rsidRPr="004053F1">
      <w:pPr>
        <w:jc w:val="both"/>
      </w:pPr>
      <w:r w:rsidRPr="004053F1">
        <w:t>DNA:</w:t>
      </w:r>
    </w:p>
    <w:p w:rsidRDefault="00577053" w:rsidP="00577053" w:rsidR="00577053" w:rsidRPr="002133EC">
      <w:r w:rsidRPr="002133EC">
        <w:t xml:space="preserve">1. </w:t>
      </w:r>
      <w:r w:rsidR="00131A48">
        <w:t>Dužniku</w:t>
      </w:r>
    </w:p>
    <w:p w:rsidRDefault="00577053" w:rsidP="00577053" w:rsidR="00577053" w:rsidRPr="002133EC">
      <w:r w:rsidRPr="002133EC">
        <w:t xml:space="preserve">2. Oglasna ploča </w:t>
      </w:r>
      <w:r w:rsidR="00455D1A">
        <w:t>8 d.</w:t>
      </w:r>
    </w:p>
    <w:sectPr w:rsidSect="00FB64FF" w:rsidR="00577053" w:rsidRPr="002133EC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BA9" w:rsidR="00963BA9">
      <w:r>
        <w:separator/>
      </w:r>
    </w:p>
  </w:endnote>
  <w:endnote w:id="0" w:type="continuationSeparator">
    <w:p w:rsidRDefault="00963BA9" w:rsidR="00963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BA9" w:rsidR="00963BA9">
      <w:r>
        <w:separator/>
      </w:r>
    </w:p>
  </w:footnote>
  <w:footnote w:id="0" w:type="continuationSeparator">
    <w:p w:rsidRDefault="00963BA9" w:rsidR="00963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2C4B" w:rsidR="00A42C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P="00FB64FF" w:rsidR="00A42C4B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3F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4B" w:rsidR="00A42C4B">
    <w:pPr>
      <w:pStyle w:val="Zaglavlje"/>
    </w:pPr>
  </w:p>
  <w:p w:rsidRDefault="00A42C4B" w:rsidR="00A42C4B">
    <w:pPr>
      <w:pStyle w:val="Zaglavlje"/>
    </w:pPr>
  </w:p>
  <w:p w:rsidRDefault="00A42C4B" w:rsidR="00A42C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67D"/>
    <w:rsid w:val="000515B1"/>
    <w:rsid w:val="0006417A"/>
    <w:rsid w:val="0006505A"/>
    <w:rsid w:val="00071D41"/>
    <w:rsid w:val="0008182C"/>
    <w:rsid w:val="00082920"/>
    <w:rsid w:val="000860E0"/>
    <w:rsid w:val="000A3AC6"/>
    <w:rsid w:val="000A4F07"/>
    <w:rsid w:val="000C0CAA"/>
    <w:rsid w:val="000C2729"/>
    <w:rsid w:val="000D642A"/>
    <w:rsid w:val="000F5558"/>
    <w:rsid w:val="0013180C"/>
    <w:rsid w:val="00131A48"/>
    <w:rsid w:val="001360A5"/>
    <w:rsid w:val="00152BDA"/>
    <w:rsid w:val="00164EBB"/>
    <w:rsid w:val="00173990"/>
    <w:rsid w:val="00190A21"/>
    <w:rsid w:val="001918F3"/>
    <w:rsid w:val="0019399C"/>
    <w:rsid w:val="00194AB0"/>
    <w:rsid w:val="0019658F"/>
    <w:rsid w:val="001B0C57"/>
    <w:rsid w:val="001D0BE7"/>
    <w:rsid w:val="001E4E5F"/>
    <w:rsid w:val="002070C3"/>
    <w:rsid w:val="00207B14"/>
    <w:rsid w:val="002133EC"/>
    <w:rsid w:val="00235AAE"/>
    <w:rsid w:val="0023619E"/>
    <w:rsid w:val="0025654A"/>
    <w:rsid w:val="00266E0D"/>
    <w:rsid w:val="00267743"/>
    <w:rsid w:val="00287111"/>
    <w:rsid w:val="002C623B"/>
    <w:rsid w:val="002D1DA3"/>
    <w:rsid w:val="002D42AE"/>
    <w:rsid w:val="002D5B68"/>
    <w:rsid w:val="002F1ADA"/>
    <w:rsid w:val="003003D2"/>
    <w:rsid w:val="00320107"/>
    <w:rsid w:val="00324C69"/>
    <w:rsid w:val="00327A1D"/>
    <w:rsid w:val="0033172F"/>
    <w:rsid w:val="00341322"/>
    <w:rsid w:val="003525D5"/>
    <w:rsid w:val="0036341C"/>
    <w:rsid w:val="003C6959"/>
    <w:rsid w:val="004053F1"/>
    <w:rsid w:val="0040631F"/>
    <w:rsid w:val="00410FFE"/>
    <w:rsid w:val="004430ED"/>
    <w:rsid w:val="00455D1A"/>
    <w:rsid w:val="00465509"/>
    <w:rsid w:val="00473DB3"/>
    <w:rsid w:val="00475E64"/>
    <w:rsid w:val="00487181"/>
    <w:rsid w:val="004A01AE"/>
    <w:rsid w:val="004C0ED9"/>
    <w:rsid w:val="004C535C"/>
    <w:rsid w:val="004E0C00"/>
    <w:rsid w:val="004F17F9"/>
    <w:rsid w:val="004F2771"/>
    <w:rsid w:val="005272EF"/>
    <w:rsid w:val="00530801"/>
    <w:rsid w:val="00537AF2"/>
    <w:rsid w:val="005460B5"/>
    <w:rsid w:val="0055485E"/>
    <w:rsid w:val="00575AA2"/>
    <w:rsid w:val="005764D5"/>
    <w:rsid w:val="00577053"/>
    <w:rsid w:val="005774B3"/>
    <w:rsid w:val="005C3453"/>
    <w:rsid w:val="005E5699"/>
    <w:rsid w:val="005F2FD6"/>
    <w:rsid w:val="006235E3"/>
    <w:rsid w:val="00631DBB"/>
    <w:rsid w:val="0063222C"/>
    <w:rsid w:val="0063505F"/>
    <w:rsid w:val="006368F5"/>
    <w:rsid w:val="00676A07"/>
    <w:rsid w:val="006806E6"/>
    <w:rsid w:val="006824AB"/>
    <w:rsid w:val="006878CD"/>
    <w:rsid w:val="006B5783"/>
    <w:rsid w:val="006C081D"/>
    <w:rsid w:val="006E3E04"/>
    <w:rsid w:val="00711BAF"/>
    <w:rsid w:val="0072695E"/>
    <w:rsid w:val="00727277"/>
    <w:rsid w:val="00731D64"/>
    <w:rsid w:val="007519B3"/>
    <w:rsid w:val="00762159"/>
    <w:rsid w:val="007627B3"/>
    <w:rsid w:val="00764AEE"/>
    <w:rsid w:val="007B765D"/>
    <w:rsid w:val="007C422F"/>
    <w:rsid w:val="00861E3B"/>
    <w:rsid w:val="00881589"/>
    <w:rsid w:val="00896490"/>
    <w:rsid w:val="008A167E"/>
    <w:rsid w:val="008F569D"/>
    <w:rsid w:val="0090223B"/>
    <w:rsid w:val="00902FE2"/>
    <w:rsid w:val="00907138"/>
    <w:rsid w:val="00921FA9"/>
    <w:rsid w:val="009533C6"/>
    <w:rsid w:val="00953DED"/>
    <w:rsid w:val="00957111"/>
    <w:rsid w:val="00963985"/>
    <w:rsid w:val="00963BA9"/>
    <w:rsid w:val="00963F34"/>
    <w:rsid w:val="009655BD"/>
    <w:rsid w:val="0097315B"/>
    <w:rsid w:val="00981BDB"/>
    <w:rsid w:val="009932EA"/>
    <w:rsid w:val="009A4C3B"/>
    <w:rsid w:val="009B749B"/>
    <w:rsid w:val="009C3F55"/>
    <w:rsid w:val="009C6833"/>
    <w:rsid w:val="009C77A1"/>
    <w:rsid w:val="009D0D35"/>
    <w:rsid w:val="009D0ED3"/>
    <w:rsid w:val="00A128BC"/>
    <w:rsid w:val="00A26151"/>
    <w:rsid w:val="00A26EAF"/>
    <w:rsid w:val="00A40825"/>
    <w:rsid w:val="00A42C4B"/>
    <w:rsid w:val="00A709F0"/>
    <w:rsid w:val="00A918C9"/>
    <w:rsid w:val="00AA0C7F"/>
    <w:rsid w:val="00AA1E87"/>
    <w:rsid w:val="00AA6230"/>
    <w:rsid w:val="00AB314A"/>
    <w:rsid w:val="00AB3DBC"/>
    <w:rsid w:val="00AC4626"/>
    <w:rsid w:val="00AC71C4"/>
    <w:rsid w:val="00AC7ED4"/>
    <w:rsid w:val="00AF1800"/>
    <w:rsid w:val="00B37129"/>
    <w:rsid w:val="00B56B8C"/>
    <w:rsid w:val="00B70980"/>
    <w:rsid w:val="00B74B98"/>
    <w:rsid w:val="00B94A30"/>
    <w:rsid w:val="00B96157"/>
    <w:rsid w:val="00BB128D"/>
    <w:rsid w:val="00BB5C94"/>
    <w:rsid w:val="00BC3CA4"/>
    <w:rsid w:val="00BD24AB"/>
    <w:rsid w:val="00BF5AC0"/>
    <w:rsid w:val="00C34FDD"/>
    <w:rsid w:val="00C5664E"/>
    <w:rsid w:val="00C66C91"/>
    <w:rsid w:val="00CA22FE"/>
    <w:rsid w:val="00CA4666"/>
    <w:rsid w:val="00CC1964"/>
    <w:rsid w:val="00CC4F2D"/>
    <w:rsid w:val="00CD7800"/>
    <w:rsid w:val="00CE6259"/>
    <w:rsid w:val="00D00B0D"/>
    <w:rsid w:val="00D32F2E"/>
    <w:rsid w:val="00D34B40"/>
    <w:rsid w:val="00D373D4"/>
    <w:rsid w:val="00D41EC4"/>
    <w:rsid w:val="00D554DB"/>
    <w:rsid w:val="00D61D33"/>
    <w:rsid w:val="00D74871"/>
    <w:rsid w:val="00D757AC"/>
    <w:rsid w:val="00D85966"/>
    <w:rsid w:val="00DA0460"/>
    <w:rsid w:val="00DA2299"/>
    <w:rsid w:val="00DA4054"/>
    <w:rsid w:val="00DB085A"/>
    <w:rsid w:val="00DC0F84"/>
    <w:rsid w:val="00DD7B24"/>
    <w:rsid w:val="00E143C7"/>
    <w:rsid w:val="00E21B3F"/>
    <w:rsid w:val="00E33D47"/>
    <w:rsid w:val="00E36C45"/>
    <w:rsid w:val="00E41A8E"/>
    <w:rsid w:val="00E41FC3"/>
    <w:rsid w:val="00E43C40"/>
    <w:rsid w:val="00E46B2C"/>
    <w:rsid w:val="00E551C7"/>
    <w:rsid w:val="00E77BEF"/>
    <w:rsid w:val="00E81F36"/>
    <w:rsid w:val="00E832DD"/>
    <w:rsid w:val="00E8366C"/>
    <w:rsid w:val="00E84D3B"/>
    <w:rsid w:val="00EB1EE5"/>
    <w:rsid w:val="00EB5118"/>
    <w:rsid w:val="00EC6731"/>
    <w:rsid w:val="00EF6E02"/>
    <w:rsid w:val="00F02D00"/>
    <w:rsid w:val="00F06F7D"/>
    <w:rsid w:val="00F12793"/>
    <w:rsid w:val="00F200FB"/>
    <w:rsid w:val="00F206F2"/>
    <w:rsid w:val="00F5578E"/>
    <w:rsid w:val="00F66064"/>
    <w:rsid w:val="00F849E3"/>
    <w:rsid w:val="00F9010D"/>
    <w:rsid w:val="00F9255A"/>
    <w:rsid w:val="00F9795D"/>
    <w:rsid w:val="00FB49DD"/>
    <w:rsid w:val="00FB64FF"/>
    <w:rsid w:val="00FB718B"/>
    <w:rsid w:val="00FD11F0"/>
    <w:rsid w:val="00FD5646"/>
    <w:rsid w:val="00FD572A"/>
    <w:rsid w:val="00FE0F59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TRIMO GRAĐENJE d.o.o. zastupanog po punomoćniku ERVIN POREDOŠ</izvorni_sadrzaj>
    <derivirana_varijabla naziv="DomainObject.Predmet.ProtustrankaFormated_1">  TRIMO GRAĐENJE d.o.o. zastupanog po punomoćniku ERVIN POREDOŠ</derivirana_varijabla>
  </DomainObject.Predmet.ProtustrankaFormated>
  <DomainObject.Predmet.ProtustrankaFormatedOIB>
    <izvorni_sadrzaj>  TRIMO GRAĐENJE d.o.o., OIB 77000223347 zastupanog po punomoćniku ERVIN POREDOŠ</izvorni_sadrzaj>
    <derivirana_varijabla naziv="DomainObject.Predmet.ProtustrankaFormatedOIB_1">  TRIMO GRAĐENJE d.o.o., OIB 77000223347 zastupanog po punomoćniku ERVIN POREDOŠ</derivirana_varijabla>
  </DomainObject.Predmet.ProtustrankaFormatedOIB>
  <DomainObject.Predmet.ProtustrankaFormatedWithAdress>
    <izvorni_sadrzaj> TRIMO GRAĐENJE d.o.o., Cebini/bb, Zagreb zastupanog po punomoćniku ERVIN POREDOŠ</izvorni_sadrzaj>
    <derivirana_varijabla naziv="DomainObject.Predmet.ProtustrankaFormatedWithAdress_1"> TRIMO GRAĐENJE d.o.o., Cebini/bb, Zagreb zastupanog po punomoćniku ERVIN POREDOŠ</derivirana_varijabla>
  </DomainObject.Predmet.ProtustrankaFormatedWithAdress>
  <DomainObject.Predmet.ProtustrankaFormatedWithAdressOIB>
    <izvorni_sadrzaj> TRIMO GRAĐENJE d.o.o., OIB 77000223347, Cebini/bb, Zagreb zastupanog po punomoćniku ERVIN POREDOŠ</izvorni_sadrzaj>
    <derivirana_varijabla naziv="DomainObject.Predmet.ProtustrankaFormatedWithAdressOIB_1"> TRIMO GRAĐENJE d.o.o., OIB 77000223347, Cebini/bb, Zagreb zastupanog po punomoćniku ERVIN POREDOŠ</derivirana_varijabla>
  </DomainObject.Predmet.ProtustrankaFormatedWithAdressOIB>
  <DomainObject.Predmet.ProtustrankaWithAdress>
    <izvorni_sadrzaj>TRIMO GRAĐENJE d.o.o. Cebini/bb, Zagreb</izvorni_sadrzaj>
    <derivirana_varijabla naziv="DomainObject.Predmet.ProtustrankaWithAdress_1">TRIMO GRAĐENJE d.o.o. Cebini/bb, Zagreb</derivirana_varijabla>
  </DomainObject.Predmet.ProtustrankaWithAdress>
  <DomainObject.Predmet.ProtustrankaWithAdressOIB>
    <izvorni_sadrzaj>TRIMO GRAĐENJE d.o.o., OIB 77000223347, Cebini/bb, Zagreb</izvorni_sadrzaj>
    <derivirana_varijabla naziv="DomainObject.Predmet.ProtustrankaWithAdressOIB_1">TRIMO GRAĐENJE d.o.o., OIB 77000223347, Cebini/bb, Zagreb</derivirana_varijabla>
  </DomainObject.Predmet.ProtustrankaWithAdressOIB>
  <DomainObject.Predmet.ProtustrankaNazivFormated>
    <izvorni_sadrzaj>TRIMO GRAĐENJE d.o.o.</izvorni_sadrzaj>
    <derivirana_varijabla naziv="DomainObject.Predmet.ProtustrankaNazivFormated_1">TRIMO GRAĐENJE d.o.o.</derivirana_varijabla>
  </DomainObject.Predmet.ProtustrankaNazivFormated>
  <DomainObject.Predmet.ProtustrankaNazivFormatedOIB>
    <izvorni_sadrzaj>TRIMO GRAĐENJE d.o.o., OIB 77000223347</izvorni_sadrzaj>
    <derivirana_varijabla naziv="DomainObject.Predmet.ProtustrankaNazivFormatedOIB_1">TRIMO GRAĐENJE d.o.o., OIB 77000223347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Samil Puškar</izvorni_sadrzaj>
    <derivirana_varijabla naziv="DomainObject.Predmet.StrankaFormated_1">  Samil Puškar</derivirana_varijabla>
  </DomainObject.Predmet.StrankaFormated>
  <DomainObject.Predmet.StrankaFormatedOIB>
    <izvorni_sadrzaj>  Samil Puškar, OIB 12960372180</izvorni_sadrzaj>
    <derivirana_varijabla naziv="DomainObject.Predmet.StrankaFormatedOIB_1">  Samil Puškar, OIB 12960372180</derivirana_varijabla>
  </DomainObject.Predmet.StrankaFormatedOIB>
  <DomainObject.Predmet.StrankaFormatedWithAdress>
    <izvorni_sadrzaj> Samil Puškar, Šumski Put 28, 10000 Zagreb</izvorni_sadrzaj>
    <derivirana_varijabla naziv="DomainObject.Predmet.StrankaFormatedWithAdress_1"> Samil Puškar, Šumski Put 28, 10000 Zagreb</derivirana_varijabla>
  </DomainObject.Predmet.StrankaFormatedWithAdress>
  <DomainObject.Predmet.StrankaFormatedWithAdressOIB>
    <izvorni_sadrzaj> Samil Puškar, OIB 12960372180, Šumski Put 28, 10000 Zagreb</izvorni_sadrzaj>
    <derivirana_varijabla naziv="DomainObject.Predmet.StrankaFormatedWithAdressOIB_1"> Samil Puškar, OIB 12960372180, Šumski Put 28, 10000 Zagreb</derivirana_varijabla>
  </DomainObject.Predmet.StrankaFormatedWithAdressOIB>
  <DomainObject.Predmet.StrankaWithAdress>
    <izvorni_sadrzaj>Samil Puškar Šumski Put 28,10000 Zagreb</izvorni_sadrzaj>
    <derivirana_varijabla naziv="DomainObject.Predmet.StrankaWithAdress_1">Samil Puškar Šumski Put 28,10000 Zagreb</derivirana_varijabla>
  </DomainObject.Predmet.StrankaWithAdress>
  <DomainObject.Predmet.StrankaWithAdressOIB>
    <izvorni_sadrzaj>Samil Puškar, OIB 12960372180, Šumski Put 28,10000 Zagreb</izvorni_sadrzaj>
    <derivirana_varijabla naziv="DomainObject.Predmet.StrankaWithAdressOIB_1">Samil Puškar, OIB 12960372180, Šumski Put 28,10000 Zagreb</derivirana_varijabla>
  </DomainObject.Predmet.StrankaWithAdressOIB>
  <DomainObject.Predmet.StrankaNazivFormated>
    <izvorni_sadrzaj>Samil Puškar</izvorni_sadrzaj>
    <derivirana_varijabla naziv="DomainObject.Predmet.StrankaNazivFormated_1">Samil Puškar</derivirana_varijabla>
  </DomainObject.Predmet.StrankaNazivFormated>
  <DomainObject.Predmet.StrankaNazivFormatedOIB>
    <izvorni_sadrzaj>Samil Puškar, OIB 12960372180</izvorni_sadrzaj>
    <derivirana_varijabla naziv="DomainObject.Predmet.StrankaNazivFormatedOIB_1">Samil Puškar, OIB 12960372180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Samil Puškar</item>
    </izvorni_sadrzaj>
    <derivirana_varijabla naziv="DomainObject.Predmet.StrankaListFormated_1">
      <item>Samil Puškar</item>
    </derivirana_varijabla>
  </DomainObject.Predmet.StrankaListFormated>
  <DomainObject.Predmet.StrankaListFormatedOIB>
    <izvorni_sadrzaj>
      <item>Samil Puškar, OIB 12960372180</item>
    </izvorni_sadrzaj>
    <derivirana_varijabla naziv="DomainObject.Predmet.StrankaListFormatedOIB_1">
      <item>Samil Puškar, OIB 12960372180</item>
    </derivirana_varijabla>
  </DomainObject.Predmet.StrankaListFormatedOIB>
  <DomainObject.Predmet.StrankaListFormatedWithAdress>
    <izvorni_sadrzaj>
      <item>Samil Puškar, Šumski Put 28, 10000 Zagreb</item>
    </izvorni_sadrzaj>
    <derivirana_varijabla naziv="DomainObject.Predmet.StrankaListFormatedWithAdress_1">
      <item>Samil Puškar, Šumski Put 28, 10000 Zagreb</item>
    </derivirana_varijabla>
  </DomainObject.Predmet.StrankaListFormatedWithAdress>
  <DomainObject.Predmet.StrankaListFormatedWithAdressOIB>
    <izvorni_sadrzaj>
      <item>Samil Puškar, OIB 12960372180, Šumski Put 28, 10000 Zagreb</item>
    </izvorni_sadrzaj>
    <derivirana_varijabla naziv="DomainObject.Predmet.StrankaListFormatedWithAdressOIB_1">
      <item>Samil Puškar, OIB 12960372180, Šumski Put 28, 10000 Zagreb</item>
    </derivirana_varijabla>
  </DomainObject.Predmet.StrankaListFormatedWithAdressOIB>
  <DomainObject.Predmet.StrankaListNazivFormated>
    <izvorni_sadrzaj>
      <item>Samil Puškar</item>
    </izvorni_sadrzaj>
    <derivirana_varijabla naziv="DomainObject.Predmet.StrankaListNazivFormated_1">
      <item>Samil Puškar</item>
    </derivirana_varijabla>
  </DomainObject.Predmet.StrankaListNazivFormated>
  <DomainObject.Predmet.StrankaListNazivFormatedOIB>
    <izvorni_sadrzaj>
      <item>Samil Puškar, OIB 12960372180</item>
    </izvorni_sadrzaj>
    <derivirana_varijabla naziv="DomainObject.Predmet.StrankaListNazivFormatedOIB_1">
      <item>Samil Puškar, OIB 12960372180</item>
    </derivirana_varijabla>
  </DomainObject.Predmet.StrankaListNazivFormatedOIB>
  <DomainObject.Predmet.ProtuStrankaListFormated>
    <izvorni_sadrzaj>
      <item>TRIMO GRAĐENJE d.o.o. zastupanog po punomoćniku ERVIN POREDOŠ</item>
    </izvorni_sadrzaj>
    <derivirana_varijabla naziv="DomainObject.Predmet.ProtuStrankaListFormated_1">
      <item>TRIMO GRAĐENJE d.o.o. zastupanog po punomoćniku ERVIN POREDOŠ</item>
    </derivirana_varijabla>
  </DomainObject.Predmet.ProtuStrankaListFormated>
  <DomainObject.Predmet.ProtuStrankaListFormatedOIB>
    <izvorni_sadrzaj>
      <item>TRIMO GRAĐENJE d.o.o., OIB 77000223347 zastupanog po punomoćniku ERVIN POREDOŠ</item>
    </izvorni_sadrzaj>
    <derivirana_varijabla naziv="DomainObject.Predmet.ProtuStrankaListFormatedOIB_1">
      <item>TRIMO GRAĐENJE d.o.o., OIB 77000223347 zastupanog po punomoćniku ERVIN POREDOŠ</item>
    </derivirana_varijabla>
  </DomainObject.Predmet.ProtuStrankaListFormatedOIB>
  <DomainObject.Predmet.ProtuStrankaListFormatedWithAdress>
    <izvorni_sadrzaj>
      <item>TRIMO GRAĐENJE d.o.o., Cebini/bb, Zagreb zastupanog po punomoćniku ERVIN POREDOŠ</item>
    </izvorni_sadrzaj>
    <derivirana_varijabla naziv="DomainObject.Predmet.ProtuStrankaListFormatedWithAdress_1">
      <item>TRIMO GRAĐENJE d.o.o., Cebini/bb, Zagreb zastupanog po punomoćniku ERVIN POREDOŠ</item>
    </derivirana_varijabla>
  </DomainObject.Predmet.ProtuStrankaListFormatedWithAdress>
  <DomainObject.Predmet.ProtuStrankaListFormatedWithAdressOIB>
    <izvorni_sadrzaj>
      <item>TRIMO GRAĐENJE d.o.o., OIB 77000223347, Cebini/bb, Zagreb zastupanog po punomoćniku ERVIN POREDOŠ</item>
    </izvorni_sadrzaj>
    <derivirana_varijabla naziv="DomainObject.Predmet.ProtuStrankaListFormatedWithAdressOIB_1">
      <item>TRIMO GRAĐENJE d.o.o., OIB 77000223347, Cebini/bb, Zagreb zastupanog po punomoćniku ERVIN POREDOŠ</item>
    </derivirana_varijabla>
  </DomainObject.Predmet.ProtuStrankaListFormatedWithAdressOIB>
  <DomainObject.Predmet.ProtuStrankaListNazivFormated>
    <izvorni_sadrzaj>
      <item>TRIMO GRAĐENJE d.o.o.</item>
    </izvorni_sadrzaj>
    <derivirana_varijabla naziv="DomainObject.Predmet.ProtuStrankaListNazivFormated_1">
      <item>TRIMO GRAĐENJE d.o.o.</item>
    </derivirana_varijabla>
  </DomainObject.Predmet.ProtuStrankaListNazivFormated>
  <DomainObject.Predmet.ProtuStrankaListNazivFormatedOIB>
    <izvorni_sadrzaj>
      <item>TRIMO GRAĐENJE d.o.o., OIB 77000223347</item>
    </izvorni_sadrzaj>
    <derivirana_varijabla naziv="DomainObject.Predmet.ProtuStrankaListNazivFormatedOIB_1">
      <item>TRIMO GRAĐENJE d.o.o., OIB 77000223347</item>
    </derivirana_varijabla>
  </DomainObject.Predmet.ProtuStrankaListNazivFormatedOIB>
  <DomainObject.Predmet.OstaliListFormated>
    <izvorni_sadrzaj>
      <item>ERVIN POREDOŠ punomoćnik sudionika u postupku TRIMO GRAĐENJE d.o.o.</item>
      <item>ALMA KLEPAC</item>
    </izvorni_sadrzaj>
    <derivirana_varijabla naziv="DomainObject.Predmet.OstaliListFormated_1">
      <item>ERVIN POREDOŠ punomoćnik sudionika u postupku TRIMO GRAĐENJE d.o.o.</item>
      <item>ALMA KLEPAC</item>
    </derivirana_varijabla>
  </DomainObject.Predmet.OstaliListFormated>
  <DomainObject.Predmet.OstaliListFormatedOIB>
    <izvorni_sadrzaj>
      <item>ERVIN POREDOŠ, OIB 98372804844 punomoćnik sudionika u postupku TRIMO GRAĐENJE d.o.o.</item>
      <item>ALMA KLEPAC, OIB 20525854329</item>
    </izvorni_sadrzaj>
    <derivirana_varijabla naziv="DomainObject.Predmet.OstaliListFormatedOIB_1">
      <item>ERVIN POREDOŠ, OIB 98372804844 punomoćnik sudionika u postupku TRIMO GRAĐENJE d.o.o.</item>
      <item>ALMA KLEPAC, OIB 20525854329</item>
    </derivirana_varijabla>
  </DomainObject.Predmet.OstaliListFormatedOIB>
  <DomainObject.Predmet.OstaliListFormatedWithAdress>
    <izvorni_sadrzaj>
      <item>ERVIN POREDOŠ, Kastelčeva 5, 8000 Novo Mesto punomoćnik sudionika u postupku TRIMO GRAĐENJE d.o.o.</item>
      <item>ALMA KLEPAC, Drage Gervaisa 4, 10000 Zagreb</item>
    </izvorni_sadrzaj>
    <derivirana_varijabla naziv="DomainObject.Predmet.OstaliListFormatedWithAdress_1">
      <item>ERVIN POREDOŠ, Kastelčeva 5, 8000 Novo Mesto punomoćnik sudionika u postupku TRIMO GRAĐENJE d.o.o.</item>
      <item>ALMA KLEPAC, Drage Gervaisa 4, 10000 Zagreb</item>
    </derivirana_varijabla>
  </DomainObject.Predmet.OstaliListFormatedWithAdress>
  <DomainObject.Predmet.OstaliListFormatedWithAdressOIB>
    <izvorni_sadrzaj>
      <item>ERVIN POREDOŠ, OIB 98372804844, Kastelčeva 5, 8000 Novo Mesto punomoćnik sudionika u postupku TRIMO GRAĐENJE d.o.o.</item>
      <item>ALMA KLEPAC, OIB 20525854329, Drage Gervaisa 4, 10000 Zagreb</item>
    </izvorni_sadrzaj>
    <derivirana_varijabla naziv="DomainObject.Predmet.OstaliListFormatedWithAdressOIB_1">
      <item>ERVIN POREDOŠ, OIB 98372804844, Kastelčeva 5, 8000 Novo Mesto punomoćnik sudionika u postupku TRIMO GRAĐENJE d.o.o.</item>
      <item>ALMA KLEPAC, OIB 20525854329, Drage Gervaisa 4, 10000 Zagreb</item>
    </derivirana_varijabla>
  </DomainObject.Predmet.OstaliListFormatedWithAdressOIB>
  <DomainObject.Predmet.OstaliListNazivFormated>
    <izvorni_sadrzaj>
      <item>ERVIN POREDOŠ</item>
      <item>ALMA KLEPAC</item>
    </izvorni_sadrzaj>
    <derivirana_varijabla naziv="DomainObject.Predmet.OstaliListNazivFormated_1">
      <item>ERVIN POREDOŠ</item>
      <item>ALMA KLEPAC</item>
    </derivirana_varijabla>
  </DomainObject.Predmet.OstaliListNazivFormated>
  <DomainObject.Predmet.OstaliListNazivFormatedOIB>
    <izvorni_sadrzaj>
      <item>ERVIN POREDOŠ, OIB 98372804844</item>
      <item>ALMA KLEPAC, OIB 20525854329</item>
    </izvorni_sadrzaj>
    <derivirana_varijabla naziv="DomainObject.Predmet.OstaliListNazivFormatedOIB_1">
      <item>ERVIN POREDOŠ, OIB 98372804844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Samil Puškar</izvorni_sadrzaj>
    <derivirana_varijabla naziv="DomainObject.Predmet.StrankaIDrugi_1">Samil Puškar</derivirana_varijabla>
  </DomainObject.Predmet.StrankaIDrugi>
  <DomainObject.Predmet.ProtustrankaIDrugi>
    <izvorni_sadrzaj>TRIMO GRAĐENJE d.o.o.</izvorni_sadrzaj>
    <derivirana_varijabla naziv="DomainObject.Predmet.ProtustrankaIDrugi_1">TRIMO GRAĐENJE d.o.o.</derivirana_varijabla>
  </DomainObject.Predmet.ProtustrankaIDrugi>
  <DomainObject.Predmet.StrankaIDrugiAdressOIB>
    <izvorni_sadrzaj>Samil Puškar, OIB 12960372180, Šumski Put 28, 10000 Zagreb</izvorni_sadrzaj>
    <derivirana_varijabla naziv="DomainObject.Predmet.StrankaIDrugiAdressOIB_1">Samil Puškar, OIB 12960372180, Šumski Put 28, 10000 Zagreb</derivirana_varijabla>
  </DomainObject.Predmet.StrankaIDrugiAdressOIB>
  <DomainObject.Predmet.ProtustrankaIDrugiAdressOIB>
    <izvorni_sadrzaj>TRIMO GRAĐENJE d.o.o., OIB 77000223347, Cebini/bb, Zagreb</izvorni_sadrzaj>
    <derivirana_varijabla naziv="DomainObject.Predmet.ProtustrankaIDrugiAdressOIB_1">TRIMO GRAĐENJE d.o.o., OIB 77000223347, Cebini/bb,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Samil Puškar</item>
      <item>TRIMO GRAĐENJE d.o.o.</item>
      <item>ERVIN POREDOŠ</item>
      <item>ALMA KLEPAC</item>
    </izvorni_sadrzaj>
    <derivirana_varijabla naziv="DomainObject.Predmet.SudioniciListNaziv_1">
      <item>Samil Puškar</item>
      <item>TRIMO GRAĐENJE d.o.o.</item>
      <item>ERVIN POREDOŠ</item>
      <item>ALMA KLEPAC</item>
    </derivirana_varijabla>
  </DomainObject.Predmet.SudioniciListNaziv>
  <DomainObject.Predmet.SudioniciListAdressOIB>
    <izvorni_sadrzaj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izvorni_sadrzaj>
    <derivirana_varijabla naziv="DomainObject.Predmet.SudioniciListAdressOIB_1"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12960372180</item>
      <item>, OIB 77000223347</item>
      <item>, OIB 98372804844</item>
      <item>, OIB 20525854329</item>
    </izvorni_sadrzaj>
    <derivirana_varijabla naziv="DomainObject.Predmet.SudioniciListNazivOIB_1">
      <item>, OIB 12960372180</item>
      <item>, OIB 77000223347</item>
      <item>, OIB 98372804844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1061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St-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2015-07-28T07:50:00Z</dcterms:created>
  <dc:creator>Administrator</dc:creator>
  <cp:lastModifiedBy>Karmela Dolenc</cp:lastModifiedBy>
  <cp:lastPrinted>2015-07-28T07:52:00Z</cp:lastPrinted>
  <dcterms:modified xmlns:xsi="http://www.w3.org/2001/XMLSchema-instance" xsi:type="dcterms:W3CDTF">2015-07-28T07:53:00Z</dcterms:modified>
  <cp:revision>5</cp:revision>
  <dc:title>III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