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ad4b" w14:paraId="334ad4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B9109A">
        <w:t>TOMOS TONČI d.o.o., Zadar, Grgura Ninskog 14</w:t>
      </w:r>
      <w:r w:rsidR="00B9109A" w:rsidRPr="004430C4">
        <w:t xml:space="preserve">, OIB: </w:t>
      </w:r>
      <w:r w:rsidR="00B9109A">
        <w:t>87729816573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B9109A">
        <w:t>5</w:t>
      </w:r>
      <w:r>
        <w:t>.</w:t>
      </w:r>
      <w:r w:rsidR="00B51EA5">
        <w:t xml:space="preserve"> </w:t>
      </w:r>
      <w:r w:rsidR="00B9109A">
        <w:t>prosinca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B9109A">
        <w:t>20</w:t>
      </w:r>
      <w:r>
        <w:t xml:space="preserve">. </w:t>
      </w:r>
      <w:r w:rsidR="00B9109A">
        <w:t>prosinca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9109A">
        <w:t>TOMOS TONČI d.o.o., Zadar, Grgura Ninskog 14</w:t>
      </w:r>
      <w:r w:rsidR="00B9109A" w:rsidRPr="004430C4">
        <w:t xml:space="preserve">, OIB: </w:t>
      </w:r>
      <w:r w:rsidR="00B9109A">
        <w:t>87729816573</w:t>
      </w:r>
      <w:r w:rsidR="00990573">
        <w:t xml:space="preserve">, </w:t>
      </w:r>
      <w:r>
        <w:t xml:space="preserve">na temelju neizvršenih osnova za plaćanje iznosi </w:t>
      </w:r>
      <w:r w:rsidR="00B9109A">
        <w:t>152.543,67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9109A">
        <w:t>Ante Ražov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9109A">
        <w:t>20</w:t>
      </w:r>
      <w:r w:rsidR="00814E35">
        <w:t xml:space="preserve">. </w:t>
      </w:r>
      <w:r w:rsidR="00B9109A">
        <w:t>prosinca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9A" w:rsidR="00B9109A">
      <w:r>
        <w:separator/>
      </w:r>
    </w:p>
  </w:endnote>
  <w:endnote w:id="0" w:type="continuationSeparator">
    <w:p w:rsidRDefault="00B9109A" w:rsidR="00B91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9A" w:rsidR="00B9109A">
      <w:r>
        <w:separator/>
      </w:r>
    </w:p>
  </w:footnote>
  <w:footnote w:id="0" w:type="continuationSeparator">
    <w:p w:rsidRDefault="00B9109A" w:rsidR="00B91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9A" w:rsidP="00F938AE" w:rsidR="00B9109A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7299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 xml:space="preserve">           Poslovni broj: 6</w:t>
    </w:r>
    <w:r w:rsidRPr="00FC1537">
      <w:t xml:space="preserve"> St</w:t>
    </w:r>
    <w:r>
      <w:t>-491/17-5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9A" w:rsidP="004635D5" w:rsidR="00B9109A" w:rsidRPr="00FC1537">
    <w:pPr>
      <w:jc w:val="right"/>
    </w:pPr>
    <w:r>
      <w:tab/>
      <w:t>Poslovni broj: 6</w:t>
    </w:r>
    <w:r w:rsidRPr="00FC1537">
      <w:t xml:space="preserve"> St</w:t>
    </w:r>
    <w:r>
      <w:t>-491/17-5</w:t>
    </w:r>
  </w:p>
  <w:p w:rsidRDefault="00B9109A" w:rsidP="004635D5" w:rsidR="00B9109A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11821"/>
    <w:rsid w:val="00524059"/>
    <w:rsid w:val="00551BCA"/>
    <w:rsid w:val="00567E17"/>
    <w:rsid w:val="00572756"/>
    <w:rsid w:val="00572996"/>
    <w:rsid w:val="0057331D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2BFE"/>
    <w:rsid w:val="00A3251C"/>
    <w:rsid w:val="00A32F79"/>
    <w:rsid w:val="00A424B2"/>
    <w:rsid w:val="00A64D31"/>
    <w:rsid w:val="00AA204A"/>
    <w:rsid w:val="00B27462"/>
    <w:rsid w:val="00B51EA5"/>
    <w:rsid w:val="00B6399C"/>
    <w:rsid w:val="00B9109A"/>
    <w:rsid w:val="00B94422"/>
    <w:rsid w:val="00BA4D2C"/>
    <w:rsid w:val="00BD7E97"/>
    <w:rsid w:val="00C112DC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TOMOS TONČI društvo s ograničenom odgovornošću za vanjsku i unutrašnju trgovinu</item>
    </izvorni_sadrzaj>
    <derivirana_varijabla naziv="DomainObject.Predmet.SudioniciListNaziv_1">
      <item>FINA</item>
      <item>TOMOS TONČI društvo s ograničenom odgovornošću za vanjsku i unutrašnju trgovinu</item>
    </derivirana_varijabla>
  </DomainObject.Predmet.SudioniciListNaziv>
  <DomainObject.Predmet.SudioniciListAdressOIB>
    <izvorni_sadrzaj>
      <item>FINA, OIB 85821130368</item>
      <item>TOMOS TONČI društvo s ograničenom odgovornošću za vanjsku i unutrašnju trgovinu, OIB 87729816573, Grgura Ninskog 14,23000 Zadar</item>
    </izvorni_sadrzaj>
    <derivirana_varijabla naziv="DomainObject.Predmet.SudioniciListAdressOIB_1">
      <item>FINA, OIB 85821130368</item>
      <item>TOMOS TONČI društvo s ograničenom odgovornošću za vanjsku i unutrašnju trgovinu, OIB 87729816573,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</izvorni_sadrzaj>
    <derivirana_varijabla naziv="DomainObject.Predmet.SudioniciListNazivOIB_1">
      <item>, OIB 85821130368</item>
      <item>, OIB 87729816573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97D30-3C62-422C-803C-904B1F500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1972</properties:Characters>
  <properties:Lines>63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2017-12-20T12:57:00Z</dcterms:created>
  <dc:creator>Tina Grgas</dc:creator>
  <cp:lastModifiedBy>Jelena Marin</cp:lastModifiedBy>
  <cp:lastPrinted>2017-12-20T12:55:00Z</cp:lastPrinted>
  <dcterms:modified xmlns:xsi="http://www.w3.org/2001/XMLSchema-instance" xsi:type="dcterms:W3CDTF">2017-12-20T13:07:00Z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