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a20c" w14:paraId="7a9a20c" w:rsidRDefault="00380C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0C3B" w:rsidP="00380C3B" w:rsidR="00AE649C">
      <w:pPr>
        <w:pStyle w:val="NormaleSPIS"/>
        <w:spacing w:after="0"/>
      </w:pPr>
      <w:r>
        <w:t xml:space="preserve">           Republika Hrvatska</w:t>
      </w:r>
    </w:p>
    <w:p w:rsidRDefault="00380C3B" w:rsidP="00380C3B" w:rsidR="00380C3B">
      <w:pPr>
        <w:pStyle w:val="NormaleSPIS"/>
        <w:spacing w:after="0"/>
      </w:pPr>
      <w:r>
        <w:t xml:space="preserve">        Trgovački sud u Bjelovaru</w:t>
      </w:r>
    </w:p>
    <w:p w:rsidRDefault="00380C3B" w:rsidP="004F27AE" w:rsidR="00380C3B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380C3B" w:rsidP="00380C3B" w:rsidR="00380C3B">
      <w:pPr>
        <w:jc w:val="right"/>
      </w:pPr>
      <w:r>
        <w:t>Poslovni broj:7 St-637/2017-9</w:t>
      </w:r>
    </w:p>
    <w:p w:rsidRDefault="00380C3B" w:rsidP="00380C3B" w:rsidR="00380C3B">
      <w:pPr>
        <w:jc w:val="center"/>
        <w:rPr>
          <w:b/>
        </w:rPr>
      </w:pPr>
    </w:p>
    <w:p w:rsidRDefault="00380C3B" w:rsidP="00380C3B" w:rsidR="00380C3B">
      <w:pPr>
        <w:jc w:val="center"/>
      </w:pPr>
      <w:r>
        <w:t>U  I M E  R E P U B L I K E   H R V A T  S K E</w:t>
      </w:r>
    </w:p>
    <w:p w:rsidRDefault="00380C3B" w:rsidP="00380C3B" w:rsidR="00380C3B">
      <w:pPr>
        <w:jc w:val="center"/>
        <w:rPr>
          <w:b/>
        </w:rPr>
      </w:pPr>
      <w:r>
        <w:t xml:space="preserve"> R J E Š E N J E</w:t>
      </w:r>
    </w:p>
    <w:p w:rsidRDefault="00380C3B" w:rsidP="00380C3B" w:rsidR="00380C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ALFETA-ZAGREB Trgovina na veliko i malo, turizam i ugostiteljstvo, d.o.o. iz Zagreba, </w:t>
      </w:r>
      <w:proofErr w:type="spellStart"/>
      <w:r>
        <w:t>Zrinskogorska</w:t>
      </w:r>
      <w:proofErr w:type="spellEnd"/>
      <w:r>
        <w:t xml:space="preserve"> 5, MBS 080211225, OIB 04023393457, 10. siječnja 2018. </w:t>
      </w:r>
    </w:p>
    <w:p w:rsidRDefault="00380C3B" w:rsidP="00380C3B" w:rsidR="00380C3B">
      <w:pPr>
        <w:jc w:val="center"/>
        <w:rPr>
          <w:b/>
        </w:rPr>
      </w:pPr>
      <w:r>
        <w:t>r i j e š i o   j e</w:t>
      </w:r>
    </w:p>
    <w:p w:rsidRDefault="00380C3B" w:rsidP="00380C3B" w:rsidR="00380C3B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ALFETA-ZAGREB Trgovina na veliko i malo, turizam i ugostiteljstvo, d.o.o. iz Zagreba, </w:t>
      </w:r>
      <w:proofErr w:type="spellStart"/>
      <w:r>
        <w:t>Zrinskogorska</w:t>
      </w:r>
      <w:proofErr w:type="spellEnd"/>
      <w:r>
        <w:t xml:space="preserve"> 5, MBS 080211225, OIB 04023393457.</w:t>
      </w:r>
    </w:p>
    <w:p w:rsidRDefault="00380C3B" w:rsidP="00380C3B" w:rsidR="00380C3B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>, OIB 26761829990.</w:t>
      </w:r>
    </w:p>
    <w:p w:rsidRDefault="00380C3B" w:rsidP="00380C3B" w:rsidR="00380C3B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ALFETA-ZAGREB Trgovina na veliko i malo, turizam i ugostiteljstvo, d.o.o. iz Zagreba, </w:t>
      </w:r>
      <w:proofErr w:type="spellStart"/>
      <w:r>
        <w:t>Zrinskogorska</w:t>
      </w:r>
      <w:proofErr w:type="spellEnd"/>
      <w:r>
        <w:t xml:space="preserve"> 5, MBS 080211225, OIB 04023393457.</w:t>
      </w:r>
    </w:p>
    <w:p w:rsidRDefault="00380C3B" w:rsidP="00380C3B" w:rsidR="00380C3B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10. siječnja 2018.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380C3B" w:rsidP="00380C3B" w:rsidR="00380C3B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380C3B" w:rsidP="00380C3B" w:rsidR="00380C3B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380C3B" w:rsidP="00380C3B" w:rsidR="00380C3B">
      <w:pPr>
        <w:jc w:val="center"/>
        <w:rPr>
          <w:b/>
        </w:rPr>
      </w:pPr>
      <w:r>
        <w:t>Obrazloženje</w:t>
      </w:r>
    </w:p>
    <w:p w:rsidRDefault="00380C3B" w:rsidP="00380C3B" w:rsidR="00380C3B">
      <w:pPr>
        <w:jc w:val="both"/>
      </w:pPr>
      <w:r>
        <w:tab/>
        <w:t xml:space="preserve">Na prijedlog predlagatelja REPUBLIKE HRVATSKE, Ministarstva financija, Porezne uprave, Područni ured Zagreb, za otvaranje stečajnog postupka nad dužnikom ALFETA-ZAGREB Trgovina na veliko i malo, turizam i ugostiteljstvo, d.o.o. iz Zagreba, </w:t>
      </w:r>
      <w:proofErr w:type="spellStart"/>
      <w:r>
        <w:t>Zrinskogorska</w:t>
      </w:r>
      <w:proofErr w:type="spellEnd"/>
      <w:r>
        <w:t xml:space="preserve"> 5, sud je pokrenuo postupak radi utvrđivanja uvjeta za otvaranje stečajnog postupka nad dužnikom, te u tom postupku utvrdio da dužnik nema imovine kojom bi se mogli pokriti troškovi stečajnog postupka, slijedom čega je svojim rješenjem 7 St-637/2017-6 od dana 06.10.2017. godine, pozvao osobe koje imaju pravni interes za provedbu stečajnog postupka nad navedenim stečajnim dužnikom da u roku od 15 dana, računajući od isteka osmog dana od objave ovog poziva na e-oglasnoj ploči suda uplate potreban predujam za </w:t>
      </w:r>
    </w:p>
    <w:p w:rsidRDefault="00380C3B" w:rsidP="00380C3B" w:rsidR="00380C3B">
      <w:pPr>
        <w:jc w:val="center"/>
      </w:pPr>
      <w:r>
        <w:lastRenderedPageBreak/>
        <w:t>2</w:t>
      </w:r>
    </w:p>
    <w:p w:rsidRDefault="00380C3B" w:rsidP="00380C3B" w:rsidR="00380C3B">
      <w:pPr>
        <w:jc w:val="right"/>
      </w:pPr>
      <w:r>
        <w:t>Poslovni broj:7 St-637/2017-9</w:t>
      </w:r>
      <w:bookmarkStart w:name="_GoBack" w:id="0"/>
      <w:bookmarkEnd w:id="0"/>
    </w:p>
    <w:p w:rsidRDefault="00380C3B" w:rsidP="00380C3B" w:rsidR="00380C3B">
      <w:pPr>
        <w:jc w:val="both"/>
      </w:pPr>
      <w:r>
        <w:t xml:space="preserve">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06.10.2017.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380C3B" w:rsidP="00380C3B" w:rsidR="00380C3B">
      <w:pPr>
        <w:ind w:firstLine="720"/>
        <w:jc w:val="center"/>
      </w:pPr>
      <w:r>
        <w:t xml:space="preserve">U Bjelovaru 10. siječnja 2018. </w:t>
      </w:r>
    </w:p>
    <w:p w:rsidRDefault="00380C3B" w:rsidP="00380C3B" w:rsidR="00380C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380C3B" w:rsidP="00380C3B" w:rsidR="00380C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380C3B" w:rsidP="00380C3B" w:rsidR="00380C3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80C3B" w:rsidP="00380C3B" w:rsidR="00380C3B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80C3B" w:rsidP="00380C3B" w:rsidR="00380C3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80C3B" w:rsidP="00380C3B" w:rsidR="00380C3B">
      <w:pPr>
        <w:jc w:val="both"/>
      </w:pPr>
    </w:p>
    <w:p w:rsidRDefault="00380C3B" w:rsidP="00380C3B" w:rsidR="00380C3B">
      <w:pPr>
        <w:ind w:firstLine="720"/>
        <w:jc w:val="both"/>
      </w:pPr>
      <w:r>
        <w:tab/>
      </w:r>
    </w:p>
    <w:p w:rsidRDefault="00380C3B" w:rsidP="00380C3B" w:rsidR="00380C3B">
      <w:pPr>
        <w:jc w:val="both"/>
      </w:pPr>
      <w:r>
        <w:tab/>
      </w:r>
    </w:p>
    <w:p w:rsidRDefault="00380C3B" w:rsidP="00380C3B" w:rsidR="00380C3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C3B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St-637/2017-9</izvorni_sadrzaj>
    <derivirana_varijabla naziv="DomainObject.Oznaka_1">St-637/2017-9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 Trgovina na veliko i malo, turizam i ugostiteljstvo, d.o.o.</izvorni_sadrzaj>
    <derivirana_varijabla naziv="DomainObject.Predmet.ProtustrankaFormated_1">  ALFETA-ZAGREB Trgovina na veliko i malo, turizam i ugostiteljstvo, d.o.o.</derivirana_varijabla>
  </DomainObject.Predmet.ProtustrankaFormated>
  <DomainObject.Predmet.ProtustrankaFormatedOIB>
    <izvorni_sadrzaj>  ALFETA-ZAGREB Trgovina na veliko i malo, turizam i ugostiteljstvo, d.o.o., OIB 04023393457</izvorni_sadrzaj>
    <derivirana_varijabla naziv="DomainObject.Predmet.ProtustrankaFormatedOIB_1">  ALFETA-ZAGREB Trgovina na veliko i malo, turizam i ugostiteljstvo, d.o.o., OIB 04023393457</derivirana_varijabla>
  </DomainObject.Predmet.ProtustrankaFormatedOIB>
  <DomainObject.Predmet.ProtustrankaFormatedWithAdress>
    <izvorni_sadrzaj> ALFETA-ZAGREB Trgovina na veliko i malo, turizam i ugostiteljstvo, d.o.o., Zrinskogorska 5, 10000 Zagreb</izvorni_sadrzaj>
    <derivirana_varijabla naziv="DomainObject.Predmet.ProtustrankaFormatedWithAdress_1"> ALFETA-ZAGREB Trgovina na veliko i malo, turizam i ugostiteljstvo, d.o.o., Zrinskogorska 5, 10000 Zagreb</derivirana_varijabla>
  </DomainObject.Predmet.ProtustrankaFormatedWithAdress>
  <DomainObject.Predmet.ProtustrankaFormatedWithAdressOIB>
    <izvorni_sadrzaj> ALFETA-ZAGREB Trgovina na veliko i malo, turizam i ugostiteljstvo, d.o.o., OIB 04023393457, Zrinskogorska 5, 10000 Zagreb</izvorni_sadrzaj>
    <derivirana_varijabla naziv="DomainObject.Predmet.ProtustrankaFormatedWithAdressOIB_1"> ALFETA-ZAGREB Trgovina na veliko i malo, turizam i ugostiteljstvo, d.o.o., OIB 04023393457, Zrinskogorska 5, 10000 Zagreb</derivirana_varijabla>
  </DomainObject.Predmet.ProtustrankaFormatedWithAdressOIB>
  <DomainObject.Predmet.ProtustrankaWithAdress>
    <izvorni_sadrzaj>ALFETA-ZAGREB Trgovina na veliko i malo, turizam i ugostiteljstvo, d.o.o. Zrinskogorska 5, 10000 Zagreb</izvorni_sadrzaj>
    <derivirana_varijabla naziv="DomainObject.Predmet.ProtustrankaWithAdress_1">ALFETA-ZAGREB Trgovina na veliko i malo, turizam i ugostiteljstvo, d.o.o. Zrinskogorska 5, 10000 Zagreb</derivirana_varijabla>
  </DomainObject.Predmet.ProtustrankaWithAdress>
  <DomainObject.Predmet.ProtustrankaWithAdressOIB>
    <izvorni_sadrzaj>ALFETA-ZAGREB Trgovina na veliko i malo, turizam i ugostiteljstvo, d.o.o., OIB 04023393457, Zrinskogorska 5, 10000 Zagreb</izvorni_sadrzaj>
    <derivirana_varijabla naziv="DomainObject.Predmet.ProtustrankaWithAdressOIB_1">ALFETA-ZAGREB Trgovina na veliko i malo, turizam i ugostiteljstvo, d.o.o., OIB 04023393457, Zrinskogorska 5, 10000 Zagreb</derivirana_varijabla>
  </DomainObject.Predmet.ProtustrankaWithAdressOIB>
  <DomainObject.Predmet.ProtustrankaNazivFormated>
    <izvorni_sadrzaj>ALFETA-ZAGREB Trgovina na veliko i malo, turizam i ugostiteljstvo, d.o.o.</izvorni_sadrzaj>
    <derivirana_varijabla naziv="DomainObject.Predmet.ProtustrankaNazivFormated_1">ALFETA-ZAGREB Trgovina na veliko i malo, turizam i ugostiteljstvo, d.o.o.</derivirana_varijabla>
  </DomainObject.Predmet.ProtustrankaNazivFormated>
  <DomainObject.Predmet.ProtustrankaNazivFormatedOIB>
    <izvorni_sadrzaj>ALFETA-ZAGREB Trgovina na veliko i malo, turizam i ugostiteljstvo, d.o.o., OIB 04023393457</izvorni_sadrzaj>
    <derivirana_varijabla naziv="DomainObject.Predmet.ProtustrankaNazivFormatedOIB_1">ALFETA-ZAGREB Trgovina na veliko i malo, turizam i ugostiteljstvo,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ALFETA-ZAGREB Trgovina na veliko i malo, turizam i ugostiteljstvo, d.o.o.</item>
    </izvorni_sadrzaj>
    <derivirana_varijabla naziv="DomainObject.Predmet.ProtuStrankaListFormated_1">
      <item>ALFETA-ZAGREB Trgovina na veliko i malo, turizam i ugostiteljstvo, d.o.o.</item>
    </derivirana_varijabla>
  </DomainObject.Predmet.ProtuStrankaListFormated>
  <DomainObject.Predmet.ProtuStrankaListFormatedOIB>
    <izvorni_sadrzaj>
      <item>ALFETA-ZAGREB Trgovina na veliko i malo, turizam i ugostiteljstvo, d.o.o., OIB 04023393457</item>
    </izvorni_sadrzaj>
    <derivirana_varijabla naziv="DomainObject.Predmet.ProtuStrankaListFormatedOIB_1">
      <item>ALFETA-ZAGREB Trgovina na veliko i malo, turizam i ugostiteljstvo, d.o.o., OIB 04023393457</item>
    </derivirana_varijabla>
  </DomainObject.Predmet.ProtuStrankaListFormatedOIB>
  <DomainObject.Predmet.ProtuStrankaListFormatedWithAdress>
    <izvorni_sadrzaj>
      <item>ALFETA-ZAGREB Trgovina na veliko i malo, turizam i ugostiteljstvo, d.o.o., Zrinskogorska 5, 10000 Zagreb</item>
    </izvorni_sadrzaj>
    <derivirana_varijabla naziv="DomainObject.Predmet.ProtuStrankaListFormatedWithAdress_1">
      <item>ALFETA-ZAGREB Trgovina na veliko i malo, turizam i ugostiteljstvo, d.o.o., Zrinskogorska 5, 10000 Zagreb</item>
    </derivirana_varijabla>
  </DomainObject.Predmet.ProtuStrankaListFormatedWithAdress>
  <DomainObject.Predmet.ProtuStrankaListFormatedWithAdressOIB>
    <izvorni_sadrzaj>
      <item>ALFETA-ZAGREB Trgovina na veliko i malo, turizam i ugostiteljstvo, d.o.o., OIB 04023393457, Zrinskogorska 5, 10000 Zagreb</item>
    </izvorni_sadrzaj>
    <derivirana_varijabla naziv="DomainObject.Predmet.ProtuStrankaListFormatedWithAdressOIB_1">
      <item>ALFETA-ZAGREB Trgovina na veliko i malo, turizam i ugostiteljstvo, d.o.o., OIB 04023393457, Zrinskogorska 5, 10000 Zagreb</item>
    </derivirana_varijabla>
  </DomainObject.Predmet.ProtuStrankaListFormatedWithAdressOIB>
  <DomainObject.Predmet.ProtuStrankaListNazivFormated>
    <izvorni_sadrzaj>
      <item>ALFETA-ZAGREB Trgovina na veliko i malo, turizam i ugostiteljstvo, d.o.o.</item>
    </izvorni_sadrzaj>
    <derivirana_varijabla naziv="DomainObject.Predmet.ProtuStrankaListNazivFormated_1">
      <item>ALFETA-ZAGREB Trgovina na veliko i malo, turizam i ugostiteljstvo, d.o.o.</item>
    </derivirana_varijabla>
  </DomainObject.Predmet.ProtuStrankaListNazivFormated>
  <DomainObject.Predmet.ProtuStrankaListNazivFormatedOIB>
    <izvorni_sadrzaj>
      <item>ALFETA-ZAGREB Trgovina na veliko i malo, turizam i ugostiteljstvo, d.o.o., OIB 04023393457</item>
    </izvorni_sadrzaj>
    <derivirana_varijabla naziv="DomainObject.Predmet.ProtuStrankaListNazivFormatedOIB_1">
      <item>ALFETA-ZAGREB Trgovina na veliko i malo, turizam i ugostiteljstvo, d.o.o., OIB 04023393457</item>
    </derivirana_varijabla>
  </DomainObject.Predmet.ProtuStrankaListNazivFormatedOIB>
  <DomainObject.Predmet.OstaliListFormated>
    <izvorni_sadrzaj>
      <item>MILUTIN DŽEBIĆ</item>
    </izvorni_sadrzaj>
    <derivirana_varijabla naziv="DomainObject.Predmet.OstaliListFormated_1">
      <item>MILUTIN DŽEBIĆ</item>
    </derivirana_varijabla>
  </DomainObject.Predmet.OstaliListFormated>
  <DomainObject.Predmet.OstaliListFormatedOIB>
    <izvorni_sadrzaj>
      <item>MILUTIN DŽEBIĆ, OIB 81352612168</item>
    </izvorni_sadrzaj>
    <derivirana_varijabla naziv="DomainObject.Predmet.OstaliListFormatedOIB_1">
      <item>MILUTIN DŽEBIĆ, OIB 81352612168</item>
    </derivirana_varijabla>
  </DomainObject.Predmet.OstaliListFormatedOIB>
  <DomainObject.Predmet.OstaliListFormatedWithAdress>
    <izvorni_sadrzaj>
      <item>MILUTIN DŽEBIĆ, Zrinskogorska 5, 10000 Zagreb</item>
    </izvorni_sadrzaj>
    <derivirana_varijabla naziv="DomainObject.Predmet.OstaliListFormatedWithAdress_1">
      <item>MILUTIN DŽEBIĆ, Zrinskogorska 5, 10000 Zagreb</item>
    </derivirana_varijabla>
  </DomainObject.Predmet.OstaliListFormatedWithAdress>
  <DomainObject.Predmet.OstaliListFormatedWithAdressOIB>
    <izvorni_sadrzaj>
      <item>MILUTIN DŽEBIĆ, OIB 81352612168, Zrinskogorska 5, 10000 Zagreb</item>
    </izvorni_sadrzaj>
    <derivirana_varijabla naziv="DomainObject.Predmet.OstaliListFormatedWithAdressOIB_1">
      <item>MILUTIN DŽEBIĆ, OIB 81352612168, Zrinskogorska 5, 10000 Zagreb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St-637/2017-9</izvorni_sadrzaj>
    <derivirana_varijabla naziv="DomainObject.PoslovniBrojDokumenta_1">St-637/2017-9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ALFETA-ZAGREB Trgovina na veliko i malo, turizam i ugostiteljstvo, d.o.o.</izvorni_sadrzaj>
    <derivirana_varijabla naziv="DomainObject.Predmet.ProtustrankaIDrugi_1">ALFETA-ZAGREB Trgovina na veliko i malo, turizam i ugostiteljstvo, d.o.o.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ALFETA-ZAGREB Trgovina na veliko i malo, turizam i ugostiteljstvo, d.o.o., OIB 04023393457, Zrinskogorska 5, 10000 Zagreb</izvorni_sadrzaj>
    <derivirana_varijabla naziv="DomainObject.Predmet.ProtustrankaIDrugiAdressOIB_1">ALFETA-ZAGREB Trgovina na veliko i malo, turizam i ugostiteljstvo, d.o.o., OIB 04023393457,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ALFETA-ZAGREB Trgovina na veliko i malo, turizam i ugostiteljstvo, d.o.o.</item>
      <item>MILUTIN DŽEBIĆ</item>
      <item>REPUBLIKA HRVATSKA, Ministarstvo financija</item>
    </izvorni_sadrzaj>
    <derivirana_varijabla naziv="DomainObject.Predmet.SudioniciListNaziv_1">
      <item>ALFETA-ZAGREB Trgovina na veliko i malo, turizam i ugostiteljstvo, d.o.o.</item>
      <item>MILUTIN DŽEBIĆ</item>
      <item>REPUBLIKA HRVATSKA, Ministarstvo financija</item>
    </derivirana_varijabla>
  </DomainObject.Predmet.SudioniciListNaziv>
  <DomainObject.Predmet.SudioniciListAdressOIB>
    <izvorni_sadrzaj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izvorni_sadrzaj>
    <derivirana_varijabla naziv="DomainObject.Predmet.SudioniciListAdressOIB_1"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E63F4-F694-4D3E-A5C7-9F56FC8CC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2890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2018-01-10T06:52:00Z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