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dd09" w14:paraId="d41dd0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C2A7E">
        <w:rPr>
          <w:rStyle w:val="Naglaeno"/>
          <w:b w:val="false"/>
        </w:rPr>
        <w:t>4</w:t>
      </w:r>
      <w:r w:rsidR="00E16CD8">
        <w:rPr>
          <w:rStyle w:val="Naglaeno"/>
          <w:b w:val="false"/>
        </w:rPr>
        <w:t>5</w:t>
      </w:r>
      <w:r w:rsidR="00D024F1">
        <w:rPr>
          <w:rStyle w:val="Naglaeno"/>
          <w:b w:val="false"/>
        </w:rPr>
        <w:t>2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E16CD8">
        <w:t>PLASTOMER d.o.o.</w:t>
      </w:r>
      <w:r w:rsidR="002E574F">
        <w:t xml:space="preserve"> za </w:t>
      </w:r>
      <w:r w:rsidR="00D024F1">
        <w:t>proizvodnju</w:t>
      </w:r>
      <w:r w:rsidR="00E16CD8">
        <w:t>, unutarnju i vanjsku trgovinu</w:t>
      </w:r>
      <w:r w:rsidR="00D024F1">
        <w:t xml:space="preserve"> i usluge, </w:t>
      </w:r>
      <w:r w:rsidR="00E16CD8">
        <w:t>Tenja, Osječka 1/a</w:t>
      </w:r>
      <w:r w:rsidR="007B7534">
        <w:t>,</w:t>
      </w:r>
      <w:r w:rsidR="00047DEA">
        <w:t xml:space="preserve"> </w:t>
      </w:r>
      <w:r w:rsidR="007B7534">
        <w:t>MBS 030</w:t>
      </w:r>
      <w:r w:rsidR="00E16CD8">
        <w:t>055526</w:t>
      </w:r>
      <w:r w:rsidR="00331402">
        <w:t xml:space="preserve">, OIB: </w:t>
      </w:r>
      <w:r w:rsidR="00E16CD8">
        <w:t>71425679490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222B">
        <w:t>3</w:t>
      </w:r>
      <w:r w:rsidR="000408AE">
        <w:t xml:space="preserve">. </w:t>
      </w:r>
      <w:r w:rsidR="00A4222B">
        <w:t>travnj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A4222B">
        <w:t>PLASTOMER d.o.o. za proizvodnju, unutarnju i vanjsku trgovinu i usluge, Tenja, Osječka 1/a, MBS 030055526, OIB: 71425679490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A4222B">
        <w:t>18.950,98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A4222B">
        <w:t>Liliya Kos, Tenja, Osječka 1/A</w:t>
      </w:r>
      <w:r w:rsidR="00D71700">
        <w:t xml:space="preserve">, </w:t>
      </w:r>
      <w:r w:rsidR="00AE66C9">
        <w:t xml:space="preserve">OIB </w:t>
      </w:r>
      <w:r w:rsidR="00A4222B">
        <w:t>05256781218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7C2BD7">
        <w:t>4</w:t>
      </w:r>
      <w:r w:rsidR="004640A1">
        <w:t>5</w:t>
      </w:r>
      <w:r w:rsidR="006F6DD5">
        <w:t>2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640A1">
        <w:t>3</w:t>
      </w:r>
      <w:r w:rsidR="000408AE">
        <w:t xml:space="preserve">. </w:t>
      </w:r>
      <w:r w:rsidR="004640A1">
        <w:t>travnj</w:t>
      </w:r>
      <w:r w:rsidR="007C2BD7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640A1">
        <w:t>12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75271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52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52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2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2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52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52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2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2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PLASTOMER d.o.o. za proizvodnju, unutarnju i vanjsku trgovinu i usluge</izvorni_sadrzaj>
    <derivirana_varijabla naziv="DomainObject.Predmet.ProtustrankaFormated_1">  PLASTOMER d.o.o. za proizvodnju, unutarnju i vanjsku trgovinu i usluge</derivirana_varijabla>
  </DomainObject.Predmet.ProtustrankaFormated>
  <DomainObject.Predmet.ProtustrankaFormatedOIB>
    <izvorni_sadrzaj>  PLASTOMER d.o.o. za proizvodnju, unutarnju i vanjsku trgovinu i usluge, OIB 71425679490</izvorni_sadrzaj>
    <derivirana_varijabla naziv="DomainObject.Predmet.ProtustrankaFormatedOIB_1">  PLASTOMER d.o.o. za proizvodnju, unutarnju i vanjsku trgovinu i usluge, OIB 71425679490</derivirana_varijabla>
  </DomainObject.Predmet.ProtustrankaFormatedOIB>
  <DomainObject.Predmet.ProtustrankaFormatedWithAdress>
    <izvorni_sadrzaj> PLASTOMER d.o.o. za proizvodnju, unutarnju i vanjsku trgovinu i usluge, Osječka 1a, 31207 Tenja</izvorni_sadrzaj>
    <derivirana_varijabla naziv="DomainObject.Predmet.ProtustrankaFormatedWithAdress_1"> PLASTOMER d.o.o. za proizvodnju, unutarnju i vanjsku trgovinu i usluge, Osječka 1a, 31207 Tenja</derivirana_varijabla>
  </DomainObject.Predmet.ProtustrankaFormatedWithAdress>
  <DomainObject.Predmet.ProtustrankaFormatedWithAdressOIB>
    <izvorni_sadrzaj> PLASTOMER d.o.o. za proizvodnju, unutarnju i vanjsku trgovinu i usluge, OIB 71425679490, Osječka 1a, 31207 Tenja</izvorni_sadrzaj>
    <derivirana_varijabla naziv="DomainObject.Predmet.ProtustrankaFormatedWithAdressOIB_1"> PLASTOMER d.o.o. za proizvodnju, unutarnju i vanjsku trgovinu i usluge, OIB 71425679490, Osječka 1a, 31207 Tenja</derivirana_varijabla>
  </DomainObject.Predmet.ProtustrankaFormatedWithAdressOIB>
  <DomainObject.Predmet.ProtustrankaWithAdress>
    <izvorni_sadrzaj>PLASTOMER d.o.o. za proizvodnju, unutarnju i vanjsku trgovinu i usluge Osječka 1a, 31207 Tenja</izvorni_sadrzaj>
    <derivirana_varijabla naziv="DomainObject.Predmet.ProtustrankaWithAdress_1">PLASTOMER d.o.o. za proizvodnju, unutarnju i vanjsku trgovinu i usluge Osječka 1a, 31207 Tenja</derivirana_varijabla>
  </DomainObject.Predmet.ProtustrankaWithAdress>
  <DomainObject.Predmet.ProtustrankaWithAdressOIB>
    <izvorni_sadrzaj>PLASTOMER d.o.o. za proizvodnju, unutarnju i vanjsku trgovinu i usluge, OIB 71425679490, Osječka 1a, 31207 Tenja</izvorni_sadrzaj>
    <derivirana_varijabla naziv="DomainObject.Predmet.ProtustrankaWithAdressOIB_1">PLASTOMER d.o.o. za proizvodnju, unutarnju i vanjsku trgovinu i usluge, OIB 71425679490, Osječka 1a, 31207 Tenja</derivirana_varijabla>
  </DomainObject.Predmet.ProtustrankaWithAdressOIB>
  <DomainObject.Predmet.ProtustrankaNazivFormated>
    <izvorni_sadrzaj>PLASTOMER d.o.o. za proizvodnju, unutarnju i vanjsku trgovinu i usluge</izvorni_sadrzaj>
    <derivirana_varijabla naziv="DomainObject.Predmet.ProtustrankaNazivFormated_1">PLASTOMER d.o.o. za proizvodnju, unutarnju i vanjsku trgovinu i usluge</derivirana_varijabla>
  </DomainObject.Predmet.ProtustrankaNazivFormated>
  <DomainObject.Predmet.ProtustrankaNazivFormatedOIB>
    <izvorni_sadrzaj>PLASTOMER d.o.o. za proizvodnju, unutarnju i vanjsku trgovinu i usluge, OIB 71425679490</izvorni_sadrzaj>
    <derivirana_varijabla naziv="DomainObject.Predmet.ProtustrankaNazivFormatedOIB_1">PLASTOMER d.o.o. za proizvodnju, unutarnju i vanjsku trgovinu i usluge, OIB 71425679490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PLASTOMER d.o.o. za proizvodnju, unutarnju i vanjsku trgovinu i usluge</item>
    </izvorni_sadrzaj>
    <derivirana_varijabla naziv="DomainObject.Predmet.ProtuStrankaListFormated_1">
      <item>PLASTOMER d.o.o. za proizvodnju, unutarnju i vanjsku trgovinu i usluge</item>
    </derivirana_varijabla>
  </DomainObject.Predmet.ProtuStrankaListFormated>
  <DomainObject.Predmet.ProtuStrankaListFormatedOIB>
    <izvorni_sadrzaj>
      <item>PLASTOMER d.o.o. za proizvodnju, unutarnju i vanjsku trgovinu i usluge, OIB 71425679490</item>
    </izvorni_sadrzaj>
    <derivirana_varijabla naziv="DomainObject.Predmet.ProtuStrankaListFormatedOIB_1">
      <item>PLASTOMER d.o.o. za proizvodnju, unutarnju i vanjsku trgovinu i usluge, OIB 71425679490</item>
    </derivirana_varijabla>
  </DomainObject.Predmet.ProtuStrankaListFormatedOIB>
  <DomainObject.Predmet.ProtuStrankaListFormatedWithAdress>
    <izvorni_sadrzaj>
      <item>PLASTOMER d.o.o. za proizvodnju, unutarnju i vanjsku trgovinu i usluge, Osječka 1a, 31207 Tenja</item>
    </izvorni_sadrzaj>
    <derivirana_varijabla naziv="DomainObject.Predmet.ProtuStrankaListFormatedWithAdress_1">
      <item>PLASTOMER d.o.o. za proizvodnju, unutarnju i vanjsku trgovinu i usluge, Osječka 1a, 31207 Tenja</item>
    </derivirana_varijabla>
  </DomainObject.Predmet.ProtuStrankaListFormatedWithAdress>
  <DomainObject.Predmet.ProtuStrankaListFormatedWithAdressOIB>
    <izvorni_sadrzaj>
      <item>PLASTOMER d.o.o. za proizvodnju, unutarnju i vanjsku trgovinu i usluge, OIB 71425679490, Osječka 1a, 31207 Tenja</item>
    </izvorni_sadrzaj>
    <derivirana_varijabla naziv="DomainObject.Predmet.ProtuStrankaListFormatedWithAdressOIB_1">
      <item>PLASTOMER d.o.o. za proizvodnju, unutarnju i vanjsku trgovinu i usluge, OIB 71425679490, Osječka 1a, 31207 Tenja</item>
    </derivirana_varijabla>
  </DomainObject.Predmet.ProtuStrankaListFormatedWithAdressOIB>
  <DomainObject.Predmet.ProtuStrankaListNazivFormated>
    <izvorni_sadrzaj>
      <item>PLASTOMER d.o.o. za proizvodnju, unutarnju i vanjsku trgovinu i usluge</item>
    </izvorni_sadrzaj>
    <derivirana_varijabla naziv="DomainObject.Predmet.ProtuStrankaListNazivFormated_1">
      <item>PLASTOMER d.o.o. za proizvodnju, unutarnju i vanjsku trgovinu i usluge</item>
    </derivirana_varijabla>
  </DomainObject.Predmet.ProtuStrankaListNazivFormated>
  <DomainObject.Predmet.ProtuStrankaListNazivFormatedOIB>
    <izvorni_sadrzaj>
      <item>PLASTOMER d.o.o. za proizvodnju, unutarnju i vanjsku trgovinu i usluge, OIB 71425679490</item>
    </izvorni_sadrzaj>
    <derivirana_varijabla naziv="DomainObject.Predmet.ProtuStrankaListNazivFormatedOIB_1">
      <item>PLASTOMER d.o.o. za proizvodnju, unutarnju i vanjsku trgovinu i usluge, OIB 71425679490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PLASTOMER d.o.o. za proizvodnju, unutarnju i vanjsku trgovinu i usluge</izvorni_sadrzaj>
    <derivirana_varijabla naziv="DomainObject.Predmet.ProtustrankaIDrugi_1">PLASTOMER d.o.o. za proizvodnju, unutarnju i vanjsku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PLASTOMER d.o.o. za proizvodnju, unutarnju i vanjsku trgovinu i usluge, OIB 71425679490, Osječka 1a, 31207 Tenja</izvorni_sadrzaj>
    <derivirana_varijabla naziv="DomainObject.Predmet.ProtustrankaIDrugiAdressOIB_1">PLASTOMER d.o.o. za proizvodnju, unutarnju i vanjsku trgovinu i usluge, OIB 71425679490, Osječka 1a,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PLASTOMER d.o.o. za proizvodnju, unutarnju i vanjsku trgovinu i usluge</item>
    </izvorni_sadrzaj>
    <derivirana_varijabla naziv="DomainObject.Predmet.SudioniciListNaziv_1">
      <item>FINA RC OSIJEK</item>
      <item>PLASTOMER d.o.o. za proizvodnju, unutarnju i vanjsku trgovinu i usluge</item>
    </derivirana_varijabla>
  </DomainObject.Predmet.SudioniciListNaziv>
  <DomainObject.Predmet.SudioniciListAdressOIB>
    <izvorni_sadrzaj>
      <item>FINA RC OSIJEK, OIB 85821130368</item>
      <item>PLASTOMER d.o.o. za proizvodnju, unutarnju i vanjsku trgovinu i usluge, OIB 71425679490, Osječka 1a,31207 Tenja</item>
    </izvorni_sadrzaj>
    <derivirana_varijabla naziv="DomainObject.Predmet.SudioniciListAdressOIB_1">
      <item>FINA RC OSIJEK, OIB 85821130368</item>
      <item>PLASTOMER d.o.o. za proizvodnju, unutarnju i vanjsku trgovinu i usluge, OIB 71425679490, Osječka 1a,31207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71425679490</item>
    </izvorni_sadrzaj>
    <derivirana_varijabla naziv="DomainObject.Predmet.SudioniciListNazivOIB_1">
      <item>, OIB 85821130368</item>
      <item>, OIB 71425679490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23A0F-EC1A-449B-A487-D708C9026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2187</properties:Characters>
  <properties:Lines>50</properties:Lines>
  <properties:Paragraphs>16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2017-04-03T07:27:00Z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