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ef72" w14:paraId="d63ef72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8F5C6B">
        <w:t>862/16-20</w:t>
      </w:r>
    </w:p>
    <w:p w:rsidRDefault="007D3892" w:rsidP="007D3892" w:rsidR="007D3892">
      <w:r>
        <w:rPr>
          <w:rStyle w:val="Strong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3E6B02">
        <w:t xml:space="preserve">Financijska agencija OIB: 85821130368, Regionalni centar Osijek. Podružnica Osijek, L. Jagera 3, Osijek za otvaranje stečajnog postupka nad dužnikom </w:t>
      </w:r>
      <w:r w:rsidR="009B0234">
        <w:t xml:space="preserve">VIKI-STAN </w:t>
      </w:r>
      <w:r w:rsidR="003E6B02" w:rsidRPr="003E6B02">
        <w:t>d.o.o.</w:t>
      </w:r>
      <w:r w:rsidR="009B0234">
        <w:t xml:space="preserve"> za usluge</w:t>
      </w:r>
      <w:r w:rsidR="003E6B02" w:rsidRPr="003E6B02">
        <w:t xml:space="preserve">, </w:t>
      </w:r>
      <w:r w:rsidR="009B0234">
        <w:t>Osijek</w:t>
      </w:r>
      <w:r w:rsidR="003E6B02" w:rsidRPr="003E6B02">
        <w:t xml:space="preserve">, </w:t>
      </w:r>
      <w:r w:rsidR="009B0234">
        <w:t>Sjenjak 135</w:t>
      </w:r>
      <w:r w:rsidR="003E6B02" w:rsidRPr="003E6B02">
        <w:t xml:space="preserve">, OIB: </w:t>
      </w:r>
      <w:r w:rsidR="009B0234">
        <w:t>73172446360</w:t>
      </w:r>
      <w:r w:rsidR="003E6B02" w:rsidRPr="003E6B02">
        <w:t xml:space="preserve">, MBS: </w:t>
      </w:r>
      <w:r w:rsidR="009B0234">
        <w:t>030111592</w:t>
      </w:r>
      <w:r w:rsidRPr="00D14516">
        <w:t>,</w:t>
      </w:r>
      <w:r>
        <w:t xml:space="preserve"> dana </w:t>
      </w:r>
      <w:r w:rsidR="000E06CF">
        <w:t>1</w:t>
      </w:r>
      <w:r w:rsidR="009B0234">
        <w:t>5</w:t>
      </w:r>
      <w:r w:rsidR="000E06CF">
        <w:t xml:space="preserve">. </w:t>
      </w:r>
      <w:r w:rsidR="009B0234">
        <w:t>veljače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BodyText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3E6B02">
        <w:t xml:space="preserve"> </w:t>
      </w:r>
      <w:r w:rsidR="009B0234">
        <w:t xml:space="preserve">Vesna Ljubičić, </w:t>
      </w:r>
      <w:r w:rsidR="003E6B02" w:rsidRPr="003E6B02">
        <w:t xml:space="preserve">OIB: </w:t>
      </w:r>
      <w:r w:rsidR="009B0234">
        <w:t>87577695743</w:t>
      </w:r>
      <w:r w:rsidR="003E6B02" w:rsidRPr="003E6B02">
        <w:t xml:space="preserve">, </w:t>
      </w:r>
      <w:r w:rsidR="009B0234">
        <w:t>Osijek, Sjenjak 13</w:t>
      </w:r>
      <w:r w:rsidR="003E6B02" w:rsidRPr="003E6B02">
        <w:t>5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BodyText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0E06CF" w:rsidRPr="003E6B02">
        <w:t>5.0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9B0234">
        <w:t>862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BodyText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9B0234">
        <w:t xml:space="preserve">Vesna Ljubičić, </w:t>
      </w:r>
      <w:r w:rsidR="009B0234" w:rsidRPr="003E6B02">
        <w:t xml:space="preserve">OIB: </w:t>
      </w:r>
      <w:r w:rsidR="009B0234">
        <w:t>87577695743</w:t>
      </w:r>
      <w:r w:rsidR="009B0234" w:rsidRPr="003E6B02">
        <w:t xml:space="preserve">, </w:t>
      </w:r>
      <w:r w:rsidR="009B0234">
        <w:t>Osijek, Sjenjak 13</w:t>
      </w:r>
      <w:r w:rsidR="009B0234" w:rsidRPr="003E6B02">
        <w:t>5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E06CF" w:rsidRPr="003E6B02">
        <w:t>5.0</w:t>
      </w:r>
      <w:r w:rsidRPr="003E6B02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9B0234">
        <w:t>862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9B0234">
        <w:t xml:space="preserve">Vesna Ljubičić, </w:t>
      </w:r>
      <w:r w:rsidR="009B0234" w:rsidRPr="003E6B02">
        <w:t xml:space="preserve">OIB: </w:t>
      </w:r>
      <w:r w:rsidR="009B0234">
        <w:t>87577695743</w:t>
      </w:r>
      <w:r w:rsidR="009B0234" w:rsidRPr="003E6B02">
        <w:t xml:space="preserve">, </w:t>
      </w:r>
      <w:r w:rsidR="009B0234">
        <w:t>Osijek, Sjenjak 13</w:t>
      </w:r>
      <w:r w:rsidR="009B0234" w:rsidRPr="003E6B02">
        <w:t>5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9B0234">
        <w:t xml:space="preserve">Vesna Ljubičić, </w:t>
      </w:r>
      <w:r w:rsidR="009B0234" w:rsidRPr="003E6B02">
        <w:t xml:space="preserve">OIB: </w:t>
      </w:r>
      <w:r w:rsidR="009B0234">
        <w:t>87577695743</w:t>
      </w:r>
      <w:r w:rsidR="009B0234" w:rsidRPr="003E6B02">
        <w:t xml:space="preserve">, </w:t>
      </w:r>
      <w:r w:rsidR="009B0234">
        <w:t>Osijek, Sjenjak 13</w:t>
      </w:r>
      <w:r w:rsidR="009B0234" w:rsidRPr="003E6B02">
        <w:t>5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C05DB">
      <w:pPr>
        <w:jc w:val="both"/>
      </w:pPr>
      <w:r>
        <w:t xml:space="preserve">            </w:t>
      </w:r>
    </w:p>
    <w:p w:rsidRDefault="000E06CF" w:rsidP="000E06CF" w:rsidR="00731DB0">
      <w:pPr>
        <w:tabs>
          <w:tab w:pos="7455" w:val="left"/>
          <w:tab w:pos="9072" w:val="right"/>
        </w:tabs>
        <w:jc w:val="right"/>
      </w:pPr>
      <w:r>
        <w:t xml:space="preserve"> 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lastRenderedPageBreak/>
        <w:t xml:space="preserve">   Broj: 6 St-</w:t>
      </w:r>
      <w:r w:rsidR="008F5C6B">
        <w:t>862/16-20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BodyText"/>
        <w:rPr>
          <w:b/>
          <w:bCs/>
        </w:rPr>
      </w:pPr>
    </w:p>
    <w:p w:rsidRDefault="00C06AA6" w:rsidP="007E6D1A" w:rsidR="00C06AA6">
      <w:pPr>
        <w:pStyle w:val="BodyText"/>
        <w:rPr>
          <w:b/>
          <w:bCs/>
        </w:rPr>
      </w:pPr>
    </w:p>
    <w:p w:rsidRDefault="007E6D1A" w:rsidP="001F430D" w:rsidR="007E6D1A">
      <w:pPr>
        <w:pStyle w:val="BodyText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3E6B02">
        <w:rPr>
          <w:bCs/>
        </w:rPr>
        <w:t>1</w:t>
      </w:r>
      <w:r w:rsidR="009B0234">
        <w:rPr>
          <w:bCs/>
        </w:rPr>
        <w:t>1</w:t>
      </w:r>
      <w:r w:rsidR="003E6B02">
        <w:rPr>
          <w:bCs/>
        </w:rPr>
        <w:t xml:space="preserve">. </w:t>
      </w:r>
      <w:r w:rsidR="009B0234">
        <w:rPr>
          <w:bCs/>
        </w:rPr>
        <w:t>travnj</w:t>
      </w:r>
      <w:r w:rsidR="003E6B02">
        <w:rPr>
          <w:bCs/>
        </w:rPr>
        <w:t>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9B0234">
        <w:t xml:space="preserve">VIKI-STAN </w:t>
      </w:r>
      <w:r w:rsidR="009B0234" w:rsidRPr="003E6B02">
        <w:t>d.o.o.</w:t>
      </w:r>
      <w:r w:rsidR="009B0234">
        <w:t xml:space="preserve"> za usluge</w:t>
      </w:r>
      <w:r w:rsidR="009B0234" w:rsidRPr="003E6B02">
        <w:t xml:space="preserve">, </w:t>
      </w:r>
      <w:r w:rsidR="009B0234">
        <w:t>Osijek</w:t>
      </w:r>
      <w:r w:rsidR="009B0234" w:rsidRPr="003E6B02">
        <w:t xml:space="preserve">, </w:t>
      </w:r>
      <w:r w:rsidR="009B0234">
        <w:t>Sjenjak 135</w:t>
      </w:r>
      <w:r w:rsidR="009B0234" w:rsidRPr="003E6B02">
        <w:t xml:space="preserve">, OIB: </w:t>
      </w:r>
      <w:r w:rsidR="009B0234">
        <w:t>73172446360</w:t>
      </w:r>
      <w:r w:rsidR="009B0234" w:rsidRPr="003E6B02">
        <w:t xml:space="preserve">, MBS: </w:t>
      </w:r>
      <w:r w:rsidR="009B0234">
        <w:t>030111592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BodyText"/>
      </w:pPr>
    </w:p>
    <w:p w:rsidRDefault="00742CE9" w:rsidP="007E6D1A" w:rsidR="007E6D1A">
      <w:pPr>
        <w:jc w:val="both"/>
      </w:pPr>
      <w:r>
        <w:tab/>
        <w:t>Zaključkom St-</w:t>
      </w:r>
      <w:r w:rsidR="009B0234">
        <w:t>862</w:t>
      </w:r>
      <w:r w:rsidR="007D3892">
        <w:t xml:space="preserve">/16 od </w:t>
      </w:r>
      <w:r w:rsidR="009B0234">
        <w:t>20</w:t>
      </w:r>
      <w:r w:rsidR="000E06CF">
        <w:t xml:space="preserve">. rujna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9B0234">
        <w:t xml:space="preserve">Vesna Ljubičić, </w:t>
      </w:r>
      <w:r w:rsidR="009B0234" w:rsidRPr="003E6B02">
        <w:t xml:space="preserve">OIB: </w:t>
      </w:r>
      <w:r w:rsidR="009B0234">
        <w:t>87577695743</w:t>
      </w:r>
      <w:r w:rsidR="009B0234" w:rsidRPr="003E6B02">
        <w:t xml:space="preserve">, </w:t>
      </w:r>
      <w:r w:rsidR="009B0234">
        <w:t>Osijek, Sjenjak 13</w:t>
      </w:r>
      <w:r w:rsidR="009B0234" w:rsidRPr="003E6B02">
        <w:t>5</w:t>
      </w:r>
      <w:r w:rsidR="007E6D1A">
        <w:t xml:space="preserve">, na uplatu predujma u iznosu od 1.000,00 kn u Fond za namirenje troškova stečajnog postupka </w:t>
      </w:r>
      <w:r w:rsidR="00477781">
        <w:t xml:space="preserve">te </w:t>
      </w:r>
      <w:r w:rsidR="005C6153">
        <w:t>na</w:t>
      </w:r>
      <w:r w:rsidR="00477781">
        <w:t xml:space="preserve"> uplatu</w:t>
      </w:r>
      <w:r w:rsidR="007E6D1A">
        <w:t xml:space="preserve"> dodatnog iznosa predujma u iznosu od </w:t>
      </w:r>
      <w:r w:rsidR="000E06CF">
        <w:t>4.0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9B0234">
        <w:t>862</w:t>
      </w:r>
      <w:r w:rsidR="007D3892">
        <w:t>/16</w:t>
      </w:r>
      <w:r w:rsidR="004C05DB">
        <w:t xml:space="preserve"> od </w:t>
      </w:r>
      <w:r w:rsidR="009B0234">
        <w:t>20</w:t>
      </w:r>
      <w:r w:rsidR="000E06CF">
        <w:t>.</w:t>
      </w:r>
      <w:r w:rsidR="009B0234">
        <w:t xml:space="preserve"> rujna 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9B0234">
        <w:t xml:space="preserve">Vesna Ljubičić, </w:t>
      </w:r>
      <w:r w:rsidR="009B0234" w:rsidRPr="003E6B02">
        <w:t xml:space="preserve">OIB: </w:t>
      </w:r>
      <w:r w:rsidR="009B0234">
        <w:t>87577695743</w:t>
      </w:r>
      <w:r w:rsidR="009B0234" w:rsidRPr="003E6B02">
        <w:t xml:space="preserve">, </w:t>
      </w:r>
      <w:r w:rsidR="009B0234">
        <w:t>Osijek, Sjenjak 13</w:t>
      </w:r>
      <w:r w:rsidR="009B0234" w:rsidRPr="003E6B02">
        <w:t>5</w:t>
      </w:r>
      <w:r w:rsidR="009B0234">
        <w:t xml:space="preserve"> </w:t>
      </w:r>
      <w:r w:rsidR="005C6153">
        <w:t>zaprimila</w:t>
      </w:r>
      <w:r w:rsidR="009B0234">
        <w:t xml:space="preserve"> je dana 30</w:t>
      </w:r>
      <w:r w:rsidR="00EF648D">
        <w:t xml:space="preserve">. rujna 2016. </w:t>
      </w:r>
      <w:r w:rsidR="005C6153">
        <w:t>g.</w:t>
      </w:r>
      <w:r w:rsidR="000E06CF">
        <w:t xml:space="preserve"> </w:t>
      </w:r>
      <w:r w:rsidR="007D3892">
        <w:t xml:space="preserve"> </w:t>
      </w:r>
      <w:r w:rsidR="000634F3">
        <w:t>a što</w:t>
      </w:r>
      <w:r w:rsidR="00477781">
        <w:t xml:space="preserve"> je utvrđeno uvidom u povratnic</w:t>
      </w:r>
      <w:r w:rsidR="00EF648D">
        <w:t>e</w:t>
      </w:r>
      <w:r w:rsidR="000634F3">
        <w:t xml:space="preserve"> koj</w:t>
      </w:r>
      <w:r w:rsidR="00EF648D">
        <w:t>e</w:t>
      </w:r>
      <w:r w:rsidR="000634F3">
        <w:t xml:space="preserve"> se nalaz</w:t>
      </w:r>
      <w:r w:rsidR="00EF648D">
        <w:t>e</w:t>
      </w:r>
      <w:r w:rsidR="000634F3">
        <w:t xml:space="preserve">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0E06CF">
        <w:t>1</w:t>
      </w:r>
      <w:r w:rsidR="009B0234">
        <w:t>5</w:t>
      </w:r>
      <w:r w:rsidR="000E06CF">
        <w:t xml:space="preserve">. </w:t>
      </w:r>
      <w:r w:rsidR="009B0234">
        <w:t>veljače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B0234" w:rsidP="007E6D1A" w:rsidR="007E6D1A">
      <w:r>
        <w:t>Maja Videnović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0E06CF">
        <w:t>1</w:t>
      </w:r>
      <w:r w:rsidR="009B0234">
        <w:t>5.3</w:t>
      </w:r>
      <w:r w:rsidR="000E06CF">
        <w:t>.</w:t>
      </w:r>
    </w:p>
    <w:p w:rsidRDefault="007E6D1A" w:rsidP="007E6D1A" w:rsidR="007E6D1A"/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C952E6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234" w:rsidP="00C06AA6" w:rsidR="009B0234">
      <w:r>
        <w:separator/>
      </w:r>
    </w:p>
  </w:endnote>
  <w:endnote w:id="0" w:type="continuationSeparator">
    <w:p w:rsidRDefault="009B0234" w:rsidP="00C06AA6" w:rsidR="009B0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234" w:rsidP="00C06AA6" w:rsidR="009B0234">
      <w:r>
        <w:separator/>
      </w:r>
    </w:p>
  </w:footnote>
  <w:footnote w:id="0" w:type="continuationSeparator">
    <w:p w:rsidRDefault="009B0234" w:rsidP="00C06AA6" w:rsidR="009B02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0234" w:rsidR="009B0234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420AF4">
      <w:rPr>
        <w:noProof/>
      </w:rPr>
      <w:t>2</w:t>
    </w:r>
    <w:r>
      <w:fldChar w:fldCharType="end"/>
    </w:r>
  </w:p>
  <w:p w:rsidRDefault="009B0234" w:rsidR="009B0234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E6B02"/>
    <w:rsid w:val="003F2E92"/>
    <w:rsid w:val="0041638D"/>
    <w:rsid w:val="00420AF4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740F"/>
    <w:rsid w:val="005B59B6"/>
    <w:rsid w:val="005C6153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23D92"/>
    <w:rsid w:val="0073010A"/>
    <w:rsid w:val="00731DB0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8F5C6B"/>
    <w:rsid w:val="00901EF5"/>
    <w:rsid w:val="00937840"/>
    <w:rsid w:val="00956241"/>
    <w:rsid w:val="00980E4D"/>
    <w:rsid w:val="009A14C7"/>
    <w:rsid w:val="009A412B"/>
    <w:rsid w:val="009B0234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952E6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648D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723D92"/>
    <w:pPr>
      <w:jc w:val="both"/>
    </w:pPr>
  </w:style>
  <w:style w:styleId="Strong" w:type="character">
    <w:name w:val="Strong"/>
    <w:qFormat/>
    <w:rsid w:val="00B91BAA"/>
    <w:rPr>
      <w:b/>
      <w:bCs/>
    </w:rPr>
  </w:style>
  <w:style w:customStyle="true" w:styleId="BodyTextChar" w:type="character">
    <w:name w:val="Body Text Char"/>
    <w:link w:val="BodyText"/>
    <w:rsid w:val="00E906E4"/>
    <w:rPr>
      <w:sz w:val="24"/>
      <w:szCs w:val="24"/>
    </w:rPr>
  </w:style>
  <w:style w:styleId="BalloonText" w:type="paragraph">
    <w:name w:val="Balloon Text"/>
    <w:basedOn w:val="Normal"/>
    <w:link w:val="BalloonTextChar"/>
    <w:rsid w:val="0019532E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link w:val="BalloonText"/>
    <w:rsid w:val="0019532E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C06AA6"/>
    <w:pPr>
      <w:tabs>
        <w:tab w:pos="4536" w:val="center"/>
        <w:tab w:pos="9072" w:val="right"/>
      </w:tabs>
    </w:pPr>
  </w:style>
  <w:style w:customStyle="true" w:styleId="HeaderChar" w:type="character">
    <w:name w:val="Header Char"/>
    <w:link w:val="Header"/>
    <w:uiPriority w:val="99"/>
    <w:rsid w:val="00C06AA6"/>
    <w:rPr>
      <w:sz w:val="24"/>
      <w:szCs w:val="24"/>
    </w:rPr>
  </w:style>
  <w:style w:styleId="Footer" w:type="paragraph">
    <w:name w:val="footer"/>
    <w:basedOn w:val="Normal"/>
    <w:link w:val="FooterChar"/>
    <w:rsid w:val="00C06AA6"/>
    <w:pPr>
      <w:tabs>
        <w:tab w:pos="4536" w:val="center"/>
        <w:tab w:pos="9072" w:val="right"/>
      </w:tabs>
    </w:pPr>
  </w:style>
  <w:style w:customStyle="true" w:styleId="FooterChar" w:type="character">
    <w:name w:val="Footer Char"/>
    <w:link w:val="Footer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NoSpacing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PlaceholderText" w:type="character">
    <w:name w:val="Placeholder Text"/>
    <w:basedOn w:val="DefaultParagraphFont"/>
    <w:uiPriority w:val="99"/>
    <w:semiHidden/>
    <w:rsid w:val="00420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420A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420A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A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A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723D92"/>
    <w:pPr>
      <w:jc w:val="both"/>
    </w:pPr>
  </w:style>
  <w:style w:styleId="Strong" w:type="character">
    <w:name w:val="Strong"/>
    <w:qFormat/>
    <w:rsid w:val="00B91BAA"/>
    <w:rPr>
      <w:b/>
      <w:bCs/>
    </w:rPr>
  </w:style>
  <w:style w:customStyle="1" w:styleId="BodyTextChar" w:type="character">
    <w:name w:val="Body Text Char"/>
    <w:link w:val="BodyText"/>
    <w:rsid w:val="00E906E4"/>
    <w:rPr>
      <w:sz w:val="24"/>
      <w:szCs w:val="24"/>
    </w:rPr>
  </w:style>
  <w:style w:styleId="BalloonText" w:type="paragraph">
    <w:name w:val="Balloon Text"/>
    <w:basedOn w:val="Normal"/>
    <w:link w:val="BalloonTextChar"/>
    <w:rsid w:val="0019532E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link w:val="BalloonText"/>
    <w:rsid w:val="0019532E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C06AA6"/>
    <w:pPr>
      <w:tabs>
        <w:tab w:pos="4536" w:val="center"/>
        <w:tab w:pos="9072" w:val="right"/>
      </w:tabs>
    </w:pPr>
  </w:style>
  <w:style w:customStyle="1" w:styleId="HeaderChar" w:type="character">
    <w:name w:val="Header Char"/>
    <w:link w:val="Header"/>
    <w:uiPriority w:val="99"/>
    <w:rsid w:val="00C06AA6"/>
    <w:rPr>
      <w:sz w:val="24"/>
      <w:szCs w:val="24"/>
    </w:rPr>
  </w:style>
  <w:style w:styleId="Footer" w:type="paragraph">
    <w:name w:val="footer"/>
    <w:basedOn w:val="Normal"/>
    <w:link w:val="FooterChar"/>
    <w:rsid w:val="00C06AA6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NoSpacing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PlaceholderText" w:type="character">
    <w:name w:val="Placeholder Text"/>
    <w:basedOn w:val="DefaultParagraphFont"/>
    <w:uiPriority w:val="99"/>
    <w:semiHidden/>
    <w:rsid w:val="00420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420A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420A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A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A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prosinca 2016.</izvorni_sadrzaj>
    <derivirana_varijabla naziv="DomainObject.Predmet.DatumRjesavanja_1">8.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St-862/2016</izvorni_sadrzaj>
    <derivirana_varijabla naziv="DomainObject.Predmet.OznakaBroj_1">St-862/2016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otustrankaFormated>
    <izvorni_sadrzaj>  VIKI-STAN d.o.o. za usluge</izvorni_sadrzaj>
    <derivirana_varijabla naziv="DomainObject.Predmet.ProtustrankaFormated_1">  VIKI-STAN d.o.o. za usluge</derivirana_varijabla>
  </DomainObject.Predmet.ProtustrankaFormated>
  <DomainObject.Predmet.ProtustrankaFormatedOIB>
    <izvorni_sadrzaj>  VIKI-STAN d.o.o. za usluge, OIB 73172446360</izvorni_sadrzaj>
    <derivirana_varijabla naziv="DomainObject.Predmet.ProtustrankaFormatedOIB_1">  VIKI-STAN d.o.o. za usluge, OIB 73172446360</derivirana_varijabla>
  </DomainObject.Predmet.ProtustrankaFormatedOIB>
  <DomainObject.Predmet.ProtustrankaFormatedWithAdress>
    <izvorni_sadrzaj> VIKI-STAN d.o.o. za usluge, Sjenjak 135, 31000 Osijek</izvorni_sadrzaj>
    <derivirana_varijabla naziv="DomainObject.Predmet.ProtustrankaFormatedWithAdress_1"> VIKI-STAN d.o.o. za usluge, Sjenjak 135, 31000 Osijek</derivirana_varijabla>
  </DomainObject.Predmet.ProtustrankaFormatedWithAdress>
  <DomainObject.Predmet.ProtustrankaFormatedWithAdressOIB>
    <izvorni_sadrzaj> VIKI-STAN d.o.o. za usluge, OIB 73172446360, Sjenjak 135, 31000 Osijek</izvorni_sadrzaj>
    <derivirana_varijabla naziv="DomainObject.Predmet.ProtustrankaFormatedWithAdressOIB_1"> VIKI-STAN d.o.o. za usluge, OIB 73172446360, Sjenjak 135, 31000 Osijek</derivirana_varijabla>
  </DomainObject.Predmet.ProtustrankaFormatedWithAdressOIB>
  <DomainObject.Predmet.ProtustrankaWithAdress>
    <izvorni_sadrzaj>VIKI-STAN d.o.o. za usluge Sjenjak 135, 31000 Osijek</izvorni_sadrzaj>
    <derivirana_varijabla naziv="DomainObject.Predmet.ProtustrankaWithAdress_1">VIKI-STAN d.o.o. za usluge Sjenjak 135, 31000 Osijek</derivirana_varijabla>
  </DomainObject.Predmet.ProtustrankaWithAdress>
  <DomainObject.Predmet.ProtustrankaWithAdressOIB>
    <izvorni_sadrzaj>VIKI-STAN d.o.o. za usluge, OIB 73172446360, Sjenjak 135, 31000 Osijek</izvorni_sadrzaj>
    <derivirana_varijabla naziv="DomainObject.Predmet.ProtustrankaWithAdressOIB_1">VIKI-STAN d.o.o. za usluge, OIB 73172446360, Sjenjak 135, 31000 Osijek</derivirana_varijabla>
  </DomainObject.Predmet.ProtustrankaWithAdressOIB>
  <DomainObject.Predmet.ProtustrankaNazivFormated>
    <izvorni_sadrzaj>VIKI-STAN d.o.o. za usluge</izvorni_sadrzaj>
    <derivirana_varijabla naziv="DomainObject.Predmet.ProtustrankaNazivFormated_1">VIKI-STAN d.o.o. za usluge</derivirana_varijabla>
  </DomainObject.Predmet.ProtustrankaNazivFormated>
  <DomainObject.Predmet.ProtustrankaNazivFormatedOIB>
    <izvorni_sadrzaj>VIKI-STAN d.o.o. za usluge, OIB 73172446360</izvorni_sadrzaj>
    <derivirana_varijabla naziv="DomainObject.Predmet.ProtustrankaNazivFormatedOIB_1">VIKI-STAN d.o.o. za usluge, OIB 73172446360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VIKI-STAN d.o.o. za usluge</item>
    </izvorni_sadrzaj>
    <derivirana_varijabla naziv="DomainObject.Predmet.ProtuStrankaListFormated_1">
      <item>VIKI-STAN d.o.o. za usluge</item>
    </derivirana_varijabla>
  </DomainObject.Predmet.ProtuStrankaListFormated>
  <DomainObject.Predmet.ProtuStrankaListFormatedOIB>
    <izvorni_sadrzaj>
      <item>VIKI-STAN d.o.o. za usluge, OIB 73172446360</item>
    </izvorni_sadrzaj>
    <derivirana_varijabla naziv="DomainObject.Predmet.ProtuStrankaListFormatedOIB_1">
      <item>VIKI-STAN d.o.o. za usluge, OIB 73172446360</item>
    </derivirana_varijabla>
  </DomainObject.Predmet.ProtuStrankaListFormatedOIB>
  <DomainObject.Predmet.ProtuStrankaListFormatedWithAdress>
    <izvorni_sadrzaj>
      <item>VIKI-STAN d.o.o. za usluge, Sjenjak 135, 31000 Osijek</item>
    </izvorni_sadrzaj>
    <derivirana_varijabla naziv="DomainObject.Predmet.ProtuStrankaListFormatedWithAdress_1">
      <item>VIKI-STAN d.o.o. za usluge, Sjenjak 135, 31000 Osijek</item>
    </derivirana_varijabla>
  </DomainObject.Predmet.ProtuStrankaListFormatedWithAdress>
  <DomainObject.Predmet.ProtuStrankaListFormatedWithAdressOIB>
    <izvorni_sadrzaj>
      <item>VIKI-STAN d.o.o. za usluge, OIB 73172446360, Sjenjak 135, 31000 Osijek</item>
    </izvorni_sadrzaj>
    <derivirana_varijabla naziv="DomainObject.Predmet.ProtuStrankaListFormatedWithAdressOIB_1">
      <item>VIKI-STAN d.o.o. za usluge, OIB 73172446360, Sjenjak 135, 31000 Osijek</item>
    </derivirana_varijabla>
  </DomainObject.Predmet.ProtuStrankaListFormatedWithAdressOIB>
  <DomainObject.Predmet.ProtuStrankaListNazivFormated>
    <izvorni_sadrzaj>
      <item>VIKI-STAN d.o.o. za usluge</item>
    </izvorni_sadrzaj>
    <derivirana_varijabla naziv="DomainObject.Predmet.ProtuStrankaListNazivFormated_1">
      <item>VIKI-STAN d.o.o. za usluge</item>
    </derivirana_varijabla>
  </DomainObject.Predmet.ProtuStrankaListNazivFormated>
  <DomainObject.Predmet.ProtuStrankaListNazivFormatedOIB>
    <izvorni_sadrzaj>
      <item>VIKI-STAN d.o.o. za usluge, OIB 73172446360</item>
    </izvorni_sadrzaj>
    <derivirana_varijabla naziv="DomainObject.Predmet.ProtuStrankaListNazivFormatedOIB_1">
      <item>VIKI-STAN d.o.o. za usluge, OIB 73172446360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VIKI-STAN d.o.o. za usluge</izvorni_sadrzaj>
    <derivirana_varijabla naziv="DomainObject.Predmet.ProtustrankaIDrugi_1">VIKI-STAN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VIKI-STAN d.o.o. za usluge, OIB 73172446360, Sjenjak 135, 31000 Osijek</izvorni_sadrzaj>
    <derivirana_varijabla naziv="DomainObject.Predmet.ProtustrankaIDrugiAdressOIB_1">VIKI-STAN d.o.o. za usluge, OIB 73172446360, Sjenjak 135,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2016.</izvorni_sadrzaj>
    <derivirana_varijabla naziv="DomainObject.Predmet.OdlukaRjesenje.DatumDonosenjaOdluke_1">5. prosinca 2016.</derivirana_varijabla>
  </DomainObject.Predmet.OdlukaRjesenje.DatumDonosenjaOdluke>
  <DomainObject.Predmet.OdlukaRjesenje.DatumPravomocnosti>
    <izvorni_sadrzaj>23. prosinca 2016.</izvorni_sadrzaj>
    <derivirana_varijabla naziv="DomainObject.Predmet.OdlukaRjesenje.DatumPravomocnosti_1">23. prosinca 2016.</derivirana_varijabla>
  </DomainObject.Predmet.OdlukaRjesenje.DatumPravomocnosti>
  <DomainObject.Predmet.OdlukaRjesenje.Oznaka>
    <izvorni_sadrzaj>St-862/2016-18</izvorni_sadrzaj>
    <derivirana_varijabla naziv="DomainObject.Predmet.OdlukaRjesenje.Oznaka_1">St-862/2016-18</derivirana_varijabla>
  </DomainObject.Predmet.OdlukaRjesenje.Oznaka>
  <DomainObject.Predmet.SudioniciListNaziv>
    <izvorni_sadrzaj>
      <item>FINA RC OSIJEK</item>
      <item>VIKI-STAN d.o.o. za usluge</item>
    </izvorni_sadrzaj>
    <derivirana_varijabla naziv="DomainObject.Predmet.SudioniciListNaziv_1">
      <item>FINA RC OSIJEK</item>
      <item>VIKI-STAN d.o.o. za usluge</item>
    </derivirana_varijabla>
  </DomainObject.Predmet.SudioniciListNaziv>
  <DomainObject.Predmet.SudioniciListAdressOIB>
    <izvorni_sadrzaj>
      <item>FINA RC OSIJEK, OIB 85821130368</item>
      <item>VIKI-STAN d.o.o. za usluge, OIB 73172446360, Sjenjak 135,31000 Osijek</item>
    </izvorni_sadrzaj>
    <derivirana_varijabla naziv="DomainObject.Predmet.SudioniciListAdressOIB_1">
      <item>FINA RC OSIJEK, OIB 85821130368</item>
      <item>VIKI-STAN d.o.o. za usluge, OIB 73172446360, Sjenjak 135,31000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73172446360</item>
    </izvorni_sadrzaj>
    <derivirana_varijabla naziv="DomainObject.Predmet.SudioniciListNazivOIB_1">
      <item>, OIB 85821130368</item>
      <item>, OIB 73172446360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40F56-2711-462F-965B-E3EE62E8C2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3227</properties:Characters>
  <properties:Lines>96</properties:Lines>
  <properties:Paragraphs>31</properties:Paragraphs>
  <properties:TotalTime>15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3908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2017-02-14T11:57:00Z</dcterms:created>
  <dc:creator>Korisnik</dc:creator>
  <cp:lastModifiedBy>Maja Videnović</cp:lastModifiedBy>
  <cp:lastPrinted>2017-02-14T13:17:00Z</cp:lastPrinted>
  <dcterms:modified xmlns:xsi="http://www.w3.org/2001/XMLSchema-instance" xsi:type="dcterms:W3CDTF">2017-02-15T10:41:00Z</dcterms:modified>
  <cp:revision>7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