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e661" w14:paraId="444e661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5B40" w:rsidP="00105B40" w:rsidR="00105B40" w:rsidRPr="004453B3">
      <w:pPr>
        <w:pStyle w:val="Zaglavlje"/>
      </w:pPr>
      <w:r w:rsidRPr="004453B3">
        <w:t xml:space="preserve">REPUBLIKA HRVATSKA </w:t>
      </w:r>
    </w:p>
    <w:p w:rsidRDefault="00105B40" w:rsidP="00105B40" w:rsidR="00105B40" w:rsidRPr="004453B3">
      <w:pPr>
        <w:pStyle w:val="Zaglavlje"/>
      </w:pPr>
      <w:r w:rsidRPr="004453B3">
        <w:t>Trgovački sud u Zagrebu</w:t>
      </w:r>
    </w:p>
    <w:p w:rsidRDefault="00105B40" w:rsidP="00105B40" w:rsidR="00105B40" w:rsidRPr="004453B3">
      <w:pPr>
        <w:pStyle w:val="Zaglavlje"/>
      </w:pPr>
      <w:r w:rsidRPr="004453B3">
        <w:t xml:space="preserve">Zagreb, Amruševa 2/II </w:t>
      </w:r>
    </w:p>
    <w:p w:rsidRDefault="00105B40" w:rsidP="00105B40" w:rsidR="00105B40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6482/15</w:t>
      </w:r>
    </w:p>
    <w:p w:rsidRDefault="00105B40" w:rsidP="00105B40" w:rsidR="00105B40" w:rsidRPr="004453B3">
      <w:pPr>
        <w:jc w:val="center"/>
      </w:pPr>
    </w:p>
    <w:p w:rsidRDefault="00105B40" w:rsidP="00105B40" w:rsidR="00105B40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105B40" w:rsidP="00105B40" w:rsidR="00105B40" w:rsidRPr="004453B3">
      <w:pPr>
        <w:jc w:val="both"/>
      </w:pPr>
    </w:p>
    <w:p w:rsidRDefault="00105B40" w:rsidP="00105B40" w:rsidR="00105B40" w:rsidRPr="004453B3">
      <w:pPr>
        <w:jc w:val="center"/>
      </w:pPr>
      <w:r w:rsidRPr="004453B3">
        <w:t>R J E Š E N J E</w:t>
      </w:r>
    </w:p>
    <w:p w:rsidRDefault="00105B40" w:rsidP="00105B40" w:rsidR="00105B40" w:rsidRPr="004453B3">
      <w:pPr>
        <w:jc w:val="center"/>
      </w:pPr>
    </w:p>
    <w:p w:rsidRDefault="00105B40" w:rsidP="00105B40" w:rsidR="00105B40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>TALIR – BRDO d.o.o., Zagreb, Medvedgradska 32, OIB: 26151744971</w:t>
      </w:r>
      <w:r w:rsidRPr="004453B3">
        <w:t xml:space="preserve">, dana </w:t>
      </w:r>
      <w:r>
        <w:t>23. ožujka</w:t>
      </w:r>
      <w:r w:rsidRPr="004453B3">
        <w:t xml:space="preserve"> 2016. </w:t>
      </w:r>
    </w:p>
    <w:p w:rsidRDefault="00105B40" w:rsidP="00105B40" w:rsidR="00105B40" w:rsidRPr="004453B3">
      <w:pPr>
        <w:jc w:val="both"/>
      </w:pPr>
    </w:p>
    <w:p w:rsidRDefault="00105B40" w:rsidP="00105B40" w:rsidR="00105B40" w:rsidRPr="004453B3">
      <w:pPr>
        <w:jc w:val="center"/>
      </w:pPr>
      <w:r w:rsidRPr="004453B3">
        <w:t>r i j e š i o    je</w:t>
      </w:r>
    </w:p>
    <w:p w:rsidRDefault="00105B40" w:rsidP="00105B40" w:rsidR="00105B40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05B40" w:rsidP="00105B40" w:rsidR="00105B40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TALIR – BRDO d.o.o., Zagreb, Medvedgradska 32, OIB: 26151744971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23.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105B40" w:rsidP="00105B40" w:rsidR="00105B40" w:rsidRPr="004453B3">
      <w:pPr>
        <w:pStyle w:val="BodyText21"/>
        <w:rPr>
          <w:rFonts w:hAnsi="Times New Roman" w:ascii="Times New Roman"/>
          <w:szCs w:val="24"/>
        </w:rPr>
      </w:pPr>
    </w:p>
    <w:p w:rsidRDefault="00105B40" w:rsidP="00105B40" w:rsidR="00105B40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Mirjana Dujmović, OIB: 30711927799 Zagreb, Božidara Magovca 48</w:t>
      </w:r>
      <w:r w:rsidRPr="004453B3">
        <w:rPr>
          <w:rFonts w:hAnsi="Times New Roman" w:ascii="Times New Roman"/>
          <w:szCs w:val="24"/>
        </w:rPr>
        <w:t>.</w:t>
      </w:r>
    </w:p>
    <w:p w:rsidRDefault="00105B40" w:rsidP="00105B40" w:rsidR="00105B40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05B40" w:rsidP="00105B40" w:rsidR="00105B40">
      <w:pPr>
        <w:jc w:val="both"/>
      </w:pPr>
      <w:r w:rsidRPr="004453B3">
        <w:t xml:space="preserve">III. Zaključuje se stečajni postupak nad dužnikom </w:t>
      </w:r>
      <w:r>
        <w:t>TALIR – BRDO d.o.o., Zagreb, Medvedgradska 32, OIB: 26151744971.</w:t>
      </w:r>
    </w:p>
    <w:p w:rsidRDefault="00105B40" w:rsidP="00105B40" w:rsidR="00105B40" w:rsidRPr="004453B3">
      <w:pPr>
        <w:jc w:val="both"/>
      </w:pPr>
    </w:p>
    <w:p w:rsidRDefault="00105B40" w:rsidP="00105B40" w:rsidR="00105B40" w:rsidRPr="004453B3">
      <w:pPr>
        <w:jc w:val="both"/>
      </w:pPr>
      <w:r w:rsidRPr="004453B3">
        <w:t>IV. Nakon pravomoćnosti ovog rješenja, dužnik će se  brisati iz sudskog registra.</w:t>
      </w:r>
    </w:p>
    <w:p w:rsidRDefault="00105B40" w:rsidP="00105B40" w:rsidR="00105B40" w:rsidRPr="004453B3">
      <w:pPr>
        <w:jc w:val="both"/>
      </w:pPr>
    </w:p>
    <w:p w:rsidRDefault="00105B40" w:rsidP="00105B40" w:rsidR="00105B40" w:rsidRPr="004453B3">
      <w:pPr>
        <w:ind w:left="360"/>
        <w:jc w:val="center"/>
      </w:pPr>
      <w:r w:rsidRPr="004453B3">
        <w:t>Obrazloženje</w:t>
      </w:r>
    </w:p>
    <w:p w:rsidRDefault="00105B40" w:rsidP="00105B40" w:rsidR="00105B40" w:rsidRPr="004453B3">
      <w:pPr>
        <w:jc w:val="both"/>
      </w:pPr>
    </w:p>
    <w:p w:rsidRDefault="00105B40" w:rsidP="00105B40" w:rsidR="00105B40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105B40" w:rsidP="00105B40" w:rsidR="00105B40" w:rsidRPr="004453B3">
      <w:pPr>
        <w:jc w:val="both"/>
      </w:pPr>
    </w:p>
    <w:p w:rsidRDefault="00105B40" w:rsidP="00105B40" w:rsidR="00105B40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20.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105B40" w:rsidP="00105B40" w:rsidR="00105B40" w:rsidRPr="004453B3">
      <w:pPr>
        <w:jc w:val="both"/>
      </w:pPr>
    </w:p>
    <w:p w:rsidRDefault="00105B40" w:rsidP="00105B40" w:rsidR="00105B40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105B40" w:rsidP="00105B40" w:rsidR="00105B40" w:rsidRPr="004453B3">
      <w:pPr>
        <w:jc w:val="both"/>
      </w:pPr>
    </w:p>
    <w:p w:rsidRDefault="00105B40" w:rsidP="00105B40" w:rsidR="00105B40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105B40" w:rsidP="00105B40" w:rsidR="00105B40" w:rsidRPr="004453B3">
      <w:pPr>
        <w:jc w:val="both"/>
      </w:pPr>
    </w:p>
    <w:p w:rsidRDefault="00105B40" w:rsidP="00105B40" w:rsidR="00105B40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105B40" w:rsidP="00105B40" w:rsidR="00105B40" w:rsidRPr="004453B3">
      <w:pPr>
        <w:jc w:val="both"/>
      </w:pPr>
    </w:p>
    <w:p w:rsidRDefault="00105B40" w:rsidP="00105B40" w:rsidR="00105B40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105B40" w:rsidP="00105B40" w:rsidR="00105B40" w:rsidRPr="004453B3">
      <w:pPr>
        <w:jc w:val="both"/>
      </w:pPr>
    </w:p>
    <w:p w:rsidRDefault="00105B40" w:rsidP="00105B40" w:rsidR="00105B40" w:rsidRPr="004453B3">
      <w:pPr>
        <w:jc w:val="center"/>
      </w:pPr>
      <w:r w:rsidRPr="004453B3">
        <w:t xml:space="preserve">U Zagrebu, </w:t>
      </w:r>
      <w:r>
        <w:t>23. ožujka</w:t>
      </w:r>
      <w:r w:rsidRPr="004453B3">
        <w:t xml:space="preserve"> 2016.</w:t>
      </w:r>
    </w:p>
    <w:p w:rsidRDefault="00105B40" w:rsidP="00105B40" w:rsidR="00105B40" w:rsidRPr="004453B3">
      <w:pPr>
        <w:jc w:val="center"/>
      </w:pPr>
    </w:p>
    <w:p w:rsidRDefault="00105B40" w:rsidP="00105B40" w:rsidR="00105B40" w:rsidRPr="004453B3">
      <w:pPr>
        <w:ind w:firstLine="720" w:left="5040"/>
        <w:jc w:val="right"/>
      </w:pPr>
      <w:r w:rsidRPr="004453B3">
        <w:t xml:space="preserve">      SUDAC:</w:t>
      </w:r>
    </w:p>
    <w:p w:rsidRDefault="00105B40" w:rsidR="00523982">
      <w:pPr>
        <w:jc w:val="right"/>
        <w:rPr>
          <w:sz w:val="22"/>
          <w:szCs w:val="22"/>
        </w:rPr>
      </w:pPr>
      <w:r>
        <w:t>Goran Iskra</w:t>
      </w:r>
      <w:r w:rsidR="00523982">
        <w:t>,</w:t>
      </w:r>
      <w:r w:rsidR="00523982">
        <w:rPr>
          <w:sz w:val="22"/>
          <w:szCs w:val="22"/>
        </w:rPr>
        <w:t>v.r.</w:t>
      </w:r>
    </w:p>
    <w:p w:rsidRDefault="00105B40" w:rsidP="00105B40" w:rsidR="00105B40" w:rsidRPr="004453B3">
      <w:pPr>
        <w:jc w:val="both"/>
      </w:pPr>
    </w:p>
    <w:p w:rsidRDefault="00105B40" w:rsidP="00105B40" w:rsidR="00105B40" w:rsidRPr="004453B3">
      <w:pPr>
        <w:jc w:val="both"/>
      </w:pPr>
    </w:p>
    <w:p w:rsidRDefault="00105B40" w:rsidP="00105B40" w:rsidR="00105B40" w:rsidRPr="004453B3">
      <w:pPr>
        <w:jc w:val="both"/>
      </w:pPr>
      <w:r w:rsidRPr="004453B3">
        <w:t>Uputa o pravnom lijeku:</w:t>
      </w:r>
    </w:p>
    <w:p w:rsidRDefault="00105B40" w:rsidP="00523982" w:rsidR="00105B40" w:rsidRPr="00523982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105B40" w:rsidP="00105B40" w:rsidR="00105B40" w:rsidRPr="004453B3">
      <w:pPr>
        <w:jc w:val="center"/>
        <w:rPr>
          <w:u w:val="single"/>
        </w:rPr>
      </w:pPr>
    </w:p>
    <w:p w:rsidRDefault="00105B40" w:rsidP="00105B40" w:rsidR="00105B40" w:rsidRPr="004453B3"/>
    <w:p w:rsidRDefault="00523982" w:rsidR="00523982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523982" w:rsidR="00523982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523982" w:rsidR="00523982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0D2C86" w:rsidP="00105B40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39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105B40">
      <w:t>6482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05B40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398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03C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523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9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9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523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9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9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6482</izvorni_sadrzaj>
    <derivirana_varijabla naziv="DomainObject.Predmet.Broj_1">6482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St-6482/2015</izvorni_sadrzaj>
    <derivirana_varijabla naziv="DomainObject.Predmet.OznakaBroj_1">St-6482/2015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TALIR - BRDO d.o.o. zastupanog po punomoćniku ZORAN PRIBILOVIĆ</izvorni_sadrzaj>
    <derivirana_varijabla naziv="DomainObject.Predmet.ProtustrankaFormated_1">  TALIR - BRDO d.o.o. zastupanog po punomoćniku ZORAN PRIBILOVIĆ</derivirana_varijabla>
  </DomainObject.Predmet.ProtustrankaFormated>
  <DomainObject.Predmet.ProtustrankaFormatedOIB>
    <izvorni_sadrzaj>  TALIR - BRDO d.o.o., OIB 26151744971 zastupanog po punomoćniku ZORAN PRIBILOVIĆ</izvorni_sadrzaj>
    <derivirana_varijabla naziv="DomainObject.Predmet.ProtustrankaFormatedOIB_1">  TALIR - BRDO d.o.o., OIB 26151744971 zastupanog po punomoćniku ZORAN PRIBILOVIĆ</derivirana_varijabla>
  </DomainObject.Predmet.ProtustrankaFormatedOIB>
  <DomainObject.Predmet.ProtustrankaFormatedWithAdress>
    <izvorni_sadrzaj> TALIR - BRDO d.o.o., Medvedgradska 32, 10000 Zagreb zastupanog po punomoćniku ZORAN PRIBILOVIĆ</izvorni_sadrzaj>
    <derivirana_varijabla naziv="DomainObject.Predmet.ProtustrankaFormatedWithAdress_1"> TALIR - BRDO d.o.o., Medvedgradska 32, 10000 Zagreb zastupanog po punomoćniku ZORAN PRIBILOVIĆ</derivirana_varijabla>
  </DomainObject.Predmet.ProtustrankaFormatedWithAdress>
  <DomainObject.Predmet.ProtustrankaFormatedWithAdressOIB>
    <izvorni_sadrzaj> TALIR - BRDO d.o.o., OIB 26151744971, Medvedgradska 32, 10000 Zagreb zastupanog po punomoćniku ZORAN PRIBILOVIĆ</izvorni_sadrzaj>
    <derivirana_varijabla naziv="DomainObject.Predmet.ProtustrankaFormatedWithAdressOIB_1"> TALIR - BRDO d.o.o., OIB 26151744971, Medvedgradska 32, 10000 Zagreb zastupanog po punomoćniku ZORAN PRIBILOVIĆ</derivirana_varijabla>
  </DomainObject.Predmet.ProtustrankaFormatedWithAdressOIB>
  <DomainObject.Predmet.ProtustrankaWithAdress>
    <izvorni_sadrzaj>TALIR - BRDO d.o.o. Medvedgradska 32, 10000 Zagreb</izvorni_sadrzaj>
    <derivirana_varijabla naziv="DomainObject.Predmet.ProtustrankaWithAdress_1">TALIR - BRDO d.o.o. Medvedgradska 32, 10000 Zagreb</derivirana_varijabla>
  </DomainObject.Predmet.ProtustrankaWithAdress>
  <DomainObject.Predmet.ProtustrankaWithAdressOIB>
    <izvorni_sadrzaj>TALIR - BRDO d.o.o., OIB 26151744971, Medvedgradska 32, 10000 Zagreb</izvorni_sadrzaj>
    <derivirana_varijabla naziv="DomainObject.Predmet.ProtustrankaWithAdressOIB_1">TALIR - BRDO d.o.o., OIB 26151744971, Medvedgradska 32, 10000 Zagreb</derivirana_varijabla>
  </DomainObject.Predmet.ProtustrankaWithAdressOIB>
  <DomainObject.Predmet.ProtustrankaNazivFormated>
    <izvorni_sadrzaj>TALIR - BRDO d.o.o.</izvorni_sadrzaj>
    <derivirana_varijabla naziv="DomainObject.Predmet.ProtustrankaNazivFormated_1">TALIR - BRDO d.o.o.</derivirana_varijabla>
  </DomainObject.Predmet.ProtustrankaNazivFormated>
  <DomainObject.Predmet.ProtustrankaNazivFormatedOIB>
    <izvorni_sadrzaj>TALIR - BRDO d.o.o., OIB 26151744971</izvorni_sadrzaj>
    <derivirana_varijabla naziv="DomainObject.Predmet.ProtustrankaNazivFormatedOIB_1">TALIR - BRDO d.o.o., OIB 26151744971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TALIR - BRDO d.o.o. zastupanog po punomoćniku ZORAN PRIBILOVIĆ</item>
    </izvorni_sadrzaj>
    <derivirana_varijabla naziv="DomainObject.Predmet.ProtuStrankaListFormated_1">
      <item>TALIR - BRDO d.o.o. zastupanog po punomoćniku ZORAN PRIBILOVIĆ</item>
    </derivirana_varijabla>
  </DomainObject.Predmet.ProtuStrankaListFormated>
  <DomainObject.Predmet.ProtuStrankaListFormatedOIB>
    <izvorni_sadrzaj>
      <item>TALIR - BRDO d.o.o., OIB 26151744971 zastupanog po punomoćniku ZORAN PRIBILOVIĆ</item>
    </izvorni_sadrzaj>
    <derivirana_varijabla naziv="DomainObject.Predmet.ProtuStrankaListFormatedOIB_1">
      <item>TALIR - BRDO d.o.o., OIB 26151744971 zastupanog po punomoćniku ZORAN PRIBILOVIĆ</item>
    </derivirana_varijabla>
  </DomainObject.Predmet.ProtuStrankaListFormatedOIB>
  <DomainObject.Predmet.ProtuStrankaListFormatedWithAdress>
    <izvorni_sadrzaj>
      <item>TALIR - BRDO d.o.o., Medvedgradska 32, 10000 Zagreb zastupanog po punomoćniku ZORAN PRIBILOVIĆ</item>
    </izvorni_sadrzaj>
    <derivirana_varijabla naziv="DomainObject.Predmet.ProtuStrankaListFormatedWithAdress_1">
      <item>TALIR - BRDO d.o.o., Medvedgradska 32, 10000 Zagreb zastupanog po punomoćniku ZORAN PRIBILOVIĆ</item>
    </derivirana_varijabla>
  </DomainObject.Predmet.ProtuStrankaListFormatedWithAdress>
  <DomainObject.Predmet.ProtuStrankaListFormatedWithAdressOIB>
    <izvorni_sadrzaj>
      <item>TALIR - BRDO d.o.o., OIB 26151744971, Medvedgradska 32, 10000 Zagreb zastupanog po punomoćniku ZORAN PRIBILOVIĆ</item>
    </izvorni_sadrzaj>
    <derivirana_varijabla naziv="DomainObject.Predmet.ProtuStrankaListFormatedWithAdressOIB_1">
      <item>TALIR - BRDO d.o.o., OIB 26151744971, Medvedgradska 32, 10000 Zagreb zastupanog po punomoćniku ZORAN PRIBILOVIĆ</item>
    </derivirana_varijabla>
  </DomainObject.Predmet.ProtuStrankaListFormatedWithAdressOIB>
  <DomainObject.Predmet.ProtuStrankaListNazivFormated>
    <izvorni_sadrzaj>
      <item>TALIR - BRDO d.o.o.</item>
    </izvorni_sadrzaj>
    <derivirana_varijabla naziv="DomainObject.Predmet.ProtuStrankaListNazivFormated_1">
      <item>TALIR - BRDO d.o.o.</item>
    </derivirana_varijabla>
  </DomainObject.Predmet.ProtuStrankaListNazivFormated>
  <DomainObject.Predmet.ProtuStrankaListNazivFormatedOIB>
    <izvorni_sadrzaj>
      <item>TALIR - BRDO d.o.o., OIB 26151744971</item>
    </izvorni_sadrzaj>
    <derivirana_varijabla naziv="DomainObject.Predmet.ProtuStrankaListNazivFormatedOIB_1">
      <item>TALIR - BRDO d.o.o., OIB 26151744971</item>
    </derivirana_varijabla>
  </DomainObject.Predmet.ProtuStrankaListNazivFormatedOIB>
  <DomainObject.Predmet.OstaliListFormated>
    <izvorni_sadrzaj>
      <item>Mirjana Dujmović</item>
      <item>ZORAN PRIBILOVIĆ punomoćnik sudionika u postupku TALIR - BRDO d.o.o.</item>
    </izvorni_sadrzaj>
    <derivirana_varijabla naziv="DomainObject.Predmet.OstaliListFormated_1">
      <item>Mirjana Dujmović</item>
      <item>ZORAN PRIBILOVIĆ punomoćnik sudionika u postupku TALIR - BRDO d.o.o.</item>
    </derivirana_varijabla>
  </DomainObject.Predmet.OstaliListFormated>
  <DomainObject.Predmet.OstaliListFormatedOIB>
    <izvorni_sadrzaj>
      <item>Mirjana Dujmović, OIB 30711927799</item>
      <item>ZORAN PRIBILOVIĆ, OIB 65477843541 punomoćnik sudionika u postupku TALIR - BRDO d.o.o.</item>
    </izvorni_sadrzaj>
    <derivirana_varijabla naziv="DomainObject.Predmet.OstaliListFormatedOIB_1">
      <item>Mirjana Dujmović, OIB 30711927799</item>
      <item>ZORAN PRIBILOVIĆ, OIB 65477843541 punomoćnik sudionika u postupku TALIR - BRDO d.o.o.</item>
    </derivirana_varijabla>
  </DomainObject.Predmet.OstaliListFormatedOIB>
  <DomainObject.Predmet.OstaliListFormatedWithAdress>
    <izvorni_sadrzaj>
      <item>Mirjana Dujmović, Božidara Magovca 48, 10000 Zagreb</item>
      <item>ZORAN PRIBILOVIĆ, ZELENJAK 8, 10000 Zagreb punomoćnik sudionika u postupku TALIR - BRDO d.o.o.</item>
    </izvorni_sadrzaj>
    <derivirana_varijabla naziv="DomainObject.Predmet.OstaliListFormatedWithAdress_1">
      <item>Mirjana Dujmović, Božidara Magovca 48, 10000 Zagreb</item>
      <item>ZORAN PRIBILOVIĆ, ZELENJAK 8, 10000 Zagreb punomoćnik sudionika u postupku TALIR - BRDO d.o.o.</item>
    </derivirana_varijabla>
  </DomainObject.Predmet.OstaliListFormatedWithAdress>
  <DomainObject.Predmet.OstaliListFormatedWithAdressOIB>
    <izvorni_sadrzaj>
      <item>Mirjana Dujmović, OIB 30711927799, Božidara Magovca 48, 10000 Zagreb</item>
      <item>ZORAN PRIBILOVIĆ, OIB 65477843541, ZELENJAK 8, 10000 Zagreb punomoćnik sudionika u postupku TALIR - BRDO d.o.o.</item>
    </izvorni_sadrzaj>
    <derivirana_varijabla naziv="DomainObject.Predmet.OstaliListFormatedWithAdressOIB_1">
      <item>Mirjana Dujmović, OIB 30711927799, Božidara Magovca 48, 10000 Zagreb</item>
      <item>ZORAN PRIBILOVIĆ, OIB 65477843541, ZELENJAK 8, 10000 Zagreb punomoćnik sudionika u postupku TALIR - BRDO d.o.o.</item>
    </derivirana_varijabla>
  </DomainObject.Predmet.OstaliListFormatedWithAdressOIB>
  <DomainObject.Predmet.OstaliListNazivFormated>
    <izvorni_sadrzaj>
      <item>Mirjana Dujmović</item>
      <item>ZORAN PRIBILOVIĆ</item>
    </izvorni_sadrzaj>
    <derivirana_varijabla naziv="DomainObject.Predmet.OstaliListNazivFormated_1">
      <item>Mirjana Dujmović</item>
      <item>ZORAN PRIBILOVIĆ</item>
    </derivirana_varijabla>
  </DomainObject.Predmet.OstaliListNazivFormated>
  <DomainObject.Predmet.OstaliListNazivFormatedOIB>
    <izvorni_sadrzaj>
      <item>Mirjana Dujmović, OIB 30711927799</item>
      <item>ZORAN PRIBILOVIĆ, OIB 65477843541</item>
    </izvorni_sadrzaj>
    <derivirana_varijabla naziv="DomainObject.Predmet.OstaliListNazivFormatedOIB_1">
      <item>Mirjana Dujmović, OIB 30711927799</item>
      <item>ZORAN PRIBILOVIĆ, OIB 65477843541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TALIR - BRDO d.o.o.</izvorni_sadrzaj>
    <derivirana_varijabla naziv="DomainObject.Predmet.ProtustrankaIDrugi_1">TALIR - BRDO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TALIR - BRDO d.o.o., OIB 26151744971, Medvedgradska 32, 10000 Zagreb</izvorni_sadrzaj>
    <derivirana_varijabla naziv="DomainObject.Predmet.ProtustrankaIDrugiAdressOIB_1">TALIR - BRDO d.o.o., OIB 26151744971, Medvedgradska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TALIR - BRDO d.o.o.</item>
      <item>Mirjana Dujmović</item>
      <item>ZORAN PRIBILOVIĆ</item>
    </izvorni_sadrzaj>
    <derivirana_varijabla naziv="DomainObject.Predmet.SudioniciListNaziv_1">
      <item>FINA Regionalni centar Zagreb</item>
      <item>TALIR - BRDO d.o.o.</item>
      <item>Mirjana Dujmović</item>
      <item>ZORAN PRIBILOVIĆ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TALIR - BRDO d.o.o., OIB 26151744971, Medvedgradska 32,10000 Zagreb</item>
      <item>Mirjana Dujmović, OIB 30711927799, Božidara Magovca 48,10000 Zagreb</item>
      <item>ZORAN PRIBILOVIĆ, OIB 65477843541, ZELENJAK 8,10000 Zagreb</item>
    </izvorni_sadrzaj>
    <derivirana_varijabla naziv="DomainObject.Predmet.SudioniciListAdressOIB_1">
      <item>FINA Regionalni centar Zagreb, OIB 85821130368, Trg svibanjskih žrtava 1995. br.1,10000 Zagreb</item>
      <item>TALIR - BRDO d.o.o., OIB 26151744971, Medvedgradska 32,10000 Zagreb</item>
      <item>Mirjana Dujmović, OIB 30711927799, Božidara Magovca 48,10000 Zagreb</item>
      <item>ZORAN PRIBILOVIĆ, OIB 65477843541, ZELENJAK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26151744971</item>
      <item>, OIB 30711927799</item>
      <item>, OIB 65477843541</item>
    </izvorni_sadrzaj>
    <derivirana_varijabla naziv="DomainObject.Predmet.SudioniciListNazivOIB_1">
      <item>, OIB 85821130368</item>
      <item>, OIB 26151744971</item>
      <item>, OIB 30711927799</item>
      <item>, OIB 65477843541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F406C5-6822-417E-9702-830C6BE38A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2178</properties:Characters>
  <properties:Lines>71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2016-03-23T06:07:00Z</dcterms:created>
  <dc:creator>Korisnik</dc:creator>
  <cp:lastModifiedBy>Višnja Svečak</cp:lastModifiedBy>
  <cp:lastPrinted>2016-03-23T09:37:00Z</cp:lastPrinted>
  <dcterms:modified xmlns:xsi="http://www.w3.org/2001/XMLSchema-instance" xsi:type="dcterms:W3CDTF">2016-03-23T09:37:00Z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