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85ff6" w14:paraId="2985ff6"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736100">
        <w:t>472/18</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736100">
        <w:t>CONCORDIA NAMJEŠTAJ d.o.o., Zagreb, Šepurinska 13, OIB 09739635992</w:t>
      </w:r>
      <w:r w:rsidR="001B52B6">
        <w:t>,</w:t>
      </w:r>
      <w:r w:rsidR="00CD702D">
        <w:t xml:space="preserve"> </w:t>
      </w:r>
      <w:r w:rsidR="002C5A29" w:rsidRPr="00435B5D">
        <w:t xml:space="preserve">dana </w:t>
      </w:r>
      <w:r w:rsidR="00736100">
        <w:t>5. listopada</w:t>
      </w:r>
      <w:r w:rsidR="0042341A">
        <w:t xml:space="preserve"> 2018.</w:t>
      </w:r>
      <w:r w:rsidR="00736100">
        <w:t xml:space="preserve"> </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7D2C25" w:rsidP="007D2C25" w:rsidR="007D2C25" w:rsidRPr="003A3ECE">
      <w:pPr>
        <w:ind w:firstLine="720"/>
        <w:jc w:val="both"/>
      </w:pPr>
    </w:p>
    <w:p w:rsidRDefault="00774E16" w:rsidP="00774E16" w:rsidR="00774E16" w:rsidRPr="003A3ECE">
      <w:pPr>
        <w:numPr>
          <w:ilvl w:val="0"/>
          <w:numId w:val="8"/>
        </w:numPr>
        <w:jc w:val="both"/>
      </w:pPr>
      <w:r w:rsidRPr="003A3ECE">
        <w:t xml:space="preserve">Utvrđuje se da imovina dužnika </w:t>
      </w:r>
      <w:r w:rsidR="00736100">
        <w:t>CONCORDIA NAMJEŠTAJ d.o.o., Zagreb, Šepurinska 13, OIB 09739635992</w:t>
      </w:r>
      <w:r w:rsidRPr="003A3ECE">
        <w:t xml:space="preserve">, koja bi ušla u stečajnu masu, nije dovoljna ni za namirenje troškova postupka.  </w:t>
      </w:r>
    </w:p>
    <w:p w:rsidRDefault="00774E16" w:rsidP="00774E16" w:rsidR="00774E16" w:rsidRPr="003A3ECE">
      <w:pPr>
        <w:ind w:left="75"/>
        <w:jc w:val="both"/>
      </w:pPr>
      <w:r w:rsidRPr="003A3ECE">
        <w:t xml:space="preserve"> </w:t>
      </w:r>
    </w:p>
    <w:p w:rsidRDefault="00774E16" w:rsidP="00774E16" w:rsidR="00774E16"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443952">
        <w:t>47218</w:t>
      </w:r>
      <w:r w:rsidRPr="003A3ECE">
        <w:t xml:space="preserve">, predujme iznos od 21.700,00 kn za namirenje troškova prethodnog i otvorenoga stečajnog postupka. </w:t>
      </w:r>
    </w:p>
    <w:p w:rsidRDefault="00774E16" w:rsidP="00774E16" w:rsidR="00774E16" w:rsidRPr="003A3ECE">
      <w:pPr>
        <w:jc w:val="both"/>
      </w:pPr>
    </w:p>
    <w:p w:rsidRDefault="00774E16" w:rsidP="00774E16" w:rsidR="00774E16"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74E16" w:rsidP="00774E16" w:rsidR="00774E16" w:rsidRPr="003A3ECE">
      <w:pPr>
        <w:jc w:val="both"/>
      </w:pPr>
    </w:p>
    <w:p w:rsidRDefault="00774E16" w:rsidP="00774E16" w:rsidR="00774E16" w:rsidRPr="003A3ECE">
      <w:pPr>
        <w:numPr>
          <w:ilvl w:val="0"/>
          <w:numId w:val="8"/>
        </w:numPr>
        <w:jc w:val="both"/>
      </w:pPr>
      <w:r w:rsidRPr="003A3ECE">
        <w:t xml:space="preserve">Ovo rješenje će se objaviti na mrežnoj stranici e-Oglasna ploča suda. </w:t>
      </w:r>
    </w:p>
    <w:p w:rsidRDefault="00495385" w:rsidP="00DA2EAC" w:rsidR="00495385">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D371AF">
        <w:t>15. veljače 2018.</w:t>
      </w:r>
      <w:r>
        <w:t xml:space="preserve"> prijedlog za otvaranje stečajnog postupka nad dužnikom </w:t>
      </w:r>
      <w:r w:rsidR="00736100">
        <w:t>CONCORDIA NAMJEŠTAJ d.o.o., Zagreb, Šepurinska 13, OIB 09739635992</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D371AF">
        <w:t>13. veljače 2018.</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D371AF">
        <w:t>40.449,61</w:t>
      </w:r>
      <w:r w:rsidR="00A72BEE">
        <w:t xml:space="preserve"> kn, te da dužnik ima </w:t>
      </w:r>
      <w:r w:rsidR="00B96060">
        <w:t>jednog zaposlenog</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lastRenderedPageBreak/>
        <w:t>Rješenjem ovog suda posl.br. 4 St-</w:t>
      </w:r>
      <w:r w:rsidR="00D371AF">
        <w:t>4</w:t>
      </w:r>
      <w:r w:rsidR="00A25668">
        <w:t>72</w:t>
      </w:r>
      <w:r w:rsidR="00D371AF">
        <w:t>/18</w:t>
      </w:r>
      <w:r>
        <w:t xml:space="preserve"> od </w:t>
      </w:r>
      <w:r w:rsidR="00A25668">
        <w:t>2. srpnja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495385">
        <w:t>kom</w:t>
      </w:r>
      <w:r>
        <w:t xml:space="preserve"> od </w:t>
      </w:r>
      <w:r w:rsidR="00A25668">
        <w:t>3. srpnja</w:t>
      </w:r>
      <w:r w:rsidR="008F3D3E">
        <w:t xml:space="preserve"> 2018. </w:t>
      </w:r>
      <w:r w:rsidR="00300BA8">
        <w:t xml:space="preserve">FINA je izvijestila sud da ostaje kod prijedloga za otvaranje stečajnog postupka. </w:t>
      </w:r>
    </w:p>
    <w:p w:rsidRDefault="00A25668" w:rsidP="00300BA8" w:rsidR="00A25668">
      <w:pPr>
        <w:ind w:firstLine="708"/>
        <w:jc w:val="both"/>
      </w:pPr>
    </w:p>
    <w:p w:rsidRDefault="00A25668" w:rsidP="00A25668" w:rsidR="00A25668">
      <w:pPr>
        <w:ind w:firstLine="708"/>
        <w:jc w:val="both"/>
      </w:pPr>
      <w:r>
        <w:t>Podneskom od 12. srpnja 2018. Raiffeisenbank Austria d.d. je dostavila na spis Izvješće o solventnosti (BON2) za transakcijski račun dužnika kod te banke (list 14 spisa), uvidom u koji je utvrđeno da je na dan 12. srpnja 2018. evidentiran iznos blokade od 50.183,70 kn te 268 dana neprekidne blokade.</w:t>
      </w:r>
    </w:p>
    <w:p w:rsidRDefault="000B3AD9" w:rsidP="00300BA8" w:rsidR="000B3AD9">
      <w:pPr>
        <w:ind w:firstLine="708"/>
        <w:jc w:val="both"/>
      </w:pPr>
    </w:p>
    <w:p w:rsidRDefault="002C5139" w:rsidP="00443952" w:rsidR="00A25668">
      <w:pPr>
        <w:ind w:firstLine="708"/>
        <w:jc w:val="both"/>
      </w:pPr>
      <w:r w:rsidRPr="005F7ED3">
        <w:t xml:space="preserve">Na </w:t>
      </w:r>
      <w:r w:rsidR="00D84888">
        <w:t>ročišt</w:t>
      </w:r>
      <w:r w:rsidR="00A25668">
        <w:t>u</w:t>
      </w:r>
      <w:r w:rsidRPr="005F7ED3">
        <w:t xml:space="preserve"> </w:t>
      </w:r>
      <w:r w:rsidR="00D84888">
        <w:t xml:space="preserve">radi očitovanja o prijedlogu za otvaranje stečajnoga postupka od </w:t>
      </w:r>
      <w:r w:rsidR="00A25668">
        <w:t>4. listopada</w:t>
      </w:r>
      <w:r w:rsidR="008F3D3E">
        <w:t xml:space="preserve"> 2018</w:t>
      </w:r>
      <w:r w:rsidR="007A4FE5">
        <w:t>.</w:t>
      </w:r>
      <w:r w:rsidR="00DB1D6D">
        <w:t>,</w:t>
      </w:r>
      <w:r w:rsidR="007A4FE5">
        <w:t xml:space="preserve"> </w:t>
      </w:r>
      <w:r w:rsidR="00A25668">
        <w:t>koje je spojeno s ročištem</w:t>
      </w:r>
      <w:r w:rsidR="007A4FE5">
        <w:t xml:space="preserve"> radi rasprave o pretpostavkama za otvaranje stečajnog postupka</w:t>
      </w:r>
      <w:r w:rsidR="00A25668">
        <w:t>,</w:t>
      </w:r>
      <w:r w:rsidR="007A4FE5">
        <w:t xml:space="preserve"> </w:t>
      </w:r>
      <w:r w:rsidR="00A25668">
        <w:t>zakonski zastupnik dužnika naveo je da se protivi otvaranju stečajnog postupka nad dužnikom, a iz razloga kako bi dužnik mogao prikupiti</w:t>
      </w:r>
      <w:r w:rsidR="00A25668" w:rsidRPr="00A25668">
        <w:t xml:space="preserve"> </w:t>
      </w:r>
      <w:r w:rsidR="00A25668">
        <w:t xml:space="preserve">podatke o svojoj imovini na što je pozvan dužnik zaključkom suda od 2. srpnja 2018. Nadalje, zakonski zastupnik dužnika izjavio je da dužnik ne posluje u periodu od kako je počela blokada žiro računa dužnika, te ističe da je dužnik obavljao svoju djelatnost – salon namještaja na više adresa u Zagrebu i Rijeci, međutim, ističe da je riječ o iznajmljenim prostorima i da je te prostore dužnik napustio kada je prestao s poslovanjem. Osim toga, istaknuo je da je dužnik registriran na adresi Zagreb, Šepurinska 13, ali da nije riječ o poslovnom prostoru u vlasništvu dužnika. Zakonski zastupnik dužnika naveo je da dužnik nema zaposlenih djelatnika. Nadalje, zakonski zastupnik dužnika naveo je da dužnik nema u vlasništvu nekretnina, zatim da nema u vlasništvu niti motorno vozilo, niti pokretnine poput uredskog namještaja, opreme i sl. Zakonski zastupnik dužnika nadalje je izjavio da dužnik nema novčanih niti nenovčanih tražbina prema trećim osobama, da nema novčanih sredstava na računima, niti gotovine odnosno novca u blagajni, da nema razlučnih prava na imovini trećih osoba, te da nema nikakve imovine koja bi činila stečajnu masu i bila dostatna za pokriće troškova stečajnog postupka. Zakonski zastupnik dužnika naveo je da su podaci koje je dao istiniti i potpuni te da ništa od imovine dužnika nije zatajio. </w:t>
      </w:r>
    </w:p>
    <w:p w:rsidRDefault="00A25668" w:rsidP="00A25668" w:rsidR="00A25668">
      <w:pPr>
        <w:jc w:val="both"/>
      </w:pPr>
    </w:p>
    <w:p w:rsidRDefault="00A25668" w:rsidP="00A25668" w:rsidR="00A25668">
      <w:pPr>
        <w:ind w:firstLine="708"/>
        <w:jc w:val="both"/>
      </w:pPr>
      <w:r>
        <w:t>Sud je putem web aplikacije eBlokade izvršio uvid u Očevidnik neizvršenih osnova za plaćanje za dužnika na dan 4. listopada 2018. te utvrdio da je na taj datum stanje blokade 50.367,70 kn time da je blokada počela 16. listopada 2017. Osim toga, sud je službenim putem pribavio podatak iz informacijskog sustava zemljišnih knjiga te je utvrđeno da dužnik nije evidentiran kao vlasnik nekretnina.</w:t>
      </w:r>
    </w:p>
    <w:p w:rsidRDefault="00A72BEE" w:rsidP="003C4E43" w:rsidR="00A72BEE">
      <w:pPr>
        <w:ind w:firstLine="708"/>
        <w:jc w:val="both"/>
      </w:pPr>
    </w:p>
    <w:p w:rsidRDefault="0059367F" w:rsidP="004327FC" w:rsidR="00C22A02">
      <w:pPr>
        <w:ind w:firstLine="708"/>
        <w:jc w:val="both"/>
      </w:pPr>
      <w:r>
        <w:t>Dakle, i</w:t>
      </w:r>
      <w:r w:rsidRPr="005F7ED3">
        <w:t>z</w:t>
      </w:r>
      <w:r w:rsidR="00012F3A">
        <w:t xml:space="preserve"> </w:t>
      </w:r>
      <w:r w:rsidR="00443952">
        <w:t>podataka u spisu</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r w:rsidR="00443952">
        <w:t xml:space="preserve"> </w:t>
      </w:r>
    </w:p>
    <w:p w:rsidRDefault="00443952" w:rsidP="004327FC" w:rsidR="00443952">
      <w:pPr>
        <w:ind w:firstLine="708"/>
        <w:jc w:val="both"/>
      </w:pPr>
    </w:p>
    <w:p w:rsidRDefault="00443952" w:rsidP="004327FC" w:rsidR="00443952">
      <w:pPr>
        <w:ind w:firstLine="708"/>
        <w:jc w:val="both"/>
      </w:pPr>
      <w:r>
        <w:t xml:space="preserve">Sud posebno ističe da je </w:t>
      </w:r>
      <w:r w:rsidR="006331A0">
        <w:t>protivljenje</w:t>
      </w:r>
      <w:r>
        <w:t xml:space="preserve"> zakonskog zastupnika dužnika prijedlogu za otvaranje stečajnog postupka nad dužnikom </w:t>
      </w:r>
      <w:r w:rsidR="006331A0">
        <w:t>neosnovano</w:t>
      </w:r>
      <w:r>
        <w:t xml:space="preserve">, jer je isti kao razlog naveo daljnji rok kako bi dužnik postupio po zaključku suda od 2. srpnja 2018. i dostavio popis imovine i obveza, međutim, zakonski zastupnik dužnika je usmeno na ročištu od 4. listopada 2018. dao takve podatke, pa je protivljenje otvaranju stečajnog postupka nad dužnikom iz tog razloga posve </w:t>
      </w:r>
      <w:r w:rsidR="006331A0">
        <w:t>bespredmetno</w:t>
      </w:r>
      <w:r>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 xml:space="preserve">utvrdi da imovina dužnika koja bi ušla u stečajnu masu nije dovoljna ni za namirenje </w:t>
      </w:r>
      <w:r w:rsidRPr="00435B5D">
        <w:lastRenderedPageBreak/>
        <w:t>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t xml:space="preserve">Prema tome, iz dostupnih podataka u spisu </w:t>
      </w:r>
      <w:r w:rsidR="00443952">
        <w:t xml:space="preserve">i navoda zakonskog zastupnika dužnika </w:t>
      </w:r>
      <w:r>
        <w:t>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443952">
        <w:t>5. listopada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06F4">
      <w:rPr>
        <w:rStyle w:val="Brojstranice"/>
        <w:noProof/>
      </w:rPr>
      <w:t>3</w:t>
    </w:r>
    <w:r>
      <w:rPr>
        <w:rStyle w:val="Brojstranice"/>
      </w:rPr>
      <w:fldChar w:fldCharType="end"/>
    </w:r>
  </w:p>
  <w:p w:rsidRDefault="0087685A" w:rsidP="001D2296" w:rsidR="0087685A" w:rsidRPr="003C4E43">
    <w:r>
      <w:t xml:space="preserve">                                                                                                                               </w:t>
    </w:r>
    <w:r w:rsidRPr="003C4E43">
      <w:t>4 St-</w:t>
    </w:r>
    <w:r w:rsidR="00D371AF">
      <w:t>4</w:t>
    </w:r>
    <w:r w:rsidR="00A25668">
      <w:t>72</w:t>
    </w:r>
    <w:r w:rsidR="00D371AF">
      <w:t>/18</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40381"/>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E2C11"/>
    <w:rsid w:val="0040052E"/>
    <w:rsid w:val="00402289"/>
    <w:rsid w:val="0040423C"/>
    <w:rsid w:val="004064D2"/>
    <w:rsid w:val="0042341A"/>
    <w:rsid w:val="0043031F"/>
    <w:rsid w:val="004327FC"/>
    <w:rsid w:val="0043362B"/>
    <w:rsid w:val="00435B5D"/>
    <w:rsid w:val="00442574"/>
    <w:rsid w:val="00443952"/>
    <w:rsid w:val="0044721B"/>
    <w:rsid w:val="00456484"/>
    <w:rsid w:val="00464572"/>
    <w:rsid w:val="00475324"/>
    <w:rsid w:val="00484CEF"/>
    <w:rsid w:val="00495385"/>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331A0"/>
    <w:rsid w:val="00657078"/>
    <w:rsid w:val="00662CB6"/>
    <w:rsid w:val="00675D95"/>
    <w:rsid w:val="0067725B"/>
    <w:rsid w:val="006861EF"/>
    <w:rsid w:val="006A4DA9"/>
    <w:rsid w:val="006B6292"/>
    <w:rsid w:val="006C786C"/>
    <w:rsid w:val="006D261E"/>
    <w:rsid w:val="006E1EBE"/>
    <w:rsid w:val="007170B8"/>
    <w:rsid w:val="00717D4A"/>
    <w:rsid w:val="00736100"/>
    <w:rsid w:val="00753D5D"/>
    <w:rsid w:val="00755A60"/>
    <w:rsid w:val="007604DE"/>
    <w:rsid w:val="00774E16"/>
    <w:rsid w:val="00776B6D"/>
    <w:rsid w:val="00784A92"/>
    <w:rsid w:val="0078584A"/>
    <w:rsid w:val="007861DF"/>
    <w:rsid w:val="007A4FE5"/>
    <w:rsid w:val="007A550F"/>
    <w:rsid w:val="007C0F88"/>
    <w:rsid w:val="007C39CF"/>
    <w:rsid w:val="007D2C25"/>
    <w:rsid w:val="007D7A92"/>
    <w:rsid w:val="007F2A49"/>
    <w:rsid w:val="00812850"/>
    <w:rsid w:val="00825B2D"/>
    <w:rsid w:val="008406F4"/>
    <w:rsid w:val="008418C6"/>
    <w:rsid w:val="0084192B"/>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25668"/>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6060"/>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371AF"/>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406F4"/>
    <w:rPr>
      <w:color w:val="808080"/>
      <w:bdr w:space="0" w:sz="0" w:color="auto" w:val="none"/>
      <w:shd w:fill="auto" w:color="auto" w:val="clear"/>
    </w:rPr>
  </w:style>
  <w:style w:customStyle="true" w:styleId="eSPISCCParagraphDefaultFont" w:type="character">
    <w:name w:val="eSPIS_CC_Paragraph Default Font"/>
    <w:basedOn w:val="Zadanifontodlomka"/>
    <w:rsid w:val="008406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6F4"/>
    <w:rPr>
      <w:bdr w:space="0" w:sz="0" w:color="auto" w:val="none"/>
      <w:shd w:fill="FFFFCC" w:color="auto" w:val="clear"/>
      <w:lang w:val="hr-HR"/>
    </w:rPr>
  </w:style>
  <w:style w:customStyle="true" w:styleId="PozadinaSvijetloCrvena" w:type="character">
    <w:name w:val="Pozadina_SvijetloCrvena"/>
    <w:basedOn w:val="eSPISCCParagraphDefaultFont"/>
    <w:rsid w:val="008406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6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406F4"/>
    <w:rPr>
      <w:color w:val="808080"/>
      <w:bdr w:color="auto" w:space="0" w:sz="0" w:val="none"/>
      <w:shd w:color="auto" w:fill="auto" w:val="clear"/>
    </w:rPr>
  </w:style>
  <w:style w:customStyle="1" w:styleId="eSPISCCParagraphDefaultFont" w:type="character">
    <w:name w:val="eSPIS_CC_Paragraph Default Font"/>
    <w:basedOn w:val="Zadanifontodlomka"/>
    <w:rsid w:val="008406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6F4"/>
    <w:rPr>
      <w:bdr w:color="auto" w:space="0" w:sz="0" w:val="none"/>
      <w:shd w:color="auto" w:fill="FFFFCC" w:val="clear"/>
      <w:lang w:val="hr-HR"/>
    </w:rPr>
  </w:style>
  <w:style w:customStyle="1" w:styleId="PozadinaSvijetloCrvena" w:type="character">
    <w:name w:val="Pozadina_SvijetloCrvena"/>
    <w:basedOn w:val="eSPISCCParagraphDefaultFont"/>
    <w:rsid w:val="008406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6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808741665">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98080278">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 w:id="1809392705">
      <w:bodyDiv w:val="true"/>
      <w:marLeft w:val="0"/>
      <w:marRight w:val="0"/>
      <w:marTop w:val="0"/>
      <w:marBottom w:val="0"/>
      <w:divBdr>
        <w:top w:space="0" w:sz="0" w:color="auto" w:val="none"/>
        <w:left w:space="0" w:sz="0" w:color="auto" w:val="none"/>
        <w:bottom w:space="0" w:sz="0" w:color="auto" w:val="none"/>
        <w:right w:space="0" w:sz="0" w:color="auto" w:val="none"/>
      </w:divBdr>
    </w:div>
    <w:div w:id="1956399635">
      <w:bodyDiv w:val="true"/>
      <w:marLeft w:val="0"/>
      <w:marRight w:val="0"/>
      <w:marTop w:val="0"/>
      <w:marBottom w:val="0"/>
      <w:divBdr>
        <w:top w:space="0" w:sz="0" w:color="auto" w:val="none"/>
        <w:left w:space="0" w:sz="0" w:color="auto" w:val="none"/>
        <w:bottom w:space="0" w:sz="0" w:color="auto" w:val="none"/>
        <w:right w:space="0" w:sz="0" w:color="auto" w:val="none"/>
      </w:divBdr>
    </w:div>
    <w:div w:id="2017927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St-472/2018</izvorni_sadrzaj>
    <derivirana_varijabla naziv="DomainObject.Predmet.OznakaBroj_1">St-472/2018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CONCORDIA NAMJEŠTAJ d.o.o. zastupanog po punomoćniku Ivica Marić</izvorni_sadrzaj>
    <derivirana_varijabla naziv="DomainObject.Predmet.ProtustrankaFormated_1">  CONCORDIA NAMJEŠTAJ d.o.o. zastupanog po punomoćniku Ivica Marić</derivirana_varijabla>
  </DomainObject.Predmet.ProtustrankaFormated>
  <DomainObject.Predmet.ProtustrankaFormatedOIB>
    <izvorni_sadrzaj>  CONCORDIA NAMJEŠTAJ d.o.o., OIB 09739635992 zastupanog po punomoćniku Ivica Marić</izvorni_sadrzaj>
    <derivirana_varijabla naziv="DomainObject.Predmet.ProtustrankaFormatedOIB_1">  CONCORDIA NAMJEŠTAJ d.o.o., OIB 09739635992 zastupanog po punomoćniku Ivica Marić</derivirana_varijabla>
  </DomainObject.Predmet.ProtustrankaFormatedOIB>
  <DomainObject.Predmet.ProtustrankaFormatedWithAdress>
    <izvorni_sadrzaj> CONCORDIA NAMJEŠTAJ d.o.o., Šepurinska 13, 10000 Zagreb zastupanog po punomoćniku Ivica Marić</izvorni_sadrzaj>
    <derivirana_varijabla naziv="DomainObject.Predmet.ProtustrankaFormatedWithAdress_1"> CONCORDIA NAMJEŠTAJ d.o.o., Šepurinska 13, 10000 Zagreb zastupanog po punomoćniku Ivica Marić</derivirana_varijabla>
  </DomainObject.Predmet.ProtustrankaFormatedWithAdress>
  <DomainObject.Predmet.ProtustrankaFormatedWithAdressOIB>
    <izvorni_sadrzaj> CONCORDIA NAMJEŠTAJ d.o.o., OIB 09739635992, Šepurinska 13, 10000 Zagreb zastupanog po punomoćniku Ivica Marić</izvorni_sadrzaj>
    <derivirana_varijabla naziv="DomainObject.Predmet.ProtustrankaFormatedWithAdressOIB_1"> CONCORDIA NAMJEŠTAJ d.o.o., OIB 09739635992, Šepurinska 13, 10000 Zagreb zastupanog po punomoćniku Ivica Marić</derivirana_varijabla>
  </DomainObject.Predmet.ProtustrankaFormatedWithAdressOIB>
  <DomainObject.Predmet.ProtustrankaWithAdress>
    <izvorni_sadrzaj>CONCORDIA NAMJEŠTAJ d.o.o. Šepurinska 13, 10000 Zagreb</izvorni_sadrzaj>
    <derivirana_varijabla naziv="DomainObject.Predmet.ProtustrankaWithAdress_1">CONCORDIA NAMJEŠTAJ d.o.o. Šepurinska 13, 10000 Zagreb</derivirana_varijabla>
  </DomainObject.Predmet.ProtustrankaWithAdress>
  <DomainObject.Predmet.ProtustrankaWithAdressOIB>
    <izvorni_sadrzaj>CONCORDIA NAMJEŠTAJ d.o.o., OIB 09739635992, Šepurinska 13, 10000 Zagreb</izvorni_sadrzaj>
    <derivirana_varijabla naziv="DomainObject.Predmet.ProtustrankaWithAdressOIB_1">CONCORDIA NAMJEŠTAJ d.o.o., OIB 09739635992, Šepurinska 13, 10000 Zagreb</derivirana_varijabla>
  </DomainObject.Predmet.ProtustrankaWithAdressOIB>
  <DomainObject.Predmet.ProtustrankaNazivFormated>
    <izvorni_sadrzaj>CONCORDIA NAMJEŠTAJ d.o.o.</izvorni_sadrzaj>
    <derivirana_varijabla naziv="DomainObject.Predmet.ProtustrankaNazivFormated_1">CONCORDIA NAMJEŠTAJ d.o.o.</derivirana_varijabla>
  </DomainObject.Predmet.ProtustrankaNazivFormated>
  <DomainObject.Predmet.ProtustrankaNazivFormatedOIB>
    <izvorni_sadrzaj>CONCORDIA NAMJEŠTAJ d.o.o., OIB 09739635992</izvorni_sadrzaj>
    <derivirana_varijabla naziv="DomainObject.Predmet.ProtustrankaNazivFormatedOIB_1">CONCORDIA NAMJEŠTAJ d.o.o., OIB 09739635992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CONCORDIA NAMJEŠTAJ d.o.o. zastupanog po punomoćniku Ivica Marić</item>
    </izvorni_sadrzaj>
    <derivirana_varijabla naziv="DomainObject.Predmet.ProtuStrankaListFormated_1">
      <item>CONCORDIA NAMJEŠTAJ d.o.o. zastupanog po punomoćniku Ivica Marić</item>
    </derivirana_varijabla>
  </DomainObject.Predmet.ProtuStrankaListFormated>
  <DomainObject.Predmet.ProtuStrankaListFormatedOIB>
    <izvorni_sadrzaj>
      <item>CONCORDIA NAMJEŠTAJ d.o.o., OIB 09739635992 zastupanog po punomoćniku Ivica Marić</item>
    </izvorni_sadrzaj>
    <derivirana_varijabla naziv="DomainObject.Predmet.ProtuStrankaListFormatedOIB_1">
      <item>CONCORDIA NAMJEŠTAJ d.o.o., OIB 09739635992 zastupanog po punomoćniku Ivica Marić</item>
    </derivirana_varijabla>
  </DomainObject.Predmet.ProtuStrankaListFormatedOIB>
  <DomainObject.Predmet.ProtuStrankaListFormatedWithAdress>
    <izvorni_sadrzaj>
      <item>CONCORDIA NAMJEŠTAJ d.o.o., Šepurinska 13, 10000 Zagreb zastupanog po punomoćniku Ivica Marić</item>
    </izvorni_sadrzaj>
    <derivirana_varijabla naziv="DomainObject.Predmet.ProtuStrankaListFormatedWithAdress_1">
      <item>CONCORDIA NAMJEŠTAJ d.o.o., Šepurinska 13, 10000 Zagreb zastupanog po punomoćniku Ivica Marić</item>
    </derivirana_varijabla>
  </DomainObject.Predmet.ProtuStrankaListFormatedWithAdress>
  <DomainObject.Predmet.ProtuStrankaListFormatedWithAdressOIB>
    <izvorni_sadrzaj>
      <item>CONCORDIA NAMJEŠTAJ d.o.o., OIB 09739635992, Šepurinska 13, 10000 Zagreb zastupanog po punomoćniku Ivica Marić</item>
    </izvorni_sadrzaj>
    <derivirana_varijabla naziv="DomainObject.Predmet.ProtuStrankaListFormatedWithAdressOIB_1">
      <item>CONCORDIA NAMJEŠTAJ d.o.o., OIB 09739635992, Šepurinska 13, 10000 Zagreb zastupanog po punomoćniku Ivica Marić</item>
    </derivirana_varijabla>
  </DomainObject.Predmet.ProtuStrankaListFormatedWithAdressOIB>
  <DomainObject.Predmet.ProtuStrankaListNazivFormated>
    <izvorni_sadrzaj>
      <item>CONCORDIA NAMJEŠTAJ d.o.o.</item>
    </izvorni_sadrzaj>
    <derivirana_varijabla naziv="DomainObject.Predmet.ProtuStrankaListNazivFormated_1">
      <item>CONCORDIA NAMJEŠTAJ d.o.o.</item>
    </derivirana_varijabla>
  </DomainObject.Predmet.ProtuStrankaListNazivFormated>
  <DomainObject.Predmet.ProtuStrankaListNazivFormatedOIB>
    <izvorni_sadrzaj>
      <item>CONCORDIA NAMJEŠTAJ d.o.o., OIB 09739635992</item>
    </izvorni_sadrzaj>
    <derivirana_varijabla naziv="DomainObject.Predmet.ProtuStrankaListNazivFormatedOIB_1">
      <item>CONCORDIA NAMJEŠTAJ d.o.o., OIB 09739635992</item>
    </derivirana_varijabla>
  </DomainObject.Predmet.ProtuStrankaListNazivFormatedOIB>
  <DomainObject.Predmet.OstaliListFormated>
    <izvorni_sadrzaj>
      <item>Ivica Marić punomoćnik sudionika u postupku CONCORDIA NAMJEŠTAJ d.o.o.</item>
    </izvorni_sadrzaj>
    <derivirana_varijabla naziv="DomainObject.Predmet.OstaliListFormated_1">
      <item>Ivica Marić punomoćnik sudionika u postupku CONCORDIA NAMJEŠTAJ d.o.o.</item>
    </derivirana_varijabla>
  </DomainObject.Predmet.OstaliListFormated>
  <DomainObject.Predmet.OstaliListFormatedOIB>
    <izvorni_sadrzaj>
      <item>Ivica Marić, OIB 37561464668 punomoćnik sudionika u postupku CONCORDIA NAMJEŠTAJ d.o.o.</item>
    </izvorni_sadrzaj>
    <derivirana_varijabla naziv="DomainObject.Predmet.OstaliListFormatedOIB_1">
      <item>Ivica Marić, OIB 37561464668 punomoćnik sudionika u postupku CONCORDIA NAMJEŠTAJ d.o.o.</item>
    </derivirana_varijabla>
  </DomainObject.Predmet.OstaliListFormatedOIB>
  <DomainObject.Predmet.OstaliListFormatedWithAdress>
    <izvorni_sadrzaj>
      <item>Ivica Marić, I.retkovec 16a, 10000 Zagreb punomoćnik sudionika u postupku CONCORDIA NAMJEŠTAJ d.o.o.</item>
    </izvorni_sadrzaj>
    <derivirana_varijabla naziv="DomainObject.Predmet.OstaliListFormatedWithAdress_1">
      <item>Ivica Marić, I.retkovec 16a, 10000 Zagreb punomoćnik sudionika u postupku CONCORDIA NAMJEŠTAJ d.o.o.</item>
    </derivirana_varijabla>
  </DomainObject.Predmet.OstaliListFormatedWithAdress>
  <DomainObject.Predmet.OstaliListFormatedWithAdressOIB>
    <izvorni_sadrzaj>
      <item>Ivica Marić, OIB 37561464668, I.retkovec 16a, 10000 Zagreb punomoćnik sudionika u postupku CONCORDIA NAMJEŠTAJ d.o.o.</item>
    </izvorni_sadrzaj>
    <derivirana_varijabla naziv="DomainObject.Predmet.OstaliListFormatedWithAdressOIB_1">
      <item>Ivica Marić, OIB 37561464668, I.retkovec 16a, 10000 Zagreb punomoćnik sudionika u postupku CONCORDIA NAMJEŠTAJ d.o.o.</item>
    </derivirana_varijabla>
  </DomainObject.Predmet.OstaliListFormatedWithAdressOIB>
  <DomainObject.Predmet.OstaliListNazivFormated>
    <izvorni_sadrzaj>
      <item>Ivica Marić</item>
    </izvorni_sadrzaj>
    <derivirana_varijabla naziv="DomainObject.Predmet.OstaliListNazivFormated_1">
      <item>Ivica Marić</item>
    </derivirana_varijabla>
  </DomainObject.Predmet.OstaliListNazivFormated>
  <DomainObject.Predmet.OstaliListNazivFormatedOIB>
    <izvorni_sadrzaj>
      <item>Ivica Marić, OIB 37561464668</item>
    </izvorni_sadrzaj>
    <derivirana_varijabla naziv="DomainObject.Predmet.OstaliListNazivFormatedOIB_1">
      <item>Ivica Marić, OIB 37561464668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CONCORDIA NAMJEŠTAJ d.o.o.</izvorni_sadrzaj>
    <derivirana_varijabla naziv="DomainObject.Predmet.ProtustrankaIDrugi_1">CONCORDIA NAMJEŠTAJ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CONCORDIA NAMJEŠTAJ d.o.o., OIB 09739635992, Šepurinska 13, 10000 Zagreb</izvorni_sadrzaj>
    <derivirana_varijabla naziv="DomainObject.Predmet.ProtustrankaIDrugiAdressOIB_1">CONCORDIA NAMJEŠTAJ d.o.o., OIB 09739635992, Šepurinska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CONCORDIA NAMJEŠTAJ d.o.o.</item>
      <item>Ivica Marić</item>
    </izvorni_sadrzaj>
    <derivirana_varijabla naziv="DomainObject.Predmet.SudioniciListNaziv_1">
      <item>FINA Regionalni centar Zagreb</item>
      <item>CONCORDIA NAMJEŠTAJ d.o.o.</item>
      <item>Ivica Marić</item>
    </derivirana_varijabla>
  </DomainObject.Predmet.SudioniciListNaziv>
  <DomainObject.Predmet.SudioniciListAdressOIB>
    <izvorni_sadrzaj>
      <item>FINA Regionalni centar Zagreb, OIB 85821130368, Trg svibanjskih žrtava 1995. br. 1,10000 Zagreb</item>
      <item>CONCORDIA NAMJEŠTAJ d.o.o., OIB 09739635992, Šepurinska 13,10000 Zagreb</item>
      <item>Ivica Marić, OIB 37561464668, I.retkovec 16a,10000 Zagreb</item>
    </izvorni_sadrzaj>
    <derivirana_varijabla naziv="DomainObject.Predmet.SudioniciListAdressOIB_1">
      <item>FINA Regionalni centar Zagreb, OIB 85821130368, Trg svibanjskih žrtava 1995. br. 1,10000 Zagreb</item>
      <item>CONCORDIA NAMJEŠTAJ d.o.o., OIB 09739635992, Šepurinska 13,10000 Zagreb</item>
      <item>Ivica Marić, OIB 37561464668, I.retkovec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09739635992</item>
      <item>, OIB 37561464668</item>
    </izvorni_sadrzaj>
    <derivirana_varijabla naziv="DomainObject.Predmet.SudioniciListNazivOIB_1">
      <item>, OIB 85821130368</item>
      <item>, OIB 09739635992</item>
      <item>, OIB 37561464668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1246</properties:Words>
  <properties:Characters>6752</properties:Characters>
  <properties:Lines>138</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2018-10-05T09:44:00Z</dcterms:created>
  <dc:creator>Korisnik</dc:creator>
  <cp:lastModifiedBy>Renata Klokočki</cp:lastModifiedBy>
  <cp:lastPrinted>2018-10-05T10:00:00Z</cp:lastPrinted>
  <dcterms:modified xmlns:xsi="http://www.w3.org/2001/XMLSchema-instance" xsi:type="dcterms:W3CDTF">2018-10-05T10:03:00Z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-CONCORDIA NAMJEŠTAJ.docx)</vt:lpwstr>
  </prop:property>
  <prop:property name="CC_coloring" pid="4" fmtid="{D5CDD505-2E9C-101B-9397-08002B2CF9AE}">
    <vt:bool>false</vt:bool>
  </prop:property>
  <prop:property name="BrojStranica" pid="5" fmtid="{D5CDD505-2E9C-101B-9397-08002B2CF9AE}">
    <vt:i4>3</vt:i4>
  </prop:property>
</prop:Properties>
</file>